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cd632" w14:paraId="8dcd632" w:rsidRDefault="00666024" w:rsidP="00FE7A97" w:rsidR="00666024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cid:image002.png@01D1FA25.09CA93A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2.png@01D1FA25.09CA93A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6024" w:rsidP="00666024" w:rsidR="00666024">
      <w:r>
        <w:t>REPUBLIKA HRVATSKA</w:t>
      </w:r>
    </w:p>
    <w:p w:rsidRDefault="00666024" w:rsidP="00666024" w:rsidR="00666024">
      <w:r>
        <w:t xml:space="preserve">TRGOVAČKI SUD U OSIJEKU </w:t>
      </w:r>
    </w:p>
    <w:p w:rsidRDefault="00666024" w:rsidP="00666024" w:rsidR="00C4697D">
      <w:r>
        <w:t xml:space="preserve">STALNA </w:t>
      </w:r>
      <w:r w:rsidR="00C4697D">
        <w:t xml:space="preserve">SLUŽBA U SLAVONSKOM BRODU </w:t>
      </w:r>
      <w:r w:rsidR="00C4697D">
        <w:tab/>
      </w:r>
      <w:r w:rsidR="00C4697D">
        <w:tab/>
      </w:r>
      <w:r w:rsidR="00FE7A97">
        <w:tab/>
      </w:r>
      <w:r w:rsidR="00FE7A97">
        <w:tab/>
      </w:r>
      <w:r w:rsidR="00C4697D">
        <w:t xml:space="preserve"> </w:t>
      </w:r>
      <w:r>
        <w:t xml:space="preserve"> 3 St-896/2016-</w:t>
      </w:r>
      <w:r w:rsidR="00FE7A97">
        <w:t>64</w:t>
      </w:r>
    </w:p>
    <w:p w:rsidRDefault="00666024" w:rsidP="00666024" w:rsidR="00666024">
      <w:r>
        <w:t>Trg pobjede 13, 35000 Slavonski Brod</w:t>
      </w:r>
    </w:p>
    <w:p w:rsidRDefault="00FE7A97" w:rsidP="00666024" w:rsidR="00666024">
      <w:pPr>
        <w:jc w:val="center"/>
        <w:rPr>
          <w:b/>
          <w:color w:val="222222"/>
        </w:rPr>
      </w:pPr>
      <w:r>
        <w:rPr>
          <w:b/>
          <w:color w:val="222222"/>
        </w:rPr>
        <w:t xml:space="preserve">R E P U B L I K A  H R V A T S K A </w:t>
      </w:r>
    </w:p>
    <w:p w:rsidRDefault="00FE7A97" w:rsidP="00666024" w:rsidR="00FE7A97">
      <w:pPr>
        <w:jc w:val="center"/>
        <w:rPr>
          <w:b/>
          <w:color w:val="222222"/>
        </w:rPr>
      </w:pPr>
      <w:r>
        <w:rPr>
          <w:b/>
          <w:color w:val="222222"/>
        </w:rPr>
        <w:t>R J E Š E N J E</w:t>
      </w:r>
    </w:p>
    <w:p w:rsidRDefault="00666024" w:rsidP="00666024" w:rsidR="00666024">
      <w:pPr>
        <w:jc w:val="both"/>
        <w:rPr>
          <w:color w:val="222222"/>
        </w:rPr>
      </w:pPr>
      <w:r>
        <w:rPr>
          <w:color w:val="222222"/>
        </w:rPr>
        <w:t xml:space="preserve">            TRGOVAČKI SUD U OSIJEKU, STALNA SLUŽBA U SLAVONSKOM BRODU, po sucu Danijeli Martini Maoduš,  u stečajnom postupku nad dužnikom  </w:t>
      </w:r>
      <w:r>
        <w:rPr>
          <w:b/>
          <w:color w:val="222222"/>
        </w:rPr>
        <w:t>KULIN d.o.o. u stečaju, Slavonski Brod, OIB: 91143129064</w:t>
      </w:r>
      <w:r>
        <w:rPr>
          <w:color w:val="222222"/>
        </w:rPr>
        <w:t xml:space="preserve">, zastupano po  stečajnoj upraviteljici Vinki Ivanković iz Vinkovaca, </w:t>
      </w:r>
      <w:r w:rsidR="00C9740C">
        <w:rPr>
          <w:color w:val="222222"/>
        </w:rPr>
        <w:t>24. svibnja</w:t>
      </w:r>
      <w:r>
        <w:rPr>
          <w:color w:val="222222"/>
        </w:rPr>
        <w:t xml:space="preserve"> 2017.</w:t>
      </w:r>
    </w:p>
    <w:p w:rsidRDefault="00FE7A97" w:rsidP="00666024" w:rsidR="00666024">
      <w:pPr>
        <w:jc w:val="center"/>
      </w:pPr>
      <w:r>
        <w:t>r i j e š i o</w:t>
      </w:r>
      <w:r w:rsidR="00666024">
        <w:t xml:space="preserve">  j e</w:t>
      </w:r>
    </w:p>
    <w:p w:rsidRDefault="00C9740C" w:rsidP="00C9740C" w:rsidR="00666024">
      <w:pPr>
        <w:pStyle w:val="Odlomakpopisa"/>
        <w:numPr>
          <w:ilvl w:val="0"/>
          <w:numId w:val="47"/>
        </w:numPr>
      </w:pPr>
      <w:r>
        <w:t xml:space="preserve">         Nalaže se razlučnom</w:t>
      </w:r>
      <w:r w:rsidR="00666024">
        <w:t xml:space="preserve"> vjer</w:t>
      </w:r>
      <w:r>
        <w:t>ovnik</w:t>
      </w:r>
      <w:r w:rsidR="009C09B7">
        <w:t>u</w:t>
      </w:r>
      <w:r>
        <w:t xml:space="preserve"> PRIVREDNA BANKA ZAGREB d.</w:t>
      </w:r>
      <w:r w:rsidR="00666024">
        <w:t>d.</w:t>
      </w:r>
      <w:r>
        <w:t>,</w:t>
      </w:r>
      <w:r w:rsidR="00666024">
        <w:t xml:space="preserve"> Zagreb,  </w:t>
      </w:r>
      <w:r w:rsidR="005B264E">
        <w:t>uplatiti iznos predujma</w:t>
      </w:r>
      <w:r w:rsidR="00801BDF">
        <w:t xml:space="preserve"> </w:t>
      </w:r>
      <w:r w:rsidR="00666024">
        <w:t xml:space="preserve">od </w:t>
      </w:r>
      <w:r w:rsidR="00A51B78" w:rsidRPr="00C9740C">
        <w:rPr>
          <w:b/>
        </w:rPr>
        <w:t>18.750,00</w:t>
      </w:r>
      <w:r w:rsidR="00666024" w:rsidRPr="00C9740C">
        <w:rPr>
          <w:b/>
        </w:rPr>
        <w:t xml:space="preserve"> kn </w:t>
      </w:r>
      <w:r w:rsidR="00666024">
        <w:t xml:space="preserve">na depozitni račun Trgovačkog suda u Osijeku </w:t>
      </w:r>
      <w:r w:rsidR="00666024" w:rsidRPr="00C9740C">
        <w:rPr>
          <w:b/>
          <w:u w:val="single"/>
        </w:rPr>
        <w:t>IBAN HR31 2390001-1300000200 s pozivom na broj HR0</w:t>
      </w:r>
      <w:r>
        <w:rPr>
          <w:b/>
          <w:u w:val="single"/>
        </w:rPr>
        <w:t>5 221-896-2016</w:t>
      </w:r>
      <w:r w:rsidR="00666024" w:rsidRPr="00C9740C">
        <w:rPr>
          <w:b/>
          <w:u w:val="single"/>
        </w:rPr>
        <w:t xml:space="preserve"> (St-896/2016) </w:t>
      </w:r>
      <w:r w:rsidR="00666024">
        <w:t>u roku od 15 dana te da u istom roku dostavite</w:t>
      </w:r>
      <w:r w:rsidR="005B264E">
        <w:t xml:space="preserve"> ovom Sudu dokaz o uplati, a za potrebe vještačenja.</w:t>
      </w:r>
    </w:p>
    <w:p w:rsidRDefault="005B264E" w:rsidP="005B264E" w:rsidR="005B264E" w:rsidRPr="005B264E">
      <w:pPr>
        <w:pStyle w:val="ListaeSPIS"/>
        <w:numPr>
          <w:ilvl w:val="0"/>
          <w:numId w:val="47"/>
        </w:numPr>
      </w:pPr>
      <w:r>
        <w:t>Utvrđuje se da će isti iznos nakon što se uplati predstavljati trošak stečajnog postupka te će po unovčenju imovine biti plaćen uplatitelju.</w:t>
      </w:r>
    </w:p>
    <w:p w:rsidRDefault="00666024" w:rsidP="00666024" w:rsidR="00666024">
      <w:pPr>
        <w:ind w:firstLine="708"/>
        <w:jc w:val="both"/>
      </w:pPr>
      <w:r>
        <w:tab/>
      </w:r>
      <w:r>
        <w:tab/>
      </w:r>
      <w:r>
        <w:tab/>
      </w:r>
      <w:r>
        <w:tab/>
        <w:t>O b r a z l o ž e n</w:t>
      </w:r>
      <w:r w:rsidR="004F117D">
        <w:t xml:space="preserve"> </w:t>
      </w:r>
      <w:r>
        <w:t xml:space="preserve">j e </w:t>
      </w:r>
    </w:p>
    <w:p w:rsidRDefault="00666024" w:rsidP="00E670FE" w:rsidR="001557DB">
      <w:pPr>
        <w:ind w:firstLine="708"/>
        <w:jc w:val="both"/>
      </w:pPr>
      <w:r>
        <w:t>U ovoj pravnoj stvari</w:t>
      </w:r>
      <w:r w:rsidR="00A51B78">
        <w:t xml:space="preserve"> odlukama skupštine vjerovnika i odbora vjerovnika</w:t>
      </w:r>
      <w:r>
        <w:t xml:space="preserve"> odr</w:t>
      </w:r>
      <w:r w:rsidR="005B264E">
        <w:t>eđeno</w:t>
      </w:r>
      <w:r>
        <w:t xml:space="preserve"> je </w:t>
      </w:r>
      <w:r w:rsidR="00A51B78">
        <w:t xml:space="preserve"> vještačenje </w:t>
      </w:r>
      <w:r>
        <w:t>radi</w:t>
      </w:r>
      <w:r w:rsidR="00A51B78">
        <w:t xml:space="preserve">  radi utvrđenja činjenica vezano za kontrolu poslovanja stečajnog dužnika</w:t>
      </w:r>
      <w:r>
        <w:t xml:space="preserve">, </w:t>
      </w:r>
      <w:r w:rsidR="00A51B78">
        <w:t>a  raniji direktor dužnika je prema izvješću stečajne upraviteljice odbio platiti troškove tog vještačenja i do sada po rješenju suda nije proveden</w:t>
      </w:r>
      <w:r w:rsidR="001557DB">
        <w:t>a</w:t>
      </w:r>
      <w:r w:rsidR="00A51B78">
        <w:t xml:space="preserve"> ovrha na računu ranijeg direktora  dužnika</w:t>
      </w:r>
      <w:r w:rsidR="001557DB">
        <w:t>, te je neizvjesno kada bi se ti troškovi mogli naplatiti od ranijeg direktora dužnika koji je navodno dao izjavu stečajnoj upraviteljici da nema privatni račun.</w:t>
      </w:r>
    </w:p>
    <w:p w:rsidRDefault="00A51B78" w:rsidP="00FE7A97" w:rsidR="00FE7A97">
      <w:pPr>
        <w:ind w:firstLine="708"/>
        <w:jc w:val="both"/>
      </w:pPr>
      <w:r>
        <w:t xml:space="preserve"> St</w:t>
      </w:r>
      <w:r w:rsidR="00260E44">
        <w:t>e</w:t>
      </w:r>
      <w:r>
        <w:t>č</w:t>
      </w:r>
      <w:r w:rsidR="00260E44">
        <w:t>a</w:t>
      </w:r>
      <w:r>
        <w:t>jna upraviteljica Vinka Ivanković je izvijestila</w:t>
      </w:r>
      <w:r w:rsidR="00E670FE">
        <w:t xml:space="preserve"> da je obavila razgovor s upravom razlučnog vjerovnika radi predujmljivanja potrebnog iznosa za vještačenja od strane razlučnog vjerovnika</w:t>
      </w:r>
      <w:r w:rsidR="0063669E">
        <w:t>.</w:t>
      </w:r>
    </w:p>
    <w:p w:rsidRDefault="005B264E" w:rsidP="00FE7A97" w:rsidR="005B264E">
      <w:pPr>
        <w:ind w:firstLine="708"/>
        <w:jc w:val="both"/>
      </w:pPr>
    </w:p>
    <w:p w:rsidRDefault="005B264E" w:rsidP="00FE7A97" w:rsidR="005B264E">
      <w:pPr>
        <w:ind w:firstLine="708"/>
        <w:jc w:val="both"/>
      </w:pPr>
    </w:p>
    <w:p w:rsidRDefault="0057122D" w:rsidP="0057122D" w:rsidR="005B264E">
      <w:pPr>
        <w:ind w:firstLine="708" w:left="6372"/>
        <w:jc w:val="both"/>
      </w:pPr>
      <w:r>
        <w:lastRenderedPageBreak/>
        <w:t xml:space="preserve">  3 St-896/2016-64</w:t>
      </w:r>
    </w:p>
    <w:p w:rsidRDefault="0051499A" w:rsidP="00FE7A97" w:rsidR="005B264E">
      <w:pPr>
        <w:jc w:val="both"/>
      </w:pPr>
      <w:r>
        <w:tab/>
      </w:r>
      <w:r w:rsidR="005B264E">
        <w:t>Razlučni vjerovnik je podneskom od 28.4.2017. obavijestio sud da je spreman uplatiti isti predujam stoga je odlučeno kao u izreci rješenja, na traženje punomoćnika razlučnog vjerovnika.</w:t>
      </w:r>
      <w:r>
        <w:tab/>
      </w:r>
    </w:p>
    <w:p w:rsidRDefault="005B264E" w:rsidP="005B264E" w:rsidR="0051499A">
      <w:pPr>
        <w:ind w:firstLine="708"/>
        <w:jc w:val="both"/>
      </w:pPr>
      <w:r>
        <w:t>Rješenje je odluka koja se odnosi na upravljanje postupkom te na isto nema pravnog lijeka.</w:t>
      </w:r>
      <w:r w:rsidR="0051499A">
        <w:tab/>
      </w:r>
      <w:r w:rsidR="00FE7A97">
        <w:tab/>
      </w:r>
      <w:r w:rsidR="00FE7A97">
        <w:tab/>
      </w:r>
      <w:r w:rsidR="00FE7A97">
        <w:tab/>
      </w:r>
      <w:r w:rsidR="00FE7A97">
        <w:tab/>
      </w:r>
      <w:r w:rsidR="00FE7A97">
        <w:tab/>
      </w:r>
    </w:p>
    <w:p w:rsidRDefault="00666024" w:rsidP="00666024" w:rsidR="00666024">
      <w:pPr>
        <w:ind w:firstLine="708"/>
      </w:pPr>
      <w:r>
        <w:t>U Slavonskom Brodu</w:t>
      </w:r>
      <w:r w:rsidR="00FE7A97">
        <w:t xml:space="preserve"> 24. svibnja 2017.</w:t>
      </w:r>
    </w:p>
    <w:p w:rsidRDefault="00666024" w:rsidP="00666024" w:rsidR="00666024">
      <w:pPr>
        <w:ind w:firstLine="708"/>
      </w:pPr>
      <w:r>
        <w:tab/>
      </w:r>
      <w:r>
        <w:tab/>
      </w:r>
      <w:r>
        <w:tab/>
      </w:r>
      <w:r>
        <w:tab/>
      </w:r>
    </w:p>
    <w:p w:rsidRDefault="00FE7A97" w:rsidP="00666024" w:rsidR="00666024">
      <w:pPr>
        <w:ind w:firstLine="708" w:left="5664"/>
      </w:pPr>
      <w:r>
        <w:t xml:space="preserve">  </w:t>
      </w:r>
      <w:r w:rsidR="00666024">
        <w:t xml:space="preserve"> Stečajna sutkinja:</w:t>
      </w:r>
    </w:p>
    <w:p w:rsidRDefault="00FE7A97" w:rsidP="00FE7A97" w:rsidR="00666024" w:rsidRPr="00FE7A97">
      <w:pPr>
        <w:tabs>
          <w:tab w:pos="5712" w:val="left"/>
        </w:tabs>
      </w:pPr>
      <w:r>
        <w:rPr>
          <w:sz w:val="20"/>
          <w:szCs w:val="20"/>
        </w:rPr>
        <w:tab/>
      </w:r>
      <w:r w:rsidRPr="00FE7A97">
        <w:tab/>
        <w:t>Daniela Martini Maoduš</w:t>
      </w:r>
    </w:p>
    <w:p w:rsidRDefault="00666024" w:rsidP="00666024" w:rsidR="00666024">
      <w:pPr>
        <w:rPr>
          <w:sz w:val="20"/>
          <w:szCs w:val="20"/>
        </w:rPr>
      </w:pPr>
    </w:p>
    <w:p w:rsidRDefault="00666024" w:rsidP="00666024" w:rsidR="00666024">
      <w:pPr>
        <w:rPr>
          <w:sz w:val="20"/>
          <w:szCs w:val="20"/>
        </w:rPr>
      </w:pPr>
    </w:p>
    <w:p w:rsidRDefault="005B264E" w:rsidP="00666024" w:rsidR="00666024">
      <w:pPr>
        <w:rPr>
          <w:sz w:val="20"/>
          <w:szCs w:val="20"/>
        </w:rPr>
      </w:pPr>
      <w:r>
        <w:rPr>
          <w:sz w:val="20"/>
          <w:szCs w:val="20"/>
        </w:rPr>
        <w:t>Dostaviti:</w:t>
      </w:r>
    </w:p>
    <w:p w:rsidRDefault="005B264E" w:rsidP="00666024" w:rsidR="005B264E">
      <w:pPr>
        <w:rPr>
          <w:sz w:val="20"/>
          <w:szCs w:val="20"/>
        </w:rPr>
      </w:pPr>
      <w:r>
        <w:rPr>
          <w:sz w:val="20"/>
          <w:szCs w:val="20"/>
        </w:rPr>
        <w:t>-pun.razlučnog vjerovnika OD Sujić i Škunca d.o.o., Zagreb</w:t>
      </w:r>
    </w:p>
    <w:p w:rsidRDefault="005B264E" w:rsidP="00666024" w:rsidR="005B264E">
      <w:pPr>
        <w:rPr>
          <w:sz w:val="20"/>
          <w:szCs w:val="20"/>
        </w:rPr>
      </w:pPr>
      <w:r>
        <w:rPr>
          <w:sz w:val="20"/>
          <w:szCs w:val="20"/>
        </w:rPr>
        <w:t>-objaviti na eOglasnoj ploči suda</w:t>
      </w:r>
    </w:p>
    <w:p w:rsidRDefault="00666024" w:rsidP="00666024" w:rsidR="00666024">
      <w:pPr>
        <w:rPr>
          <w:sz w:val="20"/>
          <w:szCs w:val="20"/>
        </w:rPr>
      </w:pPr>
    </w:p>
    <w:p w:rsidRDefault="00666024" w:rsidP="00666024" w:rsidR="00666024">
      <w:pPr>
        <w:rPr>
          <w:sz w:val="20"/>
          <w:szCs w:val="20"/>
        </w:rPr>
      </w:pPr>
    </w:p>
    <w:p w:rsidRDefault="00666024" w:rsidP="00666024" w:rsidR="00666024">
      <w:pPr>
        <w:rPr>
          <w:sz w:val="20"/>
          <w:szCs w:val="20"/>
        </w:rPr>
      </w:pPr>
    </w:p>
    <w:p w:rsidRDefault="00666024" w:rsidP="00666024" w:rsidR="00666024">
      <w:pPr>
        <w:rPr>
          <w:sz w:val="20"/>
          <w:szCs w:val="20"/>
        </w:rPr>
      </w:pPr>
    </w:p>
    <w:p w:rsidRDefault="00666024" w:rsidP="00666024" w:rsidR="00666024">
      <w:pPr>
        <w:rPr>
          <w:sz w:val="20"/>
          <w:szCs w:val="20"/>
        </w:rPr>
      </w:pPr>
    </w:p>
    <w:p w:rsidRDefault="00666024" w:rsidP="00666024" w:rsidR="00666024">
      <w:pPr>
        <w:rPr>
          <w:sz w:val="20"/>
          <w:szCs w:val="20"/>
        </w:rPr>
      </w:pPr>
    </w:p>
    <w:p w:rsidRDefault="00666024" w:rsidP="00666024" w:rsidR="00666024">
      <w:pPr>
        <w:rPr>
          <w:sz w:val="20"/>
          <w:szCs w:val="20"/>
        </w:rPr>
      </w:pPr>
    </w:p>
    <w:p w:rsidRDefault="00666024" w:rsidP="00666024" w:rsidR="00666024">
      <w:pPr>
        <w:rPr>
          <w:sz w:val="20"/>
          <w:szCs w:val="20"/>
        </w:rPr>
      </w:pPr>
    </w:p>
    <w:p w:rsidRDefault="00666024" w:rsidP="00666024" w:rsidR="00666024">
      <w:pPr>
        <w:rPr>
          <w:sz w:val="20"/>
          <w:szCs w:val="20"/>
        </w:rPr>
      </w:pPr>
    </w:p>
    <w:p w:rsidRDefault="00666024" w:rsidP="00666024" w:rsidR="00666024">
      <w:pPr>
        <w:rPr>
          <w:sz w:val="20"/>
          <w:szCs w:val="20"/>
        </w:rPr>
      </w:pPr>
    </w:p>
    <w:p w:rsidRDefault="00666024" w:rsidP="00666024" w:rsidR="00666024">
      <w:pPr>
        <w:rPr>
          <w:sz w:val="20"/>
          <w:szCs w:val="20"/>
        </w:rPr>
      </w:pPr>
    </w:p>
    <w:p w:rsidRDefault="00666024" w:rsidP="00666024" w:rsidR="00666024">
      <w:pPr>
        <w:rPr>
          <w:sz w:val="20"/>
          <w:szCs w:val="20"/>
        </w:rPr>
      </w:pPr>
    </w:p>
    <w:p w:rsidRDefault="00666024" w:rsidP="00666024" w:rsidR="00666024">
      <w:pPr>
        <w:rPr>
          <w:sz w:val="20"/>
          <w:szCs w:val="20"/>
        </w:rPr>
      </w:pPr>
    </w:p>
    <w:p w:rsidRDefault="00666024" w:rsidP="00666024" w:rsidR="00666024">
      <w:pPr>
        <w:rPr>
          <w:sz w:val="20"/>
          <w:szCs w:val="20"/>
        </w:rPr>
      </w:pPr>
    </w:p>
    <w:p w:rsidRDefault="00666024" w:rsidP="00666024" w:rsidR="00666024"/>
    <w:p w:rsidRDefault="00666024" w:rsidP="00666024" w:rsidR="00666024">
      <w:pPr>
        <w:pStyle w:val="Naslovdokumenta"/>
      </w:pPr>
    </w:p>
    <w:p w:rsidRDefault="00666024" w:rsidP="00666024" w:rsidR="00666024">
      <w:pPr>
        <w:pStyle w:val="Poetniodjeljak"/>
      </w:pPr>
    </w:p>
    <w:p w:rsidRDefault="00666024" w:rsidP="00666024" w:rsidR="00666024">
      <w:pPr>
        <w:pStyle w:val="NormaleSPIS"/>
        <w:rPr>
          <w:noProof/>
        </w:rPr>
      </w:pPr>
    </w:p>
    <w:p w:rsidRDefault="00666024" w:rsidP="00666024" w:rsidR="00666024">
      <w:pPr>
        <w:pStyle w:val="ZapisniarPotpis"/>
      </w:pPr>
    </w:p>
    <w:p w:rsidRDefault="00666024" w:rsidP="00666024" w:rsidR="00666024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15A" w:rsidP="00537B78" w:rsidR="00E6015A">
      <w:r>
        <w:separator/>
      </w:r>
    </w:p>
  </w:endnote>
  <w:endnote w:id="0" w:type="continuationSeparator">
    <w:p w:rsidRDefault="00E6015A" w:rsidP="00537B78" w:rsidR="00E601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15A" w:rsidP="00537B78" w:rsidR="00E6015A">
      <w:r>
        <w:separator/>
      </w:r>
    </w:p>
  </w:footnote>
  <w:footnote w:id="0" w:type="continuationSeparator">
    <w:p w:rsidRDefault="00E6015A" w:rsidP="00537B78" w:rsidR="00E601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4944293"/>
    <w:multiLevelType w:val="hybridMultilevel"/>
    <w:tmpl w:val="6C2E9FE8"/>
    <w:lvl w:tplc="0C08D60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6E2A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7DB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0E44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0C4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27C2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17D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99A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122D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264E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669E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0C7D"/>
    <w:rsid w:val="006613CD"/>
    <w:rsid w:val="0066296C"/>
    <w:rsid w:val="006637A9"/>
    <w:rsid w:val="0066516D"/>
    <w:rsid w:val="00665B93"/>
    <w:rsid w:val="00666024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BD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5B5E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09B7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1B78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386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60B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1FA1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77700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697D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9740C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15A"/>
    <w:rsid w:val="00E60B19"/>
    <w:rsid w:val="00E60FA7"/>
    <w:rsid w:val="00E617B3"/>
    <w:rsid w:val="00E6285D"/>
    <w:rsid w:val="00E63536"/>
    <w:rsid w:val="00E64B7F"/>
    <w:rsid w:val="00E65065"/>
    <w:rsid w:val="00E670FE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E7A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920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png@01D1FA25.09CA93A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896</izvorni_sadrzaj>
    <derivirana_varijabla naziv="DomainObject.Predmet.Broj_1">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</izvorni_sadrzaj>
    <derivirana_varijabla naziv="DomainObject.Predmet.Opis_1">čl.444. st.2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St-896/2016</izvorni_sadrzaj>
    <derivirana_varijabla naziv="DomainObject.Predmet.OznakaBroj_1">St-896/2016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KULIN d. o. o. za proizvodnju i usluge</izvorni_sadrzaj>
    <derivirana_varijabla naziv="DomainObject.Predmet.ProtustrankaFormated_1">  KULIN d. o. o. za proizvodnju i usluge</derivirana_varijabla>
  </DomainObject.Predmet.ProtustrankaFormated>
  <DomainObject.Predmet.ProtustrankaFormatedOIB>
    <izvorni_sadrzaj>  KULIN d. o. o. za proizvodnju i usluge, OIB 91143129064</izvorni_sadrzaj>
    <derivirana_varijabla naziv="DomainObject.Predmet.ProtustrankaFormatedOIB_1">  KULIN d. o. o. za proizvodnju i usluge, OIB 91143129064</derivirana_varijabla>
  </DomainObject.Predmet.ProtustrankaFormatedOIB>
  <DomainObject.Predmet.ProtustrankaFormatedWithAdress>
    <izvorni_sadrzaj> KULIN d. o. o. za proizvodnju i usluge, Mali dol 7, 35000 Slavonski Brod</izvorni_sadrzaj>
    <derivirana_varijabla naziv="DomainObject.Predmet.ProtustrankaFormatedWithAdress_1"> KULIN d. o. o. za proizvodnju i usluge, Mali dol 7, 35000 Slavonski Brod</derivirana_varijabla>
  </DomainObject.Predmet.ProtustrankaFormatedWithAdress>
  <DomainObject.Predmet.ProtustrankaFormatedWithAdressOIB>
    <izvorni_sadrzaj> KULIN d. o. o. za proizvodnju i usluge, OIB 91143129064, Mali dol 7, 35000 Slavonski Brod</izvorni_sadrzaj>
    <derivirana_varijabla naziv="DomainObject.Predmet.ProtustrankaFormatedWithAdressOIB_1"> KULIN d. o. o. za proizvodnju i usluge, OIB 91143129064, Mali dol 7, 35000 Slavonski Brod</derivirana_varijabla>
  </DomainObject.Predmet.ProtustrankaFormatedWithAdressOIB>
  <DomainObject.Predmet.ProtustrankaWithAdress>
    <izvorni_sadrzaj>KULIN d. o. o. za proizvodnju i usluge Mali dol 7, 35000 Slavonski Brod</izvorni_sadrzaj>
    <derivirana_varijabla naziv="DomainObject.Predmet.ProtustrankaWithAdress_1">KULIN d. o. o. za proizvodnju i usluge Mali dol 7, 35000 Slavonski Brod</derivirana_varijabla>
  </DomainObject.Predmet.ProtustrankaWithAdress>
  <DomainObject.Predmet.ProtustrankaWithAdressOIB>
    <izvorni_sadrzaj>KULIN d. o. o. za proizvodnju i usluge, OIB 91143129064, Mali dol 7, 35000 Slavonski Brod</izvorni_sadrzaj>
    <derivirana_varijabla naziv="DomainObject.Predmet.ProtustrankaWithAdressOIB_1">KULIN d. o. o. za proizvodnju i usluge, OIB 91143129064, Mali dol 7, 35000 Slavonski Brod</derivirana_varijabla>
  </DomainObject.Predmet.ProtustrankaWithAdressOIB>
  <DomainObject.Predmet.ProtustrankaNazivFormated>
    <izvorni_sadrzaj>KULIN d. o. o. za proizvodnju i usluge</izvorni_sadrzaj>
    <derivirana_varijabla naziv="DomainObject.Predmet.ProtustrankaNazivFormated_1">KULIN d. o. o. za proizvodnju i usluge</derivirana_varijabla>
  </DomainObject.Predmet.ProtustrankaNazivFormated>
  <DomainObject.Predmet.ProtustrankaNazivFormatedOIB>
    <izvorni_sadrzaj>KULIN d. o. o. za proizvodnju i usluge, OIB 91143129064</izvorni_sadrzaj>
    <derivirana_varijabla naziv="DomainObject.Predmet.ProtustrankaNazivFormatedOIB_1">KULIN d. o. o. za proizvodnju i usluge, OIB 91143129064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331772.05</izvorni_sadrzaj>
    <derivirana_varijabla naziv="DomainObject.Predmet.TrenutnaVrijednost_1">331772.05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KULIN d. o. o. za proizvodnju i usluge</item>
    </izvorni_sadrzaj>
    <derivirana_varijabla naziv="DomainObject.Predmet.ProtuStrankaListFormated_1">
      <item>KULIN d. o. o. za proizvodnju i usluge</item>
    </derivirana_varijabla>
  </DomainObject.Predmet.ProtuStrankaListFormated>
  <DomainObject.Predmet.ProtuStrankaListFormatedOIB>
    <izvorni_sadrzaj>
      <item>KULIN d. o. o. za proizvodnju i usluge, OIB 91143129064</item>
    </izvorni_sadrzaj>
    <derivirana_varijabla naziv="DomainObject.Predmet.ProtuStrankaListFormatedOIB_1">
      <item>KULIN d. o. o. za proizvodnju i usluge, OIB 91143129064</item>
    </derivirana_varijabla>
  </DomainObject.Predmet.ProtuStrankaListFormatedOIB>
  <DomainObject.Predmet.ProtuStrankaListFormatedWithAdress>
    <izvorni_sadrzaj>
      <item>KULIN d. o. o. za proizvodnju i usluge, Mali dol 7, 35000 Slavonski Brod</item>
    </izvorni_sadrzaj>
    <derivirana_varijabla naziv="DomainObject.Predmet.ProtuStrankaListFormatedWithAdress_1">
      <item>KULIN d. o. o. za proizvodnju i usluge, Mali dol 7, 35000 Slavonski Brod</item>
    </derivirana_varijabla>
  </DomainObject.Predmet.ProtuStrankaListFormatedWithAdress>
  <DomainObject.Predmet.ProtuStrankaListFormatedWithAdressOIB>
    <izvorni_sadrzaj>
      <item>KULIN d. o. o. za proizvodnju i usluge, OIB 91143129064, Mali dol 7, 35000 Slavonski Brod</item>
    </izvorni_sadrzaj>
    <derivirana_varijabla naziv="DomainObject.Predmet.ProtuStrankaListFormatedWithAdressOIB_1">
      <item>KULIN d. o. o. za proizvodnju i usluge, OIB 91143129064, Mali dol 7, 35000 Slavonski Brod</item>
    </derivirana_varijabla>
  </DomainObject.Predmet.ProtuStrankaListFormatedWithAdressOIB>
  <DomainObject.Predmet.ProtuStrankaListNazivFormated>
    <izvorni_sadrzaj>
      <item>KULIN d. o. o. za proizvodnju i usluge</item>
    </izvorni_sadrzaj>
    <derivirana_varijabla naziv="DomainObject.Predmet.ProtuStrankaListNazivFormated_1">
      <item>KULIN d. o. o. za proizvodnju i usluge</item>
    </derivirana_varijabla>
  </DomainObject.Predmet.ProtuStrankaListNazivFormated>
  <DomainObject.Predmet.ProtuStrankaListNazivFormatedOIB>
    <izvorni_sadrzaj>
      <item>KULIN d. o. o. za proizvodnju i usluge, OIB 91143129064</item>
    </izvorni_sadrzaj>
    <derivirana_varijabla naziv="DomainObject.Predmet.ProtuStrankaListNazivFormatedOIB_1">
      <item>KULIN d. o. o. za proizvodnju i usluge, OIB 91143129064</item>
    </derivirana_varijabla>
  </DomainObject.Predmet.ProtuStrankaListNazivFormatedOIB>
  <DomainObject.Predmet.OstaliListFormated>
    <izvorni_sadrzaj>
      <item>Tomislav Galović</item>
    </izvorni_sadrzaj>
    <derivirana_varijabla naziv="DomainObject.Predmet.OstaliListFormated_1">
      <item>Tomislav Galović</item>
    </derivirana_varijabla>
  </DomainObject.Predmet.OstaliListFormated>
  <DomainObject.Predmet.OstaliListFormatedOIB>
    <izvorni_sadrzaj>
      <item>Tomislav Galović, OIB 38717216845</item>
    </izvorni_sadrzaj>
    <derivirana_varijabla naziv="DomainObject.Predmet.OstaliListFormatedOIB_1">
      <item>Tomislav Galović, OIB 38717216845</item>
    </derivirana_varijabla>
  </DomainObject.Predmet.OstaliListFormatedOIB>
  <DomainObject.Predmet.OstaliListFormatedWithAdress>
    <izvorni_sadrzaj>
      <item>Tomislav Galović, Bartolići 49, 10000 Zagreb</item>
    </izvorni_sadrzaj>
    <derivirana_varijabla naziv="DomainObject.Predmet.OstaliListFormatedWithAdress_1">
      <item>Tomislav Galović, Bartolići 49, 10000 Zagreb</item>
    </derivirana_varijabla>
  </DomainObject.Predmet.OstaliListFormatedWithAdress>
  <DomainObject.Predmet.OstaliListFormatedWithAdressOIB>
    <izvorni_sadrzaj>
      <item>Tomislav Galović, OIB 38717216845, Bartolići 49, 10000 Zagreb</item>
    </izvorni_sadrzaj>
    <derivirana_varijabla naziv="DomainObject.Predmet.OstaliListFormatedWithAdressOIB_1">
      <item>Tomislav Galović, OIB 38717216845, Bartolići 49, 10000 Zagreb</item>
    </derivirana_varijabla>
  </DomainObject.Predmet.OstaliListFormatedWithAdressOIB>
  <DomainObject.Predmet.OstaliListNazivFormated>
    <izvorni_sadrzaj>
      <item>Tomislav Galović</item>
    </izvorni_sadrzaj>
    <derivirana_varijabla naziv="DomainObject.Predmet.OstaliListNazivFormated_1">
      <item>Tomislav Galović</item>
    </derivirana_varijabla>
  </DomainObject.Predmet.OstaliListNazivFormated>
  <DomainObject.Predmet.OstaliListNazivFormatedOIB>
    <izvorni_sadrzaj>
      <item>Tomislav Galović, OIB 38717216845</item>
    </izvorni_sadrzaj>
    <derivirana_varijabla naziv="DomainObject.Predmet.OstaliListNazivFormatedOIB_1">
      <item>Tomislav Galović, OIB 38717216845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KULIN d. o. o. za proizvodnju i usluge</izvorni_sadrzaj>
    <derivirana_varijabla naziv="DomainObject.Predmet.ProtustrankaIDrugi_1">KULIN d. o. o.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KULIN d. o. o. za proizvodnju i usluge, OIB 91143129064, Mali dol 7, 35000 Slavonski Brod</izvorni_sadrzaj>
    <derivirana_varijabla naziv="DomainObject.Predmet.ProtustrankaIDrugiAdressOIB_1">KULIN d. o. o. za proizvodnju i usluge, OIB 91143129064, Mali dol 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KULIN d. o. o. za proizvodnju i usluge</item>
      <item>Tomislav Galović</item>
    </izvorni_sadrzaj>
    <derivirana_varijabla naziv="DomainObject.Predmet.SudioniciListNaziv_1">
      <item>Financijska agencija</item>
      <item>KULIN d. o. o. za proizvodnju i usluge</item>
      <item>Tomislav Galović</item>
    </derivirana_varijabla>
  </DomainObject.Predmet.SudioniciListNaziv>
  <DomainObject.Predmet.SudioniciListAdressOIB>
    <izvorni_sadrzaj>
      <item>Financijska agencija, OIB 85821130368, Ulica grada Vukovara 70,10000 Zagreb</item>
      <item>KULIN d. o. o. za proizvodnju i usluge, OIB 91143129064, Mali dol 7,35000 Slavonski Brod</item>
      <item>Tomislav Galović, OIB 38717216845, Bartolići 49,10000 Zagreb</item>
    </izvorni_sadrzaj>
    <derivirana_varijabla naziv="DomainObject.Predmet.SudioniciListAdressOIB_1">
      <item>Financijska agencija, OIB 85821130368, Ulica grada Vukovara 70,10000 Zagreb</item>
      <item>KULIN d. o. o. za proizvodnju i usluge, OIB 91143129064, Mali dol 7,35000 Slavonski Brod</item>
      <item>Tomislav Galović, OIB 38717216845, Bartolići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2C0DD3-099F-4F10-A474-A2F621B17A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347</properties:Words>
  <properties:Characters>1819</properties:Characters>
  <properties:Lines>66</properties:Lines>
  <properties:Paragraphs>22</properties:Paragraphs>
  <properties:TotalTime>39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2017-05-24T08:23:00Z</dcterms:modified>
  <cp:revision>30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