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5c0e" w14:paraId="c4b5c0e" w:rsidRDefault="00CC2D6F" w:rsidP="00CC2D6F" w:rsidR="00CC2D6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CC2D6F" w:rsidP="00CC2D6F" w:rsidR="00CC2D6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CC2D6F" w:rsidP="00CC2D6F" w:rsidR="00CC2D6F" w:rsidRPr="004D3099">
      <w:r w:rsidRPr="004D3099">
        <w:t xml:space="preserve"> TRGOVAČKI SUD U PAZINU</w:t>
      </w:r>
    </w:p>
    <w:p w:rsidRDefault="00CC2D6F" w:rsidP="00CC2D6F" w:rsidR="00CC2D6F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C2D6F" w:rsidP="00CC2D6F" w:rsidR="00CC2D6F" w:rsidRPr="009C3F78">
      <w:pPr>
        <w:jc w:val="both"/>
      </w:pPr>
    </w:p>
    <w:p w:rsidRDefault="00CC2D6F" w:rsidP="00CC2D6F" w:rsidR="00CC2D6F" w:rsidRPr="009C3F78">
      <w:pPr>
        <w:jc w:val="both"/>
      </w:pPr>
    </w:p>
    <w:p w:rsidRDefault="00CC2D6F" w:rsidP="00CC2D6F" w:rsidR="00CC2D6F" w:rsidRPr="009C3F78">
      <w:pPr>
        <w:jc w:val="center"/>
      </w:pPr>
      <w:r w:rsidRPr="009C3F78">
        <w:t>R E P U B L I K A   H R V A T S K A</w:t>
      </w:r>
    </w:p>
    <w:p w:rsidRDefault="00CC2D6F" w:rsidP="00CC2D6F" w:rsidR="00CC2D6F" w:rsidRPr="009C3F78">
      <w:pPr>
        <w:jc w:val="center"/>
      </w:pPr>
    </w:p>
    <w:p w:rsidRDefault="00CC2D6F" w:rsidP="00CC2D6F" w:rsidR="00CC2D6F" w:rsidRPr="009C3F78">
      <w:pPr>
        <w:jc w:val="center"/>
      </w:pPr>
      <w:r w:rsidRPr="009C3F78">
        <w:t>R J E Š E N J E</w:t>
      </w:r>
    </w:p>
    <w:p w:rsidRDefault="00CC2D6F" w:rsidP="00CC2D6F" w:rsidR="00CC2D6F" w:rsidRPr="009C3F78">
      <w:pPr>
        <w:jc w:val="both"/>
      </w:pPr>
    </w:p>
    <w:p w:rsidRDefault="00CC2D6F" w:rsidP="00CC2D6F" w:rsidR="00CC2D6F" w:rsidRPr="00117C48">
      <w:pPr>
        <w:jc w:val="both"/>
      </w:pPr>
      <w:r w:rsidRPr="009C3F78">
        <w:tab/>
        <w:t xml:space="preserve">Trgovački sud u Pazinu, po stečajnom sucu </w:t>
      </w:r>
      <w:r w:rsidR="00406541">
        <w:t>Damiru Rabaru</w:t>
      </w:r>
      <w:r w:rsidRPr="009C3F78">
        <w:t xml:space="preserve">, po prijedlogu predlagatelja FINE, OIB: 85821130368, RC Rijeka, Podružnica Pula, Giardini 5, radi otvaranja stečajnog postupka nad dužnikom </w:t>
      </w:r>
      <w:r w:rsidR="00406541">
        <w:t>VERITAS d.o.o., Labin, Ul. Sv. Katarina 4, OIB: 04640130985</w:t>
      </w:r>
      <w:r w:rsidRPr="009C3F78">
        <w:t xml:space="preserve">, </w:t>
      </w:r>
      <w:r w:rsidR="00406541" w:rsidRPr="00117C48">
        <w:t>6</w:t>
      </w:r>
      <w:r w:rsidRPr="00117C48">
        <w:t xml:space="preserve">. </w:t>
      </w:r>
      <w:r w:rsidR="00406541" w:rsidRPr="00117C48">
        <w:t xml:space="preserve">veljače </w:t>
      </w:r>
      <w:r w:rsidRPr="00117C48">
        <w:t>2017.</w:t>
      </w:r>
    </w:p>
    <w:p w:rsidRDefault="00CC2D6F" w:rsidP="00CC2D6F" w:rsidR="00CC2D6F" w:rsidRPr="00294B6C">
      <w:pPr>
        <w:jc w:val="both"/>
      </w:pPr>
    </w:p>
    <w:p w:rsidRDefault="00CC2D6F" w:rsidP="00CC2D6F" w:rsidR="00CC2D6F" w:rsidRPr="004D3099">
      <w:pPr>
        <w:jc w:val="center"/>
      </w:pPr>
      <w:r w:rsidRPr="004D3099">
        <w:t>r i j e š i o  j e</w:t>
      </w:r>
    </w:p>
    <w:p w:rsidRDefault="00CC2D6F" w:rsidP="00CC2D6F" w:rsidR="00CC2D6F" w:rsidRPr="004D3099">
      <w:pPr>
        <w:jc w:val="center"/>
      </w:pPr>
    </w:p>
    <w:p w:rsidRDefault="00CC2D6F" w:rsidP="001C3EAD" w:rsidR="001C3EAD" w:rsidRPr="00117C48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</w:t>
      </w:r>
      <w:r w:rsidR="00406541">
        <w:t>VERITAS d.o.o., Labin, Ul. Sv. Katarina 4, OIB: 04640130985</w:t>
      </w:r>
      <w:r w:rsidRPr="00A8138B">
        <w:t xml:space="preserve">, dana </w:t>
      </w:r>
      <w:r w:rsidR="00406541" w:rsidRPr="00117C48">
        <w:t>6. veljače 2017</w:t>
      </w:r>
      <w:r w:rsidRPr="00117C48">
        <w:t xml:space="preserve">. u </w:t>
      </w:r>
      <w:r w:rsidR="00117C48">
        <w:t>10:0</w:t>
      </w:r>
      <w:r w:rsidR="00A8138B" w:rsidRPr="00117C48">
        <w:t>0</w:t>
      </w:r>
      <w:r w:rsidRPr="00117C48">
        <w:t xml:space="preserve"> sati.</w:t>
      </w:r>
    </w:p>
    <w:p w:rsidRDefault="001C3EAD" w:rsidP="001C3EAD" w:rsidR="001C3EAD" w:rsidRPr="001C3EAD">
      <w:pPr>
        <w:jc w:val="both"/>
      </w:pPr>
    </w:p>
    <w:p w:rsidRDefault="001C3EAD" w:rsidP="001C3EAD" w:rsidR="001C3EAD" w:rsidRPr="001C3EAD">
      <w:pPr>
        <w:jc w:val="both"/>
      </w:pPr>
      <w:r w:rsidRPr="001C3EAD">
        <w:tab/>
        <w:t xml:space="preserve">II. </w:t>
      </w:r>
      <w:r w:rsidRPr="001C3EAD">
        <w:tab/>
        <w:t xml:space="preserve">Za stečajnog upravitelja imenuje se Andrej Sablić iz Rijeke, Eugena Kumičića 41, OIB: 53418504315. </w:t>
      </w:r>
    </w:p>
    <w:p w:rsidRDefault="00CC2D6F" w:rsidP="00CC2D6F" w:rsidR="00CC2D6F" w:rsidRPr="001C3EAD">
      <w:pPr>
        <w:jc w:val="both"/>
      </w:pPr>
    </w:p>
    <w:p w:rsidRDefault="00CC2D6F" w:rsidP="00CC2D6F" w:rsidR="00CC2D6F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CC2D6F" w:rsidP="00CC2D6F" w:rsidR="00CC2D6F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 w:rsidR="00406541">
        <w:t xml:space="preserve"> poziv na broj 64 5045-48752-424</w:t>
      </w:r>
      <w:r w:rsidRPr="00710839">
        <w:t>2016. Zaposlenici koji prijavljuju svoja potraživanja po osnovu rada</w:t>
      </w:r>
      <w:r w:rsidRPr="004D3099">
        <w:t xml:space="preserve"> ne moraju platiti pristojbu. </w:t>
      </w:r>
    </w:p>
    <w:p w:rsidRDefault="00CC2D6F" w:rsidP="00CC2D6F" w:rsidR="00CC2D6F" w:rsidRPr="004D3099">
      <w:pPr>
        <w:jc w:val="both"/>
      </w:pPr>
    </w:p>
    <w:p w:rsidRDefault="00CC2D6F" w:rsidP="00CC2D6F" w:rsidR="00CC2D6F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CC2D6F" w:rsidP="00CC2D6F" w:rsidR="00CC2D6F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CC2D6F" w:rsidP="00CC2D6F" w:rsidR="00CC2D6F" w:rsidRPr="004D3099">
      <w:pPr>
        <w:jc w:val="both"/>
      </w:pPr>
      <w:r w:rsidRPr="004D3099">
        <w:tab/>
      </w:r>
    </w:p>
    <w:p w:rsidRDefault="00CC2D6F" w:rsidP="00CC2D6F" w:rsidR="00CC2D6F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CC2D6F" w:rsidP="00CC2D6F" w:rsidR="00CC2D6F" w:rsidRPr="004D3099">
      <w:pPr>
        <w:jc w:val="both"/>
      </w:pPr>
      <w:r w:rsidRPr="004D3099">
        <w:tab/>
      </w:r>
    </w:p>
    <w:p w:rsidRDefault="00CC2D6F" w:rsidP="00CC2D6F" w:rsidR="00CC2D6F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CC2D6F" w:rsidP="00CC2D6F" w:rsidR="00CC2D6F" w:rsidRPr="004D3099">
      <w:pPr>
        <w:jc w:val="both"/>
      </w:pPr>
      <w:r w:rsidRPr="004D3099">
        <w:tab/>
      </w:r>
    </w:p>
    <w:p w:rsidRDefault="00CC2D6F" w:rsidP="00CC2D6F" w:rsidR="00CC2D6F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CC2D6F" w:rsidP="00CC2D6F" w:rsidR="00CC2D6F" w:rsidRPr="004D3099"/>
    <w:p w:rsidRDefault="00CC2D6F" w:rsidP="00CC2D6F" w:rsidR="00CC2D6F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CC2D6F" w:rsidP="00CC2D6F" w:rsidR="00CC2D6F" w:rsidRPr="008B2467">
      <w:pPr>
        <w:jc w:val="center"/>
      </w:pPr>
    </w:p>
    <w:p w:rsidRDefault="001C3EAD" w:rsidP="00CC2D6F" w:rsidR="00CC2D6F" w:rsidRPr="001C3EAD">
      <w:pPr>
        <w:jc w:val="center"/>
      </w:pPr>
      <w:r w:rsidRPr="001C3EAD">
        <w:t>20</w:t>
      </w:r>
      <w:r w:rsidR="000E45FC" w:rsidRPr="001C3EAD">
        <w:t>. travnja</w:t>
      </w:r>
      <w:r w:rsidRPr="001C3EAD">
        <w:t xml:space="preserve"> 2017. u 9:0</w:t>
      </w:r>
      <w:r w:rsidR="00CC2D6F" w:rsidRPr="001C3EAD">
        <w:t>0 sati,</w:t>
      </w:r>
    </w:p>
    <w:p w:rsidRDefault="00CC2D6F" w:rsidP="00CC2D6F" w:rsidR="00CC2D6F" w:rsidRPr="001C3EAD">
      <w:pPr>
        <w:jc w:val="center"/>
      </w:pPr>
      <w:r w:rsidRPr="001C3EAD">
        <w:t xml:space="preserve">sudnica broj </w:t>
      </w:r>
      <w:r w:rsidR="00406541" w:rsidRPr="001C3EAD">
        <w:t>2</w:t>
      </w:r>
      <w:r w:rsidRPr="001C3EAD">
        <w:t>,</w:t>
      </w:r>
    </w:p>
    <w:p w:rsidRDefault="00CC2D6F" w:rsidP="00CC2D6F" w:rsidR="00CC2D6F" w:rsidRPr="001C3EAD">
      <w:pPr>
        <w:jc w:val="center"/>
      </w:pPr>
      <w:r w:rsidRPr="001C3EAD">
        <w:t xml:space="preserve">u Trgovačkom sudu u Pazinu, Dršćevka 1. </w:t>
      </w:r>
    </w:p>
    <w:p w:rsidRDefault="00CC2D6F" w:rsidP="00CC2D6F" w:rsidR="00CC2D6F" w:rsidRPr="001C3EAD"/>
    <w:p w:rsidRDefault="00CC2D6F" w:rsidP="00CC2D6F" w:rsidR="00CC2D6F" w:rsidRPr="001C3EAD">
      <w:pPr>
        <w:jc w:val="both"/>
      </w:pPr>
      <w:r w:rsidRPr="001C3EAD">
        <w:tab/>
        <w:t>IX.</w:t>
      </w:r>
      <w:r w:rsidRPr="001C3EAD">
        <w:tab/>
        <w:t xml:space="preserve">Izvještajno ročište na kojem će se na temelju izvješća stečajnog upravitelja odlučivati o daljnjem tijeku stečajnog postupka određuje se za dan </w:t>
      </w:r>
    </w:p>
    <w:p w:rsidRDefault="00CC2D6F" w:rsidP="00CC2D6F" w:rsidR="00CC2D6F" w:rsidRPr="001C3EAD">
      <w:pPr>
        <w:jc w:val="center"/>
      </w:pPr>
    </w:p>
    <w:p w:rsidRDefault="001C3EAD" w:rsidP="00CC2D6F" w:rsidR="00CC2D6F" w:rsidRPr="001C3EAD">
      <w:pPr>
        <w:jc w:val="center"/>
      </w:pPr>
      <w:r w:rsidRPr="001C3EAD">
        <w:t>20</w:t>
      </w:r>
      <w:r w:rsidR="000E45FC" w:rsidRPr="001C3EAD">
        <w:t>. travnja</w:t>
      </w:r>
      <w:r w:rsidR="00CC2D6F" w:rsidRPr="001C3EAD">
        <w:t xml:space="preserve"> 2017. u </w:t>
      </w:r>
      <w:r w:rsidRPr="001C3EAD">
        <w:t>9</w:t>
      </w:r>
      <w:r w:rsidR="00CC2D6F" w:rsidRPr="001C3EAD">
        <w:t>:</w:t>
      </w:r>
      <w:r w:rsidRPr="001C3EAD">
        <w:t>30</w:t>
      </w:r>
      <w:r w:rsidR="00CC2D6F" w:rsidRPr="001C3EAD">
        <w:t xml:space="preserve"> sati</w:t>
      </w:r>
    </w:p>
    <w:p w:rsidRDefault="00CC2D6F" w:rsidP="00CC2D6F" w:rsidR="00CC2D6F" w:rsidRPr="001C3EAD">
      <w:pPr>
        <w:jc w:val="center"/>
      </w:pPr>
      <w:r w:rsidRPr="001C3EAD">
        <w:t xml:space="preserve">sudnica broj </w:t>
      </w:r>
      <w:r w:rsidR="00406541" w:rsidRPr="001C3EAD">
        <w:t>2</w:t>
      </w:r>
    </w:p>
    <w:p w:rsidRDefault="00CC2D6F" w:rsidP="00CC2D6F" w:rsidR="00CC2D6F">
      <w:pPr>
        <w:jc w:val="center"/>
      </w:pPr>
      <w:r w:rsidRPr="008B2467">
        <w:t>u Trgovačkom sudu u Pazinu, Dršćevka 1.</w:t>
      </w:r>
    </w:p>
    <w:p w:rsidRDefault="00CC2D6F" w:rsidP="00CC2D6F" w:rsidR="00CC2D6F">
      <w:pPr>
        <w:jc w:val="center"/>
      </w:pPr>
    </w:p>
    <w:p w:rsidRDefault="00CC2D6F" w:rsidP="00CC2D6F" w:rsidR="00CC2D6F" w:rsidRPr="00112B07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>
        <w:t xml:space="preserve">, Stalne službe u </w:t>
      </w:r>
      <w:r w:rsidR="00117C48">
        <w:t>Labinu</w:t>
      </w:r>
      <w:r>
        <w:t xml:space="preserve"> </w:t>
      </w:r>
      <w:r w:rsidRPr="004D3099">
        <w:t xml:space="preserve">da izvrši upis otvaranja stečajnog postupka nad društvom </w:t>
      </w:r>
      <w:r w:rsidR="000E43BA">
        <w:t xml:space="preserve">VERITAS d.o.o., Labin, Ul. Sv. Katarina 4, </w:t>
      </w:r>
      <w:r w:rsidR="000E43BA" w:rsidRPr="00112B07">
        <w:t>OIB: 04640130985</w:t>
      </w:r>
      <w:r w:rsidRPr="00112B07">
        <w:t>, na nekretninama tog društva kako slijedi:</w:t>
      </w:r>
    </w:p>
    <w:p w:rsidRDefault="00152CED" w:rsidP="00CC2D6F" w:rsidR="009C3F78" w:rsidRPr="00112B07">
      <w:pPr>
        <w:jc w:val="both"/>
      </w:pPr>
      <w:r w:rsidRPr="00112B07">
        <w:tab/>
        <w:t xml:space="preserve">- </w:t>
      </w:r>
      <w:r w:rsidR="009C3F78" w:rsidRPr="00112B07">
        <w:t xml:space="preserve">suvlasnički dio </w:t>
      </w:r>
      <w:r w:rsidRPr="00112B07">
        <w:t>24</w:t>
      </w:r>
      <w:r w:rsidR="009C3F78" w:rsidRPr="00112B07">
        <w:t>/</w:t>
      </w:r>
      <w:r w:rsidRPr="00112B07">
        <w:t xml:space="preserve">1798 </w:t>
      </w:r>
      <w:r w:rsidR="009C3F78" w:rsidRPr="00112B07">
        <w:t>etažno vlasništvo (E-</w:t>
      </w:r>
      <w:r w:rsidRPr="00112B07">
        <w:t>4</w:t>
      </w:r>
      <w:r w:rsidR="009C3F78" w:rsidRPr="00112B07">
        <w:t xml:space="preserve">), na kč.br. </w:t>
      </w:r>
      <w:r w:rsidRPr="00112B07">
        <w:t>411/1</w:t>
      </w:r>
      <w:r w:rsidR="009C3F78" w:rsidRPr="00112B07">
        <w:t xml:space="preserve"> upisane u zk.ul. </w:t>
      </w:r>
      <w:r w:rsidRPr="00112B07">
        <w:t>1300</w:t>
      </w:r>
      <w:r w:rsidR="009C3F78" w:rsidRPr="00112B07">
        <w:t xml:space="preserve"> k.o. </w:t>
      </w:r>
      <w:r w:rsidRPr="00112B07">
        <w:t>Labin - Presika</w:t>
      </w:r>
      <w:r w:rsidR="009C3F78" w:rsidRPr="00112B07">
        <w:t xml:space="preserve">, poslovni prostor </w:t>
      </w:r>
      <w:r w:rsidRPr="00112B07">
        <w:t>4/S, u suterenu stambenog niza I,</w:t>
      </w:r>
      <w:r w:rsidR="00945896" w:rsidRPr="00112B07">
        <w:t xml:space="preserve"> koji se sastoji od poslovnog prostora, skladišta, sanitarije i trijema, u ukupnoj površini od 33,83 m2, sa pripadajućim stepeništem,</w:t>
      </w:r>
    </w:p>
    <w:p w:rsidRDefault="00945896" w:rsidP="00945896" w:rsidR="00945896" w:rsidRPr="00112B07">
      <w:pPr>
        <w:jc w:val="both"/>
      </w:pPr>
      <w:r w:rsidRPr="00112B07">
        <w:tab/>
        <w:t>- suvlasnički dio 26/1798 etažno vlasništvo (E-5), na kč.br. 411/1 upisane u zk.ul. 1300 k.o. Labin - Presika, poslovni prostor 5/S, u suterenu stambenog niza I, koji se sastoji od poslovnog prostora, skladišta, sanitarije i trijema, u ukupnoj površini od 38,11m2, sa pripadajućim stepeništem</w:t>
      </w:r>
      <w:r w:rsidR="00112B07" w:rsidRPr="00112B07">
        <w:t>.</w:t>
      </w:r>
    </w:p>
    <w:p w:rsidRDefault="00945896" w:rsidP="00CC2D6F" w:rsidR="00945896">
      <w:pPr>
        <w:jc w:val="both"/>
        <w:rPr>
          <w:color w:val="FF0000"/>
        </w:rPr>
      </w:pPr>
    </w:p>
    <w:p w:rsidRDefault="00CC2D6F" w:rsidP="00CC2D6F" w:rsidR="00CC2D6F" w:rsidRPr="004D3099">
      <w:pPr>
        <w:jc w:val="center"/>
      </w:pPr>
      <w:r w:rsidRPr="004D3099">
        <w:t>Obrazloženje</w:t>
      </w:r>
    </w:p>
    <w:p w:rsidRDefault="00CC2D6F" w:rsidP="00CC2D6F" w:rsidR="00CC2D6F" w:rsidRPr="0047282F">
      <w:pPr>
        <w:jc w:val="both"/>
      </w:pPr>
    </w:p>
    <w:p w:rsidRDefault="00CC2D6F" w:rsidP="00CC2D6F" w:rsidR="00012663" w:rsidRPr="0047282F">
      <w:pPr>
        <w:jc w:val="both"/>
      </w:pPr>
      <w:r w:rsidRPr="0047282F">
        <w:tab/>
        <w:t xml:space="preserve">FINA je predložila otvaranje stečajnog postupka nad </w:t>
      </w:r>
      <w:r w:rsidR="000E43BA" w:rsidRPr="0047282F">
        <w:t>VERITAS d.o.o., Labin, Ul. Sv. Katarina 4, OIB: 04640130985</w:t>
      </w:r>
      <w:r w:rsidRPr="0047282F">
        <w:t xml:space="preserve">, navodeći u bitnome da je na dan 1.9.2015. dužnik bio u neprekidnoj blokadi </w:t>
      </w:r>
      <w:r w:rsidR="00012663" w:rsidRPr="0047282F">
        <w:t>735</w:t>
      </w:r>
      <w:r w:rsidRPr="0047282F">
        <w:t xml:space="preserve"> dana u ukupnom iznosu od </w:t>
      </w:r>
      <w:r w:rsidR="00012663" w:rsidRPr="0047282F">
        <w:t>372.817,08</w:t>
      </w:r>
      <w:r w:rsidRPr="0047282F">
        <w:t xml:space="preserve"> kn, i da ima </w:t>
      </w:r>
      <w:r w:rsidR="00012663" w:rsidRPr="0047282F">
        <w:t>jednu z</w:t>
      </w:r>
      <w:r w:rsidRPr="0047282F">
        <w:t>aposlen</w:t>
      </w:r>
      <w:r w:rsidR="00012663" w:rsidRPr="0047282F">
        <w:t>u osobu.</w:t>
      </w:r>
    </w:p>
    <w:p w:rsidRDefault="00CC2D6F" w:rsidP="00CC2D6F" w:rsidR="000027B3" w:rsidRPr="0047282F">
      <w:pPr>
        <w:jc w:val="both"/>
        <w:rPr>
          <w:lang w:val="pl-PL"/>
        </w:rPr>
      </w:pPr>
      <w:r w:rsidRPr="0047282F">
        <w:rPr>
          <w:lang w:val="pl-PL"/>
        </w:rPr>
        <w:tab/>
        <w:t>U predmetu je pokrenut prethodni postupak te je zakazano ročište radi utvrđivanja pretpostavki za otvaranje stečajnog postupka nad dužnikom, na koje je pristupio</w:t>
      </w:r>
      <w:r w:rsidR="009C3F78" w:rsidRPr="0047282F">
        <w:rPr>
          <w:lang w:val="pl-PL"/>
        </w:rPr>
        <w:t xml:space="preserve"> </w:t>
      </w:r>
      <w:r w:rsidR="00012663" w:rsidRPr="0047282F">
        <w:rPr>
          <w:lang w:val="pl-PL"/>
        </w:rPr>
        <w:t>zakonski zastupnik</w:t>
      </w:r>
      <w:r w:rsidR="009C3F78" w:rsidRPr="0047282F">
        <w:rPr>
          <w:lang w:val="pl-PL"/>
        </w:rPr>
        <w:t xml:space="preserve"> dužnika, koji </w:t>
      </w:r>
      <w:r w:rsidR="00012663" w:rsidRPr="0047282F">
        <w:rPr>
          <w:lang w:val="pl-PL"/>
        </w:rPr>
        <w:t xml:space="preserve">je </w:t>
      </w:r>
      <w:r w:rsidR="009C3F78" w:rsidRPr="0047282F">
        <w:rPr>
          <w:lang w:val="pl-PL"/>
        </w:rPr>
        <w:t>izjavi</w:t>
      </w:r>
      <w:r w:rsidR="00012663" w:rsidRPr="0047282F">
        <w:rPr>
          <w:lang w:val="pl-PL"/>
        </w:rPr>
        <w:t xml:space="preserve">o </w:t>
      </w:r>
      <w:r w:rsidR="009C3F78" w:rsidRPr="0047282F">
        <w:rPr>
          <w:lang w:val="pl-PL"/>
        </w:rPr>
        <w:t xml:space="preserve">da je društvo vlasnik </w:t>
      </w:r>
      <w:r w:rsidR="000027B3" w:rsidRPr="0047282F">
        <w:rPr>
          <w:lang w:val="pl-PL"/>
        </w:rPr>
        <w:t>dva poslovna prostora</w:t>
      </w:r>
      <w:r w:rsidR="0047282F" w:rsidRPr="0047282F">
        <w:rPr>
          <w:lang w:val="pl-PL"/>
        </w:rPr>
        <w:t xml:space="preserve"> koja su opterećena raznim teretima</w:t>
      </w:r>
      <w:r w:rsidR="000027B3" w:rsidRPr="0047282F">
        <w:rPr>
          <w:lang w:val="pl-PL"/>
        </w:rPr>
        <w:t>.</w:t>
      </w:r>
    </w:p>
    <w:p w:rsidRDefault="00CC2D6F" w:rsidP="00CC2D6F" w:rsidR="00CC2D6F" w:rsidRPr="0047282F">
      <w:pPr>
        <w:jc w:val="both"/>
      </w:pPr>
      <w:r w:rsidRPr="0047282F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108C6" w:rsidP="00CC2D6F" w:rsidR="003108C6" w:rsidRPr="00A71519">
      <w:pPr>
        <w:jc w:val="both"/>
      </w:pPr>
      <w:r w:rsidRPr="0047282F">
        <w:tab/>
        <w:t xml:space="preserve">Na poziv suda niti jedna zainteresirana osoba nije uplatila predujam za pokriće troškova prethodnog postupka, no kako je iz zemljišnoknjižnog izvatka utvrđeno da je dužnik vlasnik </w:t>
      </w:r>
      <w:r w:rsidR="0047282F" w:rsidRPr="0047282F">
        <w:t xml:space="preserve">dva </w:t>
      </w:r>
      <w:r w:rsidRPr="0047282F">
        <w:t>poslovn</w:t>
      </w:r>
      <w:r w:rsidR="0047282F" w:rsidRPr="0047282F">
        <w:t>a</w:t>
      </w:r>
      <w:r w:rsidRPr="0047282F">
        <w:t xml:space="preserve"> prostora u </w:t>
      </w:r>
      <w:r w:rsidR="0047282F" w:rsidRPr="0047282F">
        <w:t>Labinu</w:t>
      </w:r>
      <w:r w:rsidRPr="0047282F">
        <w:t xml:space="preserve">, zaključeno je da ima imovinu iz koje bi se mogli </w:t>
      </w:r>
      <w:r w:rsidRPr="00A71519">
        <w:t>namiriti troškovi stečajnog postupka.</w:t>
      </w:r>
    </w:p>
    <w:p w:rsidRDefault="00CC2D6F" w:rsidP="003108C6" w:rsidR="003108C6" w:rsidRPr="00A71519">
      <w:pPr>
        <w:jc w:val="both"/>
      </w:pPr>
      <w:r w:rsidRPr="00A71519">
        <w:tab/>
      </w:r>
      <w:r w:rsidR="003108C6" w:rsidRPr="00A71519">
        <w:t xml:space="preserve">Na temelju Potvrde FINA-e od 1. </w:t>
      </w:r>
      <w:r w:rsidR="0047282F" w:rsidRPr="00A71519">
        <w:t xml:space="preserve">veljače </w:t>
      </w:r>
      <w:r w:rsidR="003108C6" w:rsidRPr="00A71519">
        <w:t>201</w:t>
      </w:r>
      <w:r w:rsidR="0047282F" w:rsidRPr="00A71519">
        <w:t>7</w:t>
      </w:r>
      <w:r w:rsidR="003108C6" w:rsidRPr="00A71519">
        <w:t xml:space="preserve">. utvrđeno je da na taj dan dužnik ima evidentirane neizvršene osnove za plaćanje u </w:t>
      </w:r>
      <w:r w:rsidR="0047282F" w:rsidRPr="00A71519">
        <w:t xml:space="preserve">iznosu od 401.452,82 kn u </w:t>
      </w:r>
      <w:r w:rsidR="003108C6" w:rsidRPr="00A71519">
        <w:t xml:space="preserve">neprekinutom razdoblju od </w:t>
      </w:r>
      <w:r w:rsidR="0047282F" w:rsidRPr="00A71519">
        <w:t>1253</w:t>
      </w:r>
      <w:r w:rsidR="003108C6" w:rsidRPr="00A71519">
        <w:t xml:space="preserve"> dana, iz čega proizlazi postojanje stečajnog razloga nesposobnosti za plaćanje u smislu odredbe čl. 5. st. 2. u svezi s čl. 6. st. 2. t. 1. SZ-a.</w:t>
      </w:r>
    </w:p>
    <w:p w:rsidRDefault="003108C6" w:rsidP="003108C6" w:rsidR="003108C6" w:rsidRPr="00A71519">
      <w:pPr>
        <w:jc w:val="both"/>
      </w:pPr>
      <w:r w:rsidRPr="00A71519">
        <w:tab/>
        <w:t xml:space="preserve">Slijedom navedenog, na temelju odredbe čl. 84. i 85. te čl. 129. i 130. SZ-a odlučeno je kao u izreci ovog rješenja. </w:t>
      </w:r>
    </w:p>
    <w:p w:rsidRDefault="00CC2D6F" w:rsidP="003108C6" w:rsidR="00CC2D6F" w:rsidRPr="00A71519">
      <w:pPr>
        <w:jc w:val="both"/>
      </w:pPr>
      <w:r w:rsidRPr="00A71519">
        <w:t xml:space="preserve"> </w:t>
      </w:r>
    </w:p>
    <w:p w:rsidRDefault="00CC2D6F" w:rsidP="00CC2D6F" w:rsidR="00CC2D6F" w:rsidRPr="004D3099">
      <w:pPr>
        <w:jc w:val="both"/>
      </w:pPr>
    </w:p>
    <w:p w:rsidRDefault="00CC2D6F" w:rsidP="00CC2D6F" w:rsidR="00CC2D6F" w:rsidRPr="004D3099">
      <w:pPr>
        <w:jc w:val="center"/>
      </w:pPr>
      <w:r w:rsidRPr="004D3099">
        <w:t>U Paz</w:t>
      </w:r>
      <w:r w:rsidRPr="003108C6">
        <w:t xml:space="preserve">inu </w:t>
      </w:r>
      <w:r w:rsidR="000E43BA">
        <w:t>6</w:t>
      </w:r>
      <w:r w:rsidRPr="003108C6">
        <w:t xml:space="preserve">. </w:t>
      </w:r>
      <w:r w:rsidR="000E43BA">
        <w:t xml:space="preserve">veljače </w:t>
      </w:r>
      <w:r w:rsidRPr="003108C6">
        <w:t>2017.</w:t>
      </w:r>
    </w:p>
    <w:p w:rsidRDefault="00CC2D6F" w:rsidP="00CC2D6F" w:rsidR="00CC2D6F">
      <w:pPr>
        <w:jc w:val="center"/>
      </w:pPr>
    </w:p>
    <w:p w:rsidRDefault="008F1ACA" w:rsidP="00CC2D6F" w:rsidR="008F1ACA" w:rsidRPr="004D3099">
      <w:pPr>
        <w:jc w:val="center"/>
      </w:pPr>
    </w:p>
    <w:p w:rsidRDefault="00CC2D6F" w:rsidP="00CC2D6F" w:rsidR="00CC2D6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CC2D6F" w:rsidP="00CC2D6F" w:rsidR="00CC2D6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</w:t>
      </w:r>
      <w:r w:rsidR="00924A5F">
        <w:t xml:space="preserve">           </w:t>
      </w:r>
      <w:r w:rsidR="000E43BA">
        <w:t>Damir Rabar</w:t>
      </w:r>
      <w:r w:rsidR="00924A5F">
        <w:t>, v.r.</w:t>
      </w:r>
      <w:r w:rsidRPr="004D3099">
        <w:t xml:space="preserve"> </w:t>
      </w:r>
    </w:p>
    <w:p w:rsidRDefault="00CC2D6F" w:rsidP="00CC2D6F" w:rsidR="00CC2D6F">
      <w:pPr>
        <w:jc w:val="both"/>
      </w:pPr>
    </w:p>
    <w:p w:rsidRDefault="00CC2D6F" w:rsidP="00CC2D6F" w:rsidR="00CC2D6F">
      <w:pPr>
        <w:jc w:val="both"/>
      </w:pPr>
    </w:p>
    <w:p w:rsidRDefault="008F1ACA" w:rsidP="00CC2D6F" w:rsidR="008F1ACA" w:rsidRPr="004D3099">
      <w:pPr>
        <w:jc w:val="both"/>
      </w:pPr>
    </w:p>
    <w:p w:rsidRDefault="00CC2D6F" w:rsidP="00CC2D6F" w:rsidR="00CC2D6F" w:rsidRPr="004D3099">
      <w:r w:rsidRPr="004D3099">
        <w:t xml:space="preserve">UPUTA O PRAVNOM LIJEKU: </w:t>
      </w:r>
    </w:p>
    <w:p w:rsidRDefault="00CC2D6F" w:rsidP="002001DA" w:rsidR="00CC2D6F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 w:rsidR="001B205A">
        <w:t>, a protiv rješenja o odbijanju prijedloga za otvaranje stečajnog postupka pravo na žalbu ima podnositelj prijedloga</w:t>
      </w:r>
      <w:r w:rsidRPr="004D3099">
        <w:t xml:space="preserve"> (čl.</w:t>
      </w:r>
      <w:r w:rsidR="001B205A">
        <w:t xml:space="preserve"> </w:t>
      </w:r>
      <w:r w:rsidRPr="004D3099">
        <w:t>128.</w:t>
      </w:r>
      <w:r w:rsidR="001B205A">
        <w:t xml:space="preserve"> </w:t>
      </w:r>
      <w:r w:rsidRPr="004D3099">
        <w:t>st.</w:t>
      </w:r>
      <w:r w:rsidR="001B205A">
        <w:t xml:space="preserve"> </w:t>
      </w:r>
      <w:r w:rsidRPr="004D3099">
        <w:t>8.</w:t>
      </w:r>
      <w:r w:rsidR="001B205A">
        <w:t xml:space="preserve"> </w:t>
      </w:r>
      <w:r w:rsidRPr="004D3099">
        <w:t xml:space="preserve">SZ). Žalba se podnosi ovom sudu u dva primjerka u roku od 8 dana </w:t>
      </w:r>
      <w:r w:rsidR="001B205A">
        <w:t xml:space="preserve">od dana dostave iste </w:t>
      </w:r>
      <w:r w:rsidR="001B205A"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CC2D6F" w:rsidP="00CC2D6F" w:rsidR="00CC2D6F" w:rsidRPr="00E605C9">
      <w:pPr>
        <w:jc w:val="both"/>
      </w:pPr>
    </w:p>
    <w:p w:rsidRDefault="00CC2D6F" w:rsidP="00CC2D6F" w:rsidR="00CC2D6F">
      <w:pPr>
        <w:jc w:val="both"/>
      </w:pPr>
      <w:r w:rsidRPr="004D3099">
        <w:t>DNA:</w:t>
      </w:r>
    </w:p>
    <w:p w:rsidRDefault="00CC2D6F" w:rsidP="00A8138B" w:rsidR="00A8138B">
      <w:pPr>
        <w:jc w:val="both"/>
      </w:pPr>
      <w:r w:rsidRPr="004D3099">
        <w:t xml:space="preserve">- dužnik </w:t>
      </w:r>
      <w:r w:rsidR="002001DA">
        <w:t>VERITAS d.o.o., Labin, Ul. Sv. Katarina 4,</w:t>
      </w:r>
    </w:p>
    <w:p w:rsidRDefault="00CC2D6F" w:rsidP="00A8138B" w:rsidR="00A8138B" w:rsidRPr="00750852">
      <w:pPr>
        <w:jc w:val="both"/>
      </w:pPr>
      <w:r w:rsidRPr="002732A7">
        <w:t xml:space="preserve">- stečajni upravitelj </w:t>
      </w:r>
      <w:r w:rsidR="002001DA" w:rsidRPr="001C3EAD">
        <w:t>Andrej Sablić iz Rijeke, Eugena Kumičića 41</w:t>
      </w:r>
      <w:r w:rsidR="002001DA">
        <w:t>,</w:t>
      </w:r>
    </w:p>
    <w:p w:rsidRDefault="00CC2D6F" w:rsidP="00CC2D6F" w:rsidR="00CC2D6F" w:rsidRPr="004D3099">
      <w:pPr>
        <w:jc w:val="both"/>
      </w:pPr>
      <w:r w:rsidRPr="00F22CD3">
        <w:t xml:space="preserve">- FINA, Poslovnica </w:t>
      </w:r>
      <w:r>
        <w:t>Pula, Pula, Giardini 5</w:t>
      </w:r>
      <w:r w:rsidR="002001DA">
        <w:t>,</w:t>
      </w:r>
    </w:p>
    <w:p w:rsidRDefault="00CC2D6F" w:rsidP="00CC2D6F" w:rsidR="00CC2D6F" w:rsidRPr="00F22CD3">
      <w:pPr>
        <w:jc w:val="both"/>
      </w:pPr>
      <w:r w:rsidRPr="00F22CD3">
        <w:t xml:space="preserve">- ŽDO Pula, Pula, </w:t>
      </w:r>
      <w:r>
        <w:t>Rovinjska ul. 2</w:t>
      </w:r>
      <w:r w:rsidR="002001DA">
        <w:t>,</w:t>
      </w:r>
    </w:p>
    <w:p w:rsidRDefault="00CC2D6F" w:rsidP="00CC2D6F" w:rsidR="00CC2D6F">
      <w:pPr>
        <w:jc w:val="both"/>
      </w:pPr>
      <w:r w:rsidRPr="004D3099">
        <w:t>- Porezna uprava – Područni ured Istra, Primorje, Lika, Pazin, M. B. Rašana 2/4, p.p. 60</w:t>
      </w:r>
      <w:r w:rsidR="002001DA">
        <w:t>,</w:t>
      </w:r>
      <w:r w:rsidRPr="004D3099">
        <w:t xml:space="preserve">  </w:t>
      </w:r>
    </w:p>
    <w:p w:rsidRDefault="008F1ACA" w:rsidP="008F1ACA" w:rsidR="008F1ACA" w:rsidRPr="004D3099">
      <w:r w:rsidRPr="00B13CE3">
        <w:t xml:space="preserve">- zemljišnoknjižni odjel Općinskog suda u Puli-Pola, Stalnoj službi u </w:t>
      </w:r>
      <w:r w:rsidR="008C3BC2">
        <w:t>Labinu</w:t>
      </w:r>
      <w:r>
        <w:t xml:space="preserve">, </w:t>
      </w:r>
      <w:r w:rsidR="008C3BC2">
        <w:t>G. Martinuzzi 2</w:t>
      </w:r>
    </w:p>
    <w:p w:rsidRDefault="00CC2D6F" w:rsidP="00CC2D6F" w:rsidR="00CC2D6F">
      <w:pPr>
        <w:jc w:val="both"/>
      </w:pPr>
      <w:r w:rsidRPr="004D3099">
        <w:t>- e-oglasna ploča 8 dana</w:t>
      </w:r>
      <w:r w:rsidR="002001DA">
        <w:t>,</w:t>
      </w:r>
    </w:p>
    <w:p w:rsidRDefault="00CC2D6F" w:rsidP="008F1ACA" w:rsidR="00500701">
      <w:pPr>
        <w:jc w:val="both"/>
      </w:pPr>
      <w:r w:rsidRPr="004D3099">
        <w:softHyphen/>
        <w:t>- sudski registar ovoga suda</w:t>
      </w:r>
      <w:r>
        <w:t xml:space="preserve"> elektronskim putem</w:t>
      </w:r>
      <w:r w:rsidR="002001DA">
        <w:t>.</w:t>
      </w:r>
    </w:p>
    <w:sectPr w:rsidSect="008F1ACA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F68" w:rsidP="00CC2D6F" w:rsidR="00744F68">
      <w:r>
        <w:separator/>
      </w:r>
    </w:p>
  </w:endnote>
  <w:endnote w:id="0" w:type="continuationSeparator">
    <w:p w:rsidRDefault="00744F68" w:rsidP="00CC2D6F" w:rsidR="00744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F68" w:rsidP="00CC2D6F" w:rsidR="00744F68">
      <w:r>
        <w:separator/>
      </w:r>
    </w:p>
  </w:footnote>
  <w:footnote w:id="0" w:type="continuationSeparator">
    <w:p w:rsidRDefault="00744F68" w:rsidP="00CC2D6F" w:rsidR="00744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A5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A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2D6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 w:rsidR="00117C48">
      <w:t>Posl. br.: 1 St-424/16-11</w:t>
    </w:r>
  </w:p>
  <w:p w:rsidRDefault="00924A5F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117C48" w:rsidR="00E84C66">
    <w:pPr>
      <w:pStyle w:val="Zaglavlje"/>
      <w:jc w:val="right"/>
    </w:pPr>
    <w:r>
      <w:tab/>
    </w:r>
    <w:r>
      <w:tab/>
    </w:r>
    <w:r w:rsidR="00117C48">
      <w:t>Posl. br.: 1 St-424/16-11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AABEE8A6"/>
    <w:lvl w:tplc="DD708F3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D6F"/>
    <w:rsid w:val="000027B3"/>
    <w:rsid w:val="00012663"/>
    <w:rsid w:val="000D5298"/>
    <w:rsid w:val="000E43BA"/>
    <w:rsid w:val="000E45FC"/>
    <w:rsid w:val="00112B07"/>
    <w:rsid w:val="00117C48"/>
    <w:rsid w:val="00152CED"/>
    <w:rsid w:val="001B205A"/>
    <w:rsid w:val="001C3EAD"/>
    <w:rsid w:val="002001DA"/>
    <w:rsid w:val="003108C6"/>
    <w:rsid w:val="00406541"/>
    <w:rsid w:val="0047282F"/>
    <w:rsid w:val="00554328"/>
    <w:rsid w:val="00647A86"/>
    <w:rsid w:val="00744F68"/>
    <w:rsid w:val="008C3BC2"/>
    <w:rsid w:val="008F1ACA"/>
    <w:rsid w:val="00924A5F"/>
    <w:rsid w:val="00930136"/>
    <w:rsid w:val="00945896"/>
    <w:rsid w:val="00985388"/>
    <w:rsid w:val="009C3F78"/>
    <w:rsid w:val="00A14927"/>
    <w:rsid w:val="00A71519"/>
    <w:rsid w:val="00A8138B"/>
    <w:rsid w:val="00B97E82"/>
    <w:rsid w:val="00CC2D6F"/>
    <w:rsid w:val="00CF4B46"/>
    <w:rsid w:val="00E158E5"/>
    <w:rsid w:val="00F8218B"/>
    <w:rsid w:val="00FA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D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D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2D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D6F"/>
  </w:style>
  <w:style w:customStyle="true" w:styleId="f01" w:type="character">
    <w:name w:val="f01"/>
    <w:rsid w:val="00CC2D6F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D6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D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D6F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C3EA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1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29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29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29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29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D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D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2D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D6F"/>
  </w:style>
  <w:style w:customStyle="1" w:styleId="f01" w:type="character">
    <w:name w:val="f01"/>
    <w:rsid w:val="00CC2D6F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D6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D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D6F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C3EA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1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29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29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2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2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St-424/2016-11</izvorni_sadrzaj>
    <derivirana_varijabla naziv="DomainObject.Oznaka_1">St-424/2016-11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St-424/2016-11</izvorni_sadrzaj>
    <derivirana_varijabla naziv="DomainObject.PoslovniBrojDokumenta_1">St-424/2016-11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5207</properties:Characters>
  <properties:Lines>126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2017-02-06T08:49:00Z</dcterms:created>
  <dc:creator>Jasmina Matika</dc:creator>
  <cp:lastModifiedBy>Lorena Paris Aničić</cp:lastModifiedBy>
  <dcterms:modified xmlns:xsi="http://www.w3.org/2001/XMLSchema-instance" xsi:type="dcterms:W3CDTF">2017-02-06T08:58:00Z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St-424/2016-11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