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e0b7" w14:paraId="2dbe0b7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C74F2A">
        <w:t>MERCATUS SOLIDUS d.o.o. Pula, Akvilejski prilaz 1, OIB: 32354271053</w:t>
      </w:r>
      <w:r w:rsidR="00EA1E30">
        <w:t>,</w:t>
      </w:r>
      <w:r w:rsidR="005032AA">
        <w:t xml:space="preserve"> </w:t>
      </w:r>
      <w:r w:rsidR="00C74F2A">
        <w:t>8</w:t>
      </w:r>
      <w:r w:rsidR="00B06108">
        <w:t>. veljače</w:t>
      </w:r>
      <w:r w:rsidR="00A25AB7">
        <w:t xml:space="preserve"> 2017</w:t>
      </w:r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C74F2A">
        <w:t>MERCATUS SOLIDUS d.o.o. Pula, Akvilejski prilaz 1, OIB: 32354271053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C74F2A">
        <w:t>1102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C74F2A">
        <w:t>26. siječnja 2017</w:t>
      </w:r>
      <w:r w:rsidR="00B06108">
        <w:t>. pristupio</w:t>
      </w:r>
      <w:r w:rsidRPr="00250F22">
        <w:t xml:space="preserve"> je zakonsk</w:t>
      </w:r>
      <w:r w:rsidR="00B06108">
        <w:t>i</w:t>
      </w:r>
      <w:r w:rsidRPr="00250F22">
        <w:t xml:space="preserve"> zastupni</w:t>
      </w:r>
      <w:r w:rsidR="00B06108">
        <w:t>k</w:t>
      </w:r>
      <w:r w:rsidRPr="00250F22">
        <w:t xml:space="preserve"> dužnika </w:t>
      </w:r>
      <w:r w:rsidR="00C74F2A">
        <w:t>Denis Korelić</w:t>
      </w:r>
      <w:r w:rsidRPr="00250F22">
        <w:t>, koj</w:t>
      </w:r>
      <w:r w:rsidR="00B06108">
        <w:t>a je naveo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="00B06108">
        <w:t xml:space="preserve">nema u vlasništvu </w:t>
      </w:r>
      <w:r w:rsidR="00C74F2A">
        <w:t>nikakve imovine</w:t>
      </w:r>
      <w:r w:rsidR="00A25AB7">
        <w:t>.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C74F2A">
        <w:t>8</w:t>
      </w:r>
      <w:r w:rsidR="00B06108">
        <w:t>. veljače</w:t>
      </w:r>
      <w:r w:rsidR="006B57D2">
        <w:t xml:space="preserve">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733AD8">
        <w:tab/>
      </w:r>
      <w:r w:rsidR="00733AD8">
        <w:tab/>
      </w:r>
      <w:r w:rsidR="00907A29">
        <w:t xml:space="preserve"> </w:t>
      </w:r>
      <w:r w:rsidR="00D10CDB" w:rsidRPr="00C10C53">
        <w:t>Damir Rabar</w:t>
      </w:r>
      <w:r w:rsidR="00C74F2A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4A6A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C74F2A">
          <w:t xml:space="preserve">                           </w:t>
        </w:r>
        <w:r w:rsidR="005032AA">
          <w:t xml:space="preserve"> </w:t>
        </w:r>
      </w:sdtContent>
    </w:sdt>
    <w:r w:rsidR="00C74F2A">
      <w:t>Posl. broj: 1 St-1102/16-7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C74F2A">
      <w:t>1102</w:t>
    </w:r>
    <w:r w:rsidR="005032AA">
      <w:t>/16-</w:t>
    </w:r>
    <w:r w:rsidR="00C74F2A">
      <w:t>7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3B4E"/>
    <w:rsid w:val="0007041D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B57D2"/>
    <w:rsid w:val="00726F07"/>
    <w:rsid w:val="00733AD8"/>
    <w:rsid w:val="007C3AB3"/>
    <w:rsid w:val="007F482F"/>
    <w:rsid w:val="00814708"/>
    <w:rsid w:val="008157C7"/>
    <w:rsid w:val="008E56F0"/>
    <w:rsid w:val="00907A29"/>
    <w:rsid w:val="00915E34"/>
    <w:rsid w:val="009E515D"/>
    <w:rsid w:val="00A25AB7"/>
    <w:rsid w:val="00A9689F"/>
    <w:rsid w:val="00AC57D6"/>
    <w:rsid w:val="00B06108"/>
    <w:rsid w:val="00B10C40"/>
    <w:rsid w:val="00B24DE2"/>
    <w:rsid w:val="00B265DD"/>
    <w:rsid w:val="00B77EB9"/>
    <w:rsid w:val="00B97E6E"/>
    <w:rsid w:val="00C10C53"/>
    <w:rsid w:val="00C331EB"/>
    <w:rsid w:val="00C74F2A"/>
    <w:rsid w:val="00C765FC"/>
    <w:rsid w:val="00CD1157"/>
    <w:rsid w:val="00D10CDB"/>
    <w:rsid w:val="00D160F4"/>
    <w:rsid w:val="00D2325F"/>
    <w:rsid w:val="00EA1E30"/>
    <w:rsid w:val="00F304AA"/>
    <w:rsid w:val="00FB4A6A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A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A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A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A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A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A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A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A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MERCATUS SOLIDUS d.o.o. PULA</izvorni_sadrzaj>
    <derivirana_varijabla naziv="DomainObject.Predmet.ProtustrankaFormated_1">  MERCATUS SOLIDUS d.o.o. PULA</derivirana_varijabla>
  </DomainObject.Predmet.ProtustrankaFormated>
  <DomainObject.Predmet.ProtustrankaFormatedOIB>
    <izvorni_sadrzaj>  MERCATUS SOLIDUS d.o.o. PULA, OIB 32354271053</izvorni_sadrzaj>
    <derivirana_varijabla naziv="DomainObject.Predmet.ProtustrankaFormatedOIB_1">  MERCATUS SOLIDUS d.o.o. PULA, OIB 32354271053</derivirana_varijabla>
  </DomainObject.Predmet.ProtustrankaFormatedOIB>
  <DomainObject.Predmet.ProtustrankaFormatedWithAdress>
    <izvorni_sadrzaj> MERCATUS SOLIDUS d.o.o. PULA, Akvilejski prilaz 1, 52100 Pula</izvorni_sadrzaj>
    <derivirana_varijabla naziv="DomainObject.Predmet.ProtustrankaFormatedWithAdress_1"> MERCATUS SOLIDUS d.o.o. PULA, Akvilejski prilaz 1, 52100 Pula</derivirana_varijabla>
  </DomainObject.Predmet.ProtustrankaFormatedWithAdress>
  <DomainObject.Predmet.ProtustrankaFormatedWithAdressOIB>
    <izvorni_sadrzaj> MERCATUS SOLIDUS d.o.o. PULA, OIB 32354271053, Akvilejski prilaz 1, 52100 Pula</izvorni_sadrzaj>
    <derivirana_varijabla naziv="DomainObject.Predmet.ProtustrankaFormatedWithAdressOIB_1"> MERCATUS SOLIDUS d.o.o. PULA, OIB 32354271053, Akvilejski prilaz 1, 52100 Pula</derivirana_varijabla>
  </DomainObject.Predmet.ProtustrankaFormatedWithAdressOIB>
  <DomainObject.Predmet.ProtustrankaWithAdress>
    <izvorni_sadrzaj>MERCATUS SOLIDUS d.o.o. PULA Akvilejski prilaz 1, 52100 Pula</izvorni_sadrzaj>
    <derivirana_varijabla naziv="DomainObject.Predmet.ProtustrankaWithAdress_1">MERCATUS SOLIDUS d.o.o. PULA Akvilejski prilaz 1, 52100 Pula</derivirana_varijabla>
  </DomainObject.Predmet.ProtustrankaWithAdress>
  <DomainObject.Predmet.ProtustrankaWithAdressOIB>
    <izvorni_sadrzaj>MERCATUS SOLIDUS d.o.o. PULA, OIB 32354271053, Akvilejski prilaz 1, 52100 Pula</izvorni_sadrzaj>
    <derivirana_varijabla naziv="DomainObject.Predmet.ProtustrankaWithAdressOIB_1">MERCATUS SOLIDUS d.o.o. PULA, OIB 32354271053, Akvilejski prilaz 1, 52100 Pula</derivirana_varijabla>
  </DomainObject.Predmet.ProtustrankaWithAdressOIB>
  <DomainObject.Predmet.ProtustrankaNazivFormated>
    <izvorni_sadrzaj>MERCATUS SOLIDUS d.o.o. PULA</izvorni_sadrzaj>
    <derivirana_varijabla naziv="DomainObject.Predmet.ProtustrankaNazivFormated_1">MERCATUS SOLIDUS d.o.o. PULA</derivirana_varijabla>
  </DomainObject.Predmet.ProtustrankaNazivFormated>
  <DomainObject.Predmet.ProtustrankaNazivFormatedOIB>
    <izvorni_sadrzaj>MERCATUS SOLIDUS d.o.o. PULA, OIB 32354271053</izvorni_sadrzaj>
    <derivirana_varijabla naziv="DomainObject.Predmet.ProtustrankaNazivFormatedOIB_1">MERCATUS SOLIDUS d.o.o. PULA, OIB 32354271053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78238.33</izvorni_sadrzaj>
    <derivirana_varijabla naziv="DomainObject.Predmet.TrenutnaVrijednost_1">78238.33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MERCATUS SOLIDUS d.o.o. PULA</item>
    </izvorni_sadrzaj>
    <derivirana_varijabla naziv="DomainObject.Predmet.ProtuStrankaListFormated_1">
      <item>MERCATUS SOLIDUS d.o.o. PULA</item>
    </derivirana_varijabla>
  </DomainObject.Predmet.ProtuStrankaListFormated>
  <DomainObject.Predmet.ProtuStrankaListFormatedOIB>
    <izvorni_sadrzaj>
      <item>MERCATUS SOLIDUS d.o.o. PULA, OIB 32354271053</item>
    </izvorni_sadrzaj>
    <derivirana_varijabla naziv="DomainObject.Predmet.ProtuStrankaListFormatedOIB_1">
      <item>MERCATUS SOLIDUS d.o.o. PULA, OIB 32354271053</item>
    </derivirana_varijabla>
  </DomainObject.Predmet.ProtuStrankaListFormatedOIB>
  <DomainObject.Predmet.ProtuStrankaListFormatedWithAdress>
    <izvorni_sadrzaj>
      <item>MERCATUS SOLIDUS d.o.o. PULA, Akvilejski prilaz 1, 52100 Pula</item>
    </izvorni_sadrzaj>
    <derivirana_varijabla naziv="DomainObject.Predmet.ProtuStrankaListFormatedWithAdress_1">
      <item>MERCATUS SOLIDUS d.o.o. PULA, Akvilejski prilaz 1, 52100 Pula</item>
    </derivirana_varijabla>
  </DomainObject.Predmet.ProtuStrankaListFormatedWithAdress>
  <DomainObject.Predmet.ProtuStrankaListFormatedWithAdressOIB>
    <izvorni_sadrzaj>
      <item>MERCATUS SOLIDUS d.o.o. PULA, OIB 32354271053, Akvilejski prilaz 1, 52100 Pula</item>
    </izvorni_sadrzaj>
    <derivirana_varijabla naziv="DomainObject.Predmet.ProtuStrankaListFormatedWithAdressOIB_1">
      <item>MERCATUS SOLIDUS d.o.o. PULA, OIB 32354271053, Akvilejski prilaz 1, 52100 Pula</item>
    </derivirana_varijabla>
  </DomainObject.Predmet.ProtuStrankaListFormatedWithAdressOIB>
  <DomainObject.Predmet.ProtuStrankaListNazivFormated>
    <izvorni_sadrzaj>
      <item>MERCATUS SOLIDUS d.o.o. PULA</item>
    </izvorni_sadrzaj>
    <derivirana_varijabla naziv="DomainObject.Predmet.ProtuStrankaListNazivFormated_1">
      <item>MERCATUS SOLIDUS d.o.o. PULA</item>
    </derivirana_varijabla>
  </DomainObject.Predmet.ProtuStrankaListNazivFormated>
  <DomainObject.Predmet.ProtuStrankaListNazivFormatedOIB>
    <izvorni_sadrzaj>
      <item>MERCATUS SOLIDUS d.o.o. PULA, OIB 32354271053</item>
    </izvorni_sadrzaj>
    <derivirana_varijabla naziv="DomainObject.Predmet.ProtuStrankaListNazivFormatedOIB_1">
      <item>MERCATUS SOLIDUS d.o.o. PULA, OIB 32354271053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MERCATUS SOLIDUS d.o.o. PULA</izvorni_sadrzaj>
    <derivirana_varijabla naziv="DomainObject.Predmet.ProtustrankaIDrugi_1">MERCATUS SOLIDUS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MERCATUS SOLIDUS d.o.o. PULA, OIB 32354271053, Akvilejski prilaz 1, 52100 Pula</izvorni_sadrzaj>
    <derivirana_varijabla naziv="DomainObject.Predmet.ProtustrankaIDrugiAdressOIB_1">MERCATUS SOLIDUS d.o.o. PULA, OIB 32354271053,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MERCATUS SOLIDUS d.o.o. PULA</item>
    </izvorni_sadrzaj>
    <derivirana_varijabla naziv="DomainObject.Predmet.SudioniciListNaziv_1">
      <item>FINANCIJSKA AGENCIJA, RC RIJEKA, PODRUŽNICA PULA, PULA</item>
      <item>MERCATUS SOLIDUS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MERCATUS SOLIDUS d.o.o. PULA, OIB 32354271053, Akvilejski prilaz 1,52100 Pula</item>
    </izvorni_sadrzaj>
    <derivirana_varijabla naziv="DomainObject.Predmet.SudioniciListAdressOIB_1">
      <item>FINANCIJSKA AGENCIJA, RC RIJEKA, PODRUŽNICA PULA, PULA, OIB 85821130368, Ulica grada Vukovara 70,10000 Zagreb</item>
      <item>MERCATUS SOLIDUS d.o.o. PULA, OIB 32354271053, Akvilejski prilaz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32354271053</item>
    </izvorni_sadrzaj>
    <derivirana_varijabla naziv="DomainObject.Predmet.SudioniciListNazivOIB_1">
      <item>, OIB 85821130368</item>
      <item>, OIB 32354271053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2184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2017-02-08T09:11:00Z</dcterms:created>
  <dc:creator>Jasmina Matika</dc:creator>
  <cp:lastModifiedBy>Lorena Paris Aničić</cp:lastModifiedBy>
  <cp:lastPrinted>2017-02-08T09:14:00Z</cp:lastPrinted>
  <dcterms:modified xmlns:xsi="http://www.w3.org/2001/XMLSchema-instance" xsi:type="dcterms:W3CDTF">2017-02-08T09:15:00Z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