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9675" w14:paraId="0b39675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271D07">
        <w:t>203/2018</w:t>
      </w:r>
      <w:r w:rsidR="00371FDE">
        <w:t>-</w:t>
      </w:r>
      <w:r w:rsidR="0017396F">
        <w:t>12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271D07" w:rsidRPr="00B50D09">
        <w:t>SMILJEVAC-PROJEKT d.o.o., Zadar, Gaženička cesta 32, OIB: 17817832256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271D07">
        <w:t>Renato Sabljić</w:t>
      </w:r>
      <w:r w:rsidR="00D802CF">
        <w:t>,</w:t>
      </w:r>
      <w:r>
        <w:t xml:space="preserve"> dana </w:t>
      </w:r>
      <w:r w:rsidR="006D2948">
        <w:t>12</w:t>
      </w:r>
      <w:r w:rsidR="00ED2B2D">
        <w:t xml:space="preserve">. </w:t>
      </w:r>
      <w:r w:rsidR="00271D07">
        <w:t>listopada</w:t>
      </w:r>
      <w:r w:rsidR="00FA674D">
        <w:t xml:space="preserve">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17396F" w:rsidP="00416E97" w:rsidR="00016E7D">
      <w:pPr>
        <w:pStyle w:val="Odlomakpopisa"/>
        <w:numPr>
          <w:ilvl w:val="0"/>
          <w:numId w:val="29"/>
        </w:numPr>
        <w:jc w:val="both"/>
      </w:pPr>
      <w:r>
        <w:t>etaže 1. poslovni prostor – lokal uređen za salon automobila i prodaju dijelova sa skladištem ukupne površine 260,00 m2 označeno slovom A-5 i obojano crvenom bojom, uređeni poslovni prostor – lokal sa skladištem, sanitarnom grupom, ukupne površine 240,50 m2 označeno slovom A-7 i obojano crvenom bojom, na čest. br. 5071/1 k.o. Zadar, zk. ul. E-99</w:t>
      </w:r>
    </w:p>
    <w:p w:rsidRDefault="00416E97" w:rsidP="00416E97" w:rsidR="00416E97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016E7D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4</w:t>
      </w:r>
      <w:r w:rsidR="00FA674D">
        <w:rPr>
          <w:b/>
          <w:u w:val="single"/>
        </w:rPr>
        <w:t xml:space="preserve">. </w:t>
      </w:r>
      <w:r w:rsidR="00416E97">
        <w:rPr>
          <w:b/>
          <w:u w:val="single"/>
        </w:rPr>
        <w:t>prosinca</w:t>
      </w:r>
      <w:r w:rsidR="00FA674D">
        <w:rPr>
          <w:b/>
          <w:u w:val="single"/>
        </w:rPr>
        <w:t xml:space="preserve"> 2018. u </w:t>
      </w:r>
      <w:r w:rsidR="00271D07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17396F">
        <w:rPr>
          <w:b/>
          <w:u w:val="single"/>
        </w:rPr>
        <w:t>45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6D2948">
        <w:t>12</w:t>
      </w:r>
      <w:r w:rsidR="00FA674D">
        <w:t xml:space="preserve">. </w:t>
      </w:r>
      <w:r w:rsidR="00271D07">
        <w:t>listopada</w:t>
      </w:r>
      <w:r w:rsidR="00FA674D">
        <w:t xml:space="preserve">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6939DE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6939DE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putem e-maila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8"/>
  </w:num>
  <w:num w:numId="5">
    <w:abstractNumId w:val="12"/>
  </w:num>
  <w:num w:numId="6">
    <w:abstractNumId w:val="26"/>
  </w:num>
  <w:num w:numId="7">
    <w:abstractNumId w:val="9"/>
  </w:num>
  <w:num w:numId="8">
    <w:abstractNumId w:val="10"/>
  </w:num>
  <w:num w:numId="9">
    <w:abstractNumId w:val="28"/>
  </w:num>
  <w:num w:numId="10">
    <w:abstractNumId w:val="7"/>
  </w:num>
  <w:num w:numId="11">
    <w:abstractNumId w:val="20"/>
  </w:num>
  <w:num w:numId="12">
    <w:abstractNumId w:val="27"/>
  </w:num>
  <w:num w:numId="13">
    <w:abstractNumId w:val="25"/>
  </w:num>
  <w:num w:numId="14">
    <w:abstractNumId w:val="24"/>
  </w:num>
  <w:num w:numId="15">
    <w:abstractNumId w:val="14"/>
  </w:num>
  <w:num w:numId="16">
    <w:abstractNumId w:val="4"/>
  </w:num>
  <w:num w:numId="17">
    <w:abstractNumId w:val="19"/>
  </w:num>
  <w:num w:numId="18">
    <w:abstractNumId w:val="11"/>
  </w:num>
  <w:num w:numId="19">
    <w:abstractNumId w:val="15"/>
  </w:num>
  <w:num w:numId="20">
    <w:abstractNumId w:val="6"/>
  </w:num>
  <w:num w:numId="21">
    <w:abstractNumId w:val="21"/>
  </w:num>
  <w:num w:numId="22">
    <w:abstractNumId w:val="5"/>
  </w:num>
  <w:num w:numId="23">
    <w:abstractNumId w:val="13"/>
  </w:num>
  <w:num w:numId="24">
    <w:abstractNumId w:val="0"/>
  </w:num>
  <w:num w:numId="25">
    <w:abstractNumId w:val="18"/>
  </w:num>
  <w:num w:numId="26">
    <w:abstractNumId w:val="2"/>
  </w:num>
  <w:num w:numId="27">
    <w:abstractNumId w:val="3"/>
  </w:num>
  <w:num w:numId="28">
    <w:abstractNumId w:val="16"/>
  </w:num>
  <w:num w:numId="2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7396F"/>
    <w:rsid w:val="00181682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939DE"/>
    <w:rsid w:val="006D294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7E1F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3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3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9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St-203/2018-10</izvorni_sadrzaj>
    <derivirana_varijabla naziv="DomainObject.PredzadnjaOdlukaIzPredmeta.Oznaka_1">St-203/2018-10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214</properties:Words>
  <properties:Characters>1031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2018-10-12T09:43:00Z</dcterms:created>
  <dc:creator>Korisnik</dc:creator>
  <cp:lastModifiedBy>Ante Rubelj</cp:lastModifiedBy>
  <cp:lastPrinted>2017-03-24T09:02:00Z</cp:lastPrinted>
  <dcterms:modified xmlns:xsi="http://www.w3.org/2001/XMLSchema-instance" xsi:type="dcterms:W3CDTF">2018-10-12T12:23:00Z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(1st-203-18-12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