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8de0" w14:paraId="3bb8de0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875784">
      <w:pPr>
        <w:jc w:val="both"/>
        <w:rPr>
          <w:rFonts w:hAnsi="Times New Roman" w:ascii="Times New Roman"/>
          <w:szCs w:val="24"/>
        </w:rPr>
      </w:pPr>
      <w:r w:rsidRPr="00AD53C8">
        <w:rPr>
          <w:rFonts w:hAnsi="Times New Roman" w:ascii="Times New Roman"/>
          <w:szCs w:val="24"/>
        </w:rPr>
        <w:tab/>
      </w:r>
      <w:r w:rsidR="00E649D2" w:rsidRPr="00875784">
        <w:rPr>
          <w:rFonts w:hAnsi="Times New Roman" w:ascii="Times New Roman"/>
          <w:szCs w:val="24"/>
        </w:rPr>
        <w:t>Trgovački sud u Zagrebu</w:t>
      </w:r>
      <w:r w:rsidRPr="00875784">
        <w:rPr>
          <w:rFonts w:hAnsi="Times New Roman" w:ascii="Times New Roman"/>
          <w:szCs w:val="24"/>
        </w:rPr>
        <w:t xml:space="preserve"> </w:t>
      </w:r>
      <w:r w:rsidR="00D34E6B" w:rsidRPr="00375627">
        <w:rPr>
          <w:rFonts w:hAnsi="Times New Roman" w:ascii="Times New Roman"/>
          <w:szCs w:val="24"/>
        </w:rPr>
        <w:t>po sucu pojedincu</w:t>
      </w:r>
      <w:r w:rsidR="009E6DF7" w:rsidRPr="00375627">
        <w:rPr>
          <w:rFonts w:hAnsi="Times New Roman" w:ascii="Times New Roman"/>
          <w:szCs w:val="24"/>
        </w:rPr>
        <w:t xml:space="preserve"> Nevenki Siladi </w:t>
      </w:r>
      <w:r w:rsidRPr="00375627">
        <w:rPr>
          <w:rFonts w:hAnsi="Times New Roman" w:ascii="Times New Roman"/>
          <w:szCs w:val="24"/>
        </w:rPr>
        <w:t xml:space="preserve">Rstić </w:t>
      </w:r>
      <w:r w:rsidR="001B3E77" w:rsidRPr="00375627">
        <w:rPr>
          <w:rFonts w:hAnsi="Times New Roman" w:ascii="Times New Roman"/>
          <w:szCs w:val="24"/>
        </w:rPr>
        <w:t>u prethodnom postupku</w:t>
      </w:r>
      <w:r w:rsidR="002D5DAA" w:rsidRPr="00375627">
        <w:rPr>
          <w:rFonts w:hAnsi="Times New Roman" w:ascii="Times New Roman"/>
          <w:szCs w:val="24"/>
        </w:rPr>
        <w:t xml:space="preserve"> pokrenutim </w:t>
      </w:r>
      <w:r w:rsidR="001B3E77" w:rsidRPr="00375627">
        <w:rPr>
          <w:rFonts w:hAnsi="Times New Roman" w:ascii="Times New Roman"/>
          <w:szCs w:val="24"/>
        </w:rPr>
        <w:t>nad</w:t>
      </w:r>
      <w:r w:rsidR="009E6DF7" w:rsidRPr="00375627">
        <w:rPr>
          <w:rFonts w:hAnsi="Times New Roman" w:ascii="Times New Roman"/>
          <w:szCs w:val="24"/>
        </w:rPr>
        <w:t xml:space="preserve"> </w:t>
      </w:r>
      <w:r w:rsidR="00B85323" w:rsidRPr="00375627">
        <w:rPr>
          <w:rFonts w:hAnsi="Times New Roman" w:ascii="Times New Roman"/>
          <w:szCs w:val="24"/>
        </w:rPr>
        <w:t>dužnikom</w:t>
      </w:r>
      <w:r w:rsidR="00D34E6B" w:rsidRPr="00375627">
        <w:rPr>
          <w:rFonts w:hAnsi="Times New Roman" w:ascii="Times New Roman"/>
          <w:szCs w:val="24"/>
        </w:rPr>
        <w:t xml:space="preserve"> </w:t>
      </w:r>
      <w:r w:rsidR="00375627" w:rsidRPr="00375627">
        <w:rPr>
          <w:rFonts w:hAnsi="Times New Roman" w:ascii="Times New Roman"/>
          <w:szCs w:val="24"/>
        </w:rPr>
        <w:t>GOLDEN CONNECT j. d. o. o. za trgovinu i usluge, OIB 71979729231, Zagreb, Vrinice ulica 25a, 10</w:t>
      </w:r>
      <w:r w:rsidR="009D5102" w:rsidRPr="00375627">
        <w:rPr>
          <w:rFonts w:hAnsi="Times New Roman" w:ascii="Times New Roman"/>
          <w:szCs w:val="24"/>
        </w:rPr>
        <w:t>.</w:t>
      </w:r>
      <w:r w:rsidR="009D5102" w:rsidRPr="00875784">
        <w:rPr>
          <w:rFonts w:hAnsi="Times New Roman" w:ascii="Times New Roman"/>
          <w:szCs w:val="24"/>
        </w:rPr>
        <w:t xml:space="preserve"> </w:t>
      </w:r>
      <w:r w:rsidR="00B032BA" w:rsidRPr="00875784">
        <w:rPr>
          <w:rFonts w:hAnsi="Times New Roman" w:ascii="Times New Roman"/>
          <w:szCs w:val="24"/>
        </w:rPr>
        <w:t xml:space="preserve">travnja </w:t>
      </w:r>
      <w:r w:rsidR="00D1327C" w:rsidRPr="00875784">
        <w:rPr>
          <w:rFonts w:hAnsi="Times New Roman" w:ascii="Times New Roman"/>
          <w:szCs w:val="24"/>
        </w:rPr>
        <w:t>2018</w:t>
      </w:r>
      <w:r w:rsidR="009B6170" w:rsidRPr="00875784">
        <w:rPr>
          <w:rFonts w:hAnsi="Times New Roman" w:ascii="Times New Roman"/>
          <w:szCs w:val="24"/>
        </w:rPr>
        <w:t>.</w:t>
      </w:r>
      <w:r w:rsidR="00951D00" w:rsidRPr="00875784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E7114D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E7114D">
      <w:pPr>
        <w:jc w:val="center"/>
        <w:rPr>
          <w:rFonts w:hAnsi="Times New Roman" w:ascii="Times New Roman"/>
          <w:szCs w:val="24"/>
        </w:rPr>
      </w:pPr>
      <w:r w:rsidRPr="00E7114D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E7114D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E7114D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E7114D">
        <w:rPr>
          <w:rFonts w:hAnsi="Times New Roman" w:ascii="Times New Roman"/>
          <w:szCs w:val="24"/>
        </w:rPr>
        <w:t>nad</w:t>
      </w:r>
      <w:r w:rsidR="00D34E6B" w:rsidRPr="00E7114D">
        <w:rPr>
          <w:rFonts w:hAnsi="Times New Roman" w:ascii="Times New Roman"/>
          <w:szCs w:val="24"/>
        </w:rPr>
        <w:t xml:space="preserve"> </w:t>
      </w:r>
      <w:r w:rsidR="00B85323" w:rsidRPr="00E7114D">
        <w:rPr>
          <w:rFonts w:hAnsi="Times New Roman" w:ascii="Times New Roman"/>
          <w:szCs w:val="24"/>
        </w:rPr>
        <w:t xml:space="preserve">dužnikom </w:t>
      </w:r>
      <w:r w:rsidR="008F68CF" w:rsidRPr="00375627">
        <w:rPr>
          <w:rFonts w:hAnsi="Times New Roman" w:ascii="Times New Roman"/>
          <w:szCs w:val="24"/>
        </w:rPr>
        <w:t>GOLDEN CONNECT j. d. o. o. za trgovinu i usluge, OIB 71979729231, Zagreb, Vrinice ulica 25a</w:t>
      </w:r>
      <w:r w:rsidRPr="00E7114D">
        <w:rPr>
          <w:rFonts w:hAnsi="Times New Roman" w:ascii="Times New Roman"/>
          <w:szCs w:val="24"/>
        </w:rPr>
        <w:t>, p</w:t>
      </w:r>
      <w:r w:rsidR="00203D64" w:rsidRPr="00E7114D">
        <w:rPr>
          <w:rFonts w:hAnsi="Times New Roman" w:ascii="Times New Roman"/>
          <w:szCs w:val="24"/>
        </w:rPr>
        <w:t xml:space="preserve">ozivaju se </w:t>
      </w:r>
      <w:r w:rsidR="002D5DAA" w:rsidRPr="00E7114D">
        <w:rPr>
          <w:rFonts w:hAnsi="Times New Roman" w:ascii="Times New Roman"/>
          <w:szCs w:val="24"/>
        </w:rPr>
        <w:t>sve osobe koje imaju</w:t>
      </w:r>
      <w:r w:rsidR="002D5DAA" w:rsidRPr="00AD53C8">
        <w:rPr>
          <w:rFonts w:hAnsi="Times New Roman" w:ascii="Times New Roman"/>
          <w:szCs w:val="24"/>
        </w:rPr>
        <w:t xml:space="preserve"> pravni interes za provedbu stečajnog postupka nad dužnikom, da </w:t>
      </w:r>
      <w:r w:rsidR="00203D64" w:rsidRPr="00AD53C8">
        <w:rPr>
          <w:rFonts w:hAnsi="Times New Roman" w:ascii="Times New Roman"/>
          <w:szCs w:val="24"/>
        </w:rPr>
        <w:t xml:space="preserve">u roku od 15 dana </w:t>
      </w:r>
      <w:r w:rsidR="00DD1C62" w:rsidRPr="00AD53C8">
        <w:rPr>
          <w:rFonts w:hAnsi="Times New Roman" w:ascii="Times New Roman"/>
          <w:szCs w:val="24"/>
        </w:rPr>
        <w:t>od isteka osmog</w:t>
      </w:r>
      <w:r w:rsidR="002D5DAA" w:rsidRPr="00AD53C8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AD53C8">
        <w:rPr>
          <w:rFonts w:hAnsi="Times New Roman" w:ascii="Times New Roman"/>
          <w:szCs w:val="24"/>
        </w:rPr>
        <w:t xml:space="preserve">solidarno </w:t>
      </w:r>
      <w:r w:rsidR="002D5DAA" w:rsidRPr="00AD53C8">
        <w:rPr>
          <w:rFonts w:hAnsi="Times New Roman" w:ascii="Times New Roman"/>
          <w:szCs w:val="24"/>
        </w:rPr>
        <w:t>uplate predujam u</w:t>
      </w:r>
      <w:r w:rsidR="00203D64" w:rsidRPr="00AD53C8">
        <w:rPr>
          <w:rFonts w:hAnsi="Times New Roman" w:ascii="Times New Roman"/>
          <w:szCs w:val="24"/>
        </w:rPr>
        <w:t xml:space="preserve"> iznos</w:t>
      </w:r>
      <w:r w:rsidR="002D5DAA" w:rsidRPr="00AD53C8">
        <w:rPr>
          <w:rFonts w:hAnsi="Times New Roman" w:ascii="Times New Roman"/>
          <w:szCs w:val="24"/>
        </w:rPr>
        <w:t>u</w:t>
      </w:r>
      <w:r w:rsidR="00203D64" w:rsidRPr="00AD53C8">
        <w:rPr>
          <w:rFonts w:hAnsi="Times New Roman" w:ascii="Times New Roman"/>
          <w:szCs w:val="24"/>
        </w:rPr>
        <w:t xml:space="preserve"> od</w:t>
      </w:r>
      <w:r w:rsidR="00916A22" w:rsidRPr="00AD53C8">
        <w:rPr>
          <w:rFonts w:hAnsi="Times New Roman" w:ascii="Times New Roman"/>
          <w:szCs w:val="24"/>
        </w:rPr>
        <w:t xml:space="preserve"> </w:t>
      </w:r>
      <w:r w:rsidR="00B032BA" w:rsidRPr="00AD53C8">
        <w:rPr>
          <w:rFonts w:hAnsi="Times New Roman" w:ascii="Times New Roman"/>
          <w:szCs w:val="24"/>
          <w:u w:val="single"/>
        </w:rPr>
        <w:t>6</w:t>
      </w:r>
      <w:r w:rsidR="00CD4F8C" w:rsidRPr="00AD53C8">
        <w:rPr>
          <w:rFonts w:hAnsi="Times New Roman" w:ascii="Times New Roman"/>
          <w:szCs w:val="24"/>
          <w:u w:val="single"/>
        </w:rPr>
        <w:t>.000,00</w:t>
      </w:r>
      <w:r w:rsidR="0037626D" w:rsidRPr="00AD53C8">
        <w:rPr>
          <w:rFonts w:hAnsi="Times New Roman" w:ascii="Times New Roman"/>
          <w:szCs w:val="24"/>
          <w:u w:val="single"/>
        </w:rPr>
        <w:t xml:space="preserve"> </w:t>
      </w:r>
      <w:r w:rsidR="00203D64" w:rsidRPr="00AD53C8">
        <w:rPr>
          <w:rFonts w:hAnsi="Times New Roman" w:ascii="Times New Roman"/>
          <w:szCs w:val="24"/>
          <w:u w:val="single"/>
        </w:rPr>
        <w:t>k</w:t>
      </w:r>
      <w:r w:rsidR="005A5053" w:rsidRPr="00AD53C8">
        <w:rPr>
          <w:rFonts w:hAnsi="Times New Roman" w:ascii="Times New Roman"/>
          <w:szCs w:val="24"/>
          <w:u w:val="single"/>
        </w:rPr>
        <w:t>una</w:t>
      </w:r>
      <w:r w:rsidR="00203D64" w:rsidRPr="00AD53C8">
        <w:rPr>
          <w:rFonts w:hAnsi="Times New Roman" w:ascii="Times New Roman"/>
          <w:szCs w:val="24"/>
        </w:rPr>
        <w:t xml:space="preserve"> za pokriće troškova</w:t>
      </w:r>
      <w:r w:rsidRPr="00AD53C8">
        <w:rPr>
          <w:rFonts w:hAnsi="Times New Roman" w:ascii="Times New Roman"/>
          <w:szCs w:val="24"/>
        </w:rPr>
        <w:t>,</w:t>
      </w:r>
      <w:r w:rsidRPr="00C72F8C">
        <w:rPr>
          <w:rFonts w:hAnsi="Times New Roman" w:ascii="Times New Roman"/>
          <w:szCs w:val="24"/>
        </w:rPr>
        <w:t xml:space="preserve">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8F68CF">
        <w:rPr>
          <w:rFonts w:hAnsi="Times New Roman" w:ascii="Times New Roman"/>
          <w:b/>
          <w:i/>
          <w:szCs w:val="24"/>
        </w:rPr>
        <w:t>5704</w:t>
      </w:r>
      <w:r w:rsidR="005F2160">
        <w:rPr>
          <w:rFonts w:hAnsi="Times New Roman" w:ascii="Times New Roman"/>
          <w:b/>
          <w:i/>
          <w:szCs w:val="24"/>
        </w:rPr>
        <w:t>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 xml:space="preserve">. Stečajnog zakona ("Narodne novine" 71/15; dalje u tekstu SZ) navodeći da </w:t>
      </w:r>
      <w:r w:rsidR="00B032BA">
        <w:rPr>
          <w:rFonts w:hAnsi="Times New Roman" w:ascii="Times New Roman"/>
          <w:szCs w:val="24"/>
        </w:rPr>
        <w:t xml:space="preserve">kod dužnika postoji stečajni razlog – insolventnost o čemu dostavlja i dokaze nakon čega je ovaj sud posebnim rješenjem pokrenuo prethodni postupak radi utvrđenja uvjeta za otvaranje stečajnog postupka nad dužnikom te posebnim zaključkom pozvao upravu dužnika očitovati se o financijsko gospodarskom stanju kod dužnika i očitovati se o imovini dužnika, sve radi utvrđenja da li kod dužnika postoje uvjeti ne samo za otvaranjem stečajnog postupka već i za vođenjem istog kojemu je svrha unovčiti dužnikovu imovinu i novčanim sredstvima namiriti dužnikove vjerovnike. </w:t>
      </w:r>
    </w:p>
    <w:p w:rsidRDefault="00B032BA" w:rsidP="00A046A4" w:rsidR="002D5D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nije udovoljio zaključku suda i nije dostavio očitovanje o eventualnoj imovini koja bi činila stečajnu masu dužnika, stoga je ovaj sud po službenoj dužnosti sam zatražio od nadležnih javnih tijela podatke o dužnikovoj imovini, te izvršio upit o istoj Ministarstvu financija - Poreznoj upravi, Ministarstvu unutarnjih poslova – </w:t>
      </w:r>
      <w:r>
        <w:rPr>
          <w:rFonts w:hAnsi="Times New Roman" w:ascii="Times New Roman"/>
          <w:szCs w:val="24"/>
        </w:rPr>
        <w:lastRenderedPageBreak/>
        <w:t xml:space="preserve">Policijskoj upravi Zagrebačkoj vezano za vozila, Gradskom uredu za katastar i geodetske poslove vezano za posjedovno stanje nekretnina, aplikaciji za pristup elektroničkom sustavu zemljišnih knjiga i pretrazi radi inforamcije o vlasništvu nekretnina. </w:t>
      </w:r>
    </w:p>
    <w:p w:rsidRDefault="00B032BA" w:rsidP="00A046A4" w:rsidR="00B032BA" w:rsidRPr="00572B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dokumentaciju zaprimljenu od istih utvrđeno je da dužnik nema imovine koja bi činila stečajnu masu čime proizlazi da postoje uvjeti za postupanjem po odredbi čl. 132 SZ-a. </w:t>
      </w:r>
    </w:p>
    <w:p w:rsidRDefault="00CD4F8C" w:rsidP="00B032BA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935FA6" w:rsidR="00CD4F8C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nagrada stečajnom upravitelju </w:t>
      </w:r>
      <w:r w:rsidR="00B032BA">
        <w:rPr>
          <w:rFonts w:hAnsi="Times New Roman" w:ascii="Times New Roman"/>
          <w:szCs w:val="24"/>
        </w:rPr>
        <w:t>te materijalne troškove (otvaranje računa, knjigovodstvo, troškovi telefona i putni troškovi).</w:t>
      </w:r>
    </w:p>
    <w:p w:rsidRDefault="00CD4F8C" w:rsidP="00935FA6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935FA6" w:rsidR="00473DE1" w:rsidRPr="002D5DA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</w:t>
      </w:r>
      <w:r w:rsidR="00935FA6">
        <w:rPr>
          <w:rFonts w:hAnsi="Times New Roman" w:ascii="Times New Roman"/>
          <w:szCs w:val="24"/>
        </w:rPr>
        <w:t>loča Trgovačkog suda u Zagrebu.</w:t>
      </w: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8F68CF">
        <w:rPr>
          <w:rFonts w:hAnsi="Times New Roman" w:ascii="Times New Roman"/>
          <w:szCs w:val="24"/>
        </w:rPr>
        <w:t>10</w:t>
      </w:r>
      <w:r w:rsidR="00935FA6">
        <w:rPr>
          <w:rFonts w:hAnsi="Times New Roman" w:ascii="Times New Roman"/>
          <w:szCs w:val="24"/>
        </w:rPr>
        <w:t>. travnja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132ECD">
        <w:rPr>
          <w:rFonts w:hAnsi="Times New Roman" w:ascii="Times New Roman"/>
          <w:szCs w:val="24"/>
        </w:rPr>
        <w:t xml:space="preserve"> </w:t>
      </w:r>
      <w:r w:rsidR="005122C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>Nevenka Siladi Rstić</w:t>
      </w:r>
      <w:r w:rsidR="00325DDC" w:rsidRPr="002D5DAA">
        <w:rPr>
          <w:rFonts w:hAnsi="Times New Roman" w:ascii="Times New Roman"/>
          <w:szCs w:val="24"/>
        </w:rPr>
        <w:t xml:space="preserve"> </w:t>
      </w:r>
      <w:r w:rsidR="00132ECD">
        <w:rPr>
          <w:rFonts w:hAnsi="Times New Roman" w:ascii="Times New Roman"/>
          <w:szCs w:val="24"/>
        </w:rPr>
        <w:t xml:space="preserve">v. r.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>
      <w:pPr>
        <w:jc w:val="both"/>
        <w:rPr>
          <w:rFonts w:hAnsi="Times New Roman" w:ascii="Times New Roman"/>
          <w:szCs w:val="24"/>
        </w:rPr>
      </w:pPr>
    </w:p>
    <w:p w:rsidRDefault="00132ECD" w:rsidP="00FD786C" w:rsidR="00132EC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132ECD" w:rsidP="00FD786C" w:rsidR="00132ECD" w:rsidRPr="00132EC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A046A4" w:rsidR="00132ECD" w:rsidRPr="00132EC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132ECD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375627" w:rsidR="00375627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375627" w:rsidRPr="00C7758F">
      <w:rPr>
        <w:rFonts w:hAnsi="Times New Roman" w:ascii="Times New Roman"/>
        <w:szCs w:val="24"/>
      </w:rPr>
      <w:t>47.</w:t>
    </w:r>
    <w:r w:rsidR="00375627">
      <w:rPr>
        <w:rFonts w:hAnsi="Times New Roman" w:ascii="Times New Roman"/>
        <w:szCs w:val="24"/>
      </w:rPr>
      <w:t xml:space="preserve"> </w:t>
    </w:r>
    <w:r w:rsidR="00375627" w:rsidRPr="00C7758F">
      <w:rPr>
        <w:rFonts w:hAnsi="Times New Roman" w:ascii="Times New Roman"/>
        <w:szCs w:val="24"/>
      </w:rPr>
      <w:t>St-</w:t>
    </w:r>
    <w:r w:rsidR="00375627">
      <w:rPr>
        <w:rFonts w:hAnsi="Times New Roman" w:ascii="Times New Roman"/>
        <w:szCs w:val="24"/>
      </w:rPr>
      <w:t>5704/16-16</w:t>
    </w:r>
  </w:p>
  <w:p w:rsidRDefault="00A5719D" w:rsidP="00A5719D" w:rsidR="00A5719D">
    <w:pPr>
      <w:pStyle w:val="Zaglavlje"/>
      <w:jc w:val="right"/>
      <w:rPr>
        <w:rFonts w:hAnsi="Times New Roman" w:ascii="Times New Roman"/>
        <w:sz w:val="20"/>
      </w:rPr>
    </w:pPr>
  </w:p>
  <w:p w:rsidRDefault="002D5DAA" w:rsidP="002D5DAA" w:rsidR="002D5DAA">
    <w:pPr>
      <w:pStyle w:val="Zaglavlje"/>
      <w:jc w:val="right"/>
      <w:rPr>
        <w:rFonts w:hAnsi="Times New Roman" w:ascii="Times New Roman"/>
        <w:sz w:val="20"/>
      </w:rPr>
    </w:pP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375627">
      <w:rPr>
        <w:rFonts w:hAnsi="Times New Roman" w:ascii="Times New Roman"/>
        <w:szCs w:val="24"/>
      </w:rPr>
      <w:t>5704/16-16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2ECD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5383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3C32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4B0C"/>
    <w:rsid w:val="00375627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5F2160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0DE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5784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8F68CF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0E97"/>
    <w:rsid w:val="00986574"/>
    <w:rsid w:val="009866F4"/>
    <w:rsid w:val="009934F5"/>
    <w:rsid w:val="00995579"/>
    <w:rsid w:val="0099793A"/>
    <w:rsid w:val="009A08EA"/>
    <w:rsid w:val="009A644F"/>
    <w:rsid w:val="009A6B7E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D5102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5719D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785"/>
    <w:rsid w:val="00AD53C8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32BA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B10ED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2D63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A5F28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0B44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14D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16B4"/>
    <w:rsid w:val="00F04E65"/>
    <w:rsid w:val="00F05D49"/>
    <w:rsid w:val="00F06F35"/>
    <w:rsid w:val="00F070A5"/>
    <w:rsid w:val="00F07AC2"/>
    <w:rsid w:val="00F12630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4793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2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E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E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E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E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2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E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E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E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E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</izvorni_sadrzaj>
    <derivirana_varijabla naziv="DomainObject.Primjedba_1">poziv vjerovnicima po čl.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5704</izvorni_sadrzaj>
    <derivirana_varijabla naziv="DomainObject.Predmet.Broj_1">5704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St-5704/2016</izvorni_sadrzaj>
    <derivirana_varijabla naziv="DomainObject.Predmet.OznakaBroj_1">St-5704/2016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GOLDEN CONNECT j.d.o.o. za trgovinu i usluge zastupanog po punomoćniku Leonardo Seferović</izvorni_sadrzaj>
    <derivirana_varijabla naziv="DomainObject.Predmet.ProtustrankaFormated_1">  GOLDEN CONNECT j.d.o.o. za trgovinu i usluge zastupanog po punomoćniku Leonardo Seferović</derivirana_varijabla>
  </DomainObject.Predmet.ProtustrankaFormated>
  <DomainObject.Predmet.ProtustrankaFormatedOIB>
    <izvorni_sadrzaj>  GOLDEN CONNECT j.d.o.o. za trgovinu i usluge, OIB 71979729231 zastupanog po punomoćniku Leonardo Seferović</izvorni_sadrzaj>
    <derivirana_varijabla naziv="DomainObject.Predmet.ProtustrankaFormatedOIB_1">  GOLDEN CONNECT j.d.o.o. za trgovinu i usluge, OIB 71979729231 zastupanog po punomoćniku Leonardo Seferović</derivirana_varijabla>
  </DomainObject.Predmet.ProtustrankaFormatedOIB>
  <DomainObject.Predmet.ProtustrankaFormatedWithAdress>
    <izvorni_sadrzaj> GOLDEN CONNECT j.d.o.o. za trgovinu i usluge, Vrinice ulica 25 A, 10000 Zagreb zastupanog po punomoćniku Leonardo Seferović</izvorni_sadrzaj>
    <derivirana_varijabla naziv="DomainObject.Predmet.ProtustrankaFormatedWithAdress_1"> GOLDEN CONNECT j.d.o.o. za trgovinu i usluge, Vrinice ulica 25 A, 10000 Zagreb zastupanog po punomoćniku Leonardo Seferović</derivirana_varijabla>
  </DomainObject.Predmet.ProtustrankaFormatedWithAdress>
  <DomainObject.Predmet.ProtustrankaFormatedWithAdressOIB>
    <izvorni_sadrzaj> GOLDEN CONNECT j.d.o.o. za trgovinu i usluge, OIB 71979729231, Vrinice ulica 25 A, 10000 Zagreb zastupanog po punomoćniku Leonardo Seferović</izvorni_sadrzaj>
    <derivirana_varijabla naziv="DomainObject.Predmet.ProtustrankaFormatedWithAdressOIB_1"> GOLDEN CONNECT j.d.o.o. za trgovinu i usluge, OIB 71979729231, Vrinice ulica 25 A, 10000 Zagreb zastupanog po punomoćniku Leonardo Seferović</derivirana_varijabla>
  </DomainObject.Predmet.ProtustrankaFormatedWithAdressOIB>
  <DomainObject.Predmet.ProtustrankaWithAdress>
    <izvorni_sadrzaj>GOLDEN CONNECT j.d.o.o. za trgovinu i usluge Vrinice ulica 25 A, 10000 Zagreb</izvorni_sadrzaj>
    <derivirana_varijabla naziv="DomainObject.Predmet.ProtustrankaWithAdress_1">GOLDEN CONNECT j.d.o.o. za trgovinu i usluge Vrinice ulica 25 A, 10000 Zagreb</derivirana_varijabla>
  </DomainObject.Predmet.ProtustrankaWithAdress>
  <DomainObject.Predmet.ProtustrankaWithAdressOIB>
    <izvorni_sadrzaj>GOLDEN CONNECT j.d.o.o. za trgovinu i usluge, OIB 71979729231, Vrinice ulica 25 A, 10000 Zagreb</izvorni_sadrzaj>
    <derivirana_varijabla naziv="DomainObject.Predmet.ProtustrankaWithAdressOIB_1">GOLDEN CONNECT j.d.o.o. za trgovinu i usluge, OIB 71979729231, Vrinice ulica 25 A, 10000 Zagreb</derivirana_varijabla>
  </DomainObject.Predmet.ProtustrankaWithAdressOIB>
  <DomainObject.Predmet.ProtustrankaNazivFormated>
    <izvorni_sadrzaj>GOLDEN CONNECT j.d.o.o. za trgovinu i usluge</izvorni_sadrzaj>
    <derivirana_varijabla naziv="DomainObject.Predmet.ProtustrankaNazivFormated_1">GOLDEN CONNECT j.d.o.o. za trgovinu i usluge</derivirana_varijabla>
  </DomainObject.Predmet.ProtustrankaNazivFormated>
  <DomainObject.Predmet.ProtustrankaNazivFormatedOIB>
    <izvorni_sadrzaj>GOLDEN CONNECT j.d.o.o. za trgovinu i usluge, OIB 71979729231</izvorni_sadrzaj>
    <derivirana_varijabla naziv="DomainObject.Predmet.ProtustrankaNazivFormatedOIB_1">GOLDEN CONNECT j.d.o.o. za trgovinu i usluge, OIB 71979729231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CONNECT j.d.o.o. za trgovinu i usluge zastupanog po punomoćniku Leonardo Seferović</item>
    </izvorni_sadrzaj>
    <derivirana_varijabla naziv="DomainObject.Predmet.ProtuStrankaListFormated_1">
      <item>GOLDEN CONNECT j.d.o.o. za trgovinu i usluge zastupanog po punomoćniku Leonardo Seferović</item>
    </derivirana_varijabla>
  </DomainObject.Predmet.ProtuStrankaListFormated>
  <DomainObject.Predmet.ProtuStrankaListFormatedOIB>
    <izvorni_sadrzaj>
      <item>GOLDEN CONNECT j.d.o.o. za trgovinu i usluge, OIB 71979729231 zastupanog po punomoćniku Leonardo Seferović</item>
    </izvorni_sadrzaj>
    <derivirana_varijabla naziv="DomainObject.Predmet.ProtuStrankaListFormatedOIB_1">
      <item>GOLDEN CONNECT j.d.o.o. za trgovinu i usluge, OIB 71979729231 zastupanog po punomoćniku Leonardo Seferović</item>
    </derivirana_varijabla>
  </DomainObject.Predmet.ProtuStrankaListFormatedOIB>
  <DomainObject.Predmet.ProtuStrankaListFormatedWithAdress>
    <izvorni_sadrzaj>
      <item>GOLDEN CONNECT j.d.o.o. za trgovinu i usluge, Vrinice ulica 25 A, 10000 Zagreb zastupanog po punomoćniku Leonardo Seferović</item>
    </izvorni_sadrzaj>
    <derivirana_varijabla naziv="DomainObject.Predmet.ProtuStrankaListFormatedWithAdress_1">
      <item>GOLDEN CONNECT j.d.o.o. za trgovinu i usluge, Vrinice ulica 25 A, 10000 Zagreb zastupanog po punomoćniku Leonardo Seferović</item>
    </derivirana_varijabla>
  </DomainObject.Predmet.ProtuStrankaListFormatedWithAdress>
  <DomainObject.Predmet.ProtuStrankaListFormatedWithAdressOIB>
    <izvorni_sadrzaj>
      <item>GOLDEN CONNECT j.d.o.o. za trgovinu i usluge, OIB 71979729231, Vrinice ulica 25 A, 10000 Zagreb zastupanog po punomoćniku Leonardo Seferović</item>
    </izvorni_sadrzaj>
    <derivirana_varijabla naziv="DomainObject.Predmet.ProtuStrankaListFormatedWithAdressOIB_1">
      <item>GOLDEN CONNECT j.d.o.o. za trgovinu i usluge, OIB 71979729231, Vrinice ulica 25 A, 10000 Zagreb zastupanog po punomoćniku Leonardo Seferović</item>
    </derivirana_varijabla>
  </DomainObject.Predmet.ProtuStrankaListFormatedWithAdressOIB>
  <DomainObject.Predmet.ProtuStrankaListNazivFormated>
    <izvorni_sadrzaj>
      <item>GOLDEN CONNECT j.d.o.o. za trgovinu i usluge</item>
    </izvorni_sadrzaj>
    <derivirana_varijabla naziv="DomainObject.Predmet.ProtuStrankaListNazivFormated_1">
      <item>GOLDEN CONNECT j.d.o.o. za trgovinu i usluge</item>
    </derivirana_varijabla>
  </DomainObject.Predmet.ProtuStrankaListNazivFormated>
  <DomainObject.Predmet.ProtuStrankaListNazivFormatedOIB>
    <izvorni_sadrzaj>
      <item>GOLDEN CONNECT j.d.o.o. za trgovinu i usluge, OIB 71979729231</item>
    </izvorni_sadrzaj>
    <derivirana_varijabla naziv="DomainObject.Predmet.ProtuStrankaListNazivFormatedOIB_1">
      <item>GOLDEN CONNECT j.d.o.o. za trgovinu i usluge, OIB 71979729231</item>
    </derivirana_varijabla>
  </DomainObject.Predmet.ProtuStrankaListNazivFormatedOIB>
  <DomainObject.Predmet.OstaliListFormated>
    <izvorni_sadrzaj>
      <item>Leonardo Seferović punomoćnik sudionika u postupku GOLDEN CONNECT j.d.o.o. za trgovinu i usluge</item>
    </izvorni_sadrzaj>
    <derivirana_varijabla naziv="DomainObject.Predmet.OstaliListFormated_1">
      <item>Leonardo Seferović punomoćnik sudionika u postupku GOLDEN CONNECT j.d.o.o. za trgovinu i usluge</item>
    </derivirana_varijabla>
  </DomainObject.Predmet.OstaliListFormated>
  <DomainObject.Predmet.OstaliListFormatedOIB>
    <izvorni_sadrzaj>
      <item>Leonardo Seferović, OIB 99020061292 punomoćnik sudionika u postupku GOLDEN CONNECT j.d.o.o. za trgovinu i usluge</item>
    </izvorni_sadrzaj>
    <derivirana_varijabla naziv="DomainObject.Predmet.OstaliListFormatedOIB_1">
      <item>Leonardo Seferović, OIB 99020061292 punomoćnik sudionika u postupku GOLDEN CONNECT j.d.o.o. za trgovinu i usluge</item>
    </derivirana_varijabla>
  </DomainObject.Predmet.OstaliListFormatedOIB>
  <DomainObject.Predmet.OstaliListFormatedWithAdress>
    <izvorni_sadrzaj>
      <item>Leonardo Seferović, Konjščinska 54, 10000 Zagreb punomoćnik sudionika u postupku GOLDEN CONNECT j.d.o.o. za trgovinu i usluge</item>
    </izvorni_sadrzaj>
    <derivirana_varijabla naziv="DomainObject.Predmet.OstaliListFormatedWithAdress_1">
      <item>Leonardo Seferović, Konjščinska 54, 10000 Zagreb punomoćnik sudionika u postupku GOLDEN CONNECT j.d.o.o. za trgovinu i usluge</item>
    </derivirana_varijabla>
  </DomainObject.Predmet.OstaliListFormatedWithAdress>
  <DomainObject.Predmet.OstaliListFormatedWithAdressOIB>
    <izvorni_sadrzaj>
      <item>Leonardo Seferović, OIB 99020061292, Konjščinska 54, 10000 Zagreb punomoćnik sudionika u postupku GOLDEN CONNECT j.d.o.o. za trgovinu i usluge</item>
    </izvorni_sadrzaj>
    <derivirana_varijabla naziv="DomainObject.Predmet.OstaliListFormatedWithAdressOIB_1">
      <item>Leonardo Seferović, OIB 99020061292, Konjščinska 54, 10000 Zagreb punomoćnik sudionika u postupku GOLDEN CONNECT j.d.o.o. za trgovinu i usluge</item>
    </derivirana_varijabla>
  </DomainObject.Predmet.OstaliListFormatedWithAdressOIB>
  <DomainObject.Predmet.OstaliListNazivFormated>
    <izvorni_sadrzaj>
      <item>Leonardo Seferović</item>
    </izvorni_sadrzaj>
    <derivirana_varijabla naziv="DomainObject.Predmet.OstaliListNazivFormated_1">
      <item>Leonardo Seferović</item>
    </derivirana_varijabla>
  </DomainObject.Predmet.OstaliListNazivFormated>
  <DomainObject.Predmet.OstaliListNazivFormatedOIB>
    <izvorni_sadrzaj>
      <item>Leonardo Seferović, OIB 99020061292</item>
    </izvorni_sadrzaj>
    <derivirana_varijabla naziv="DomainObject.Predmet.OstaliListNazivFormatedOIB_1">
      <item>Leonardo Seferović, OIB 99020061292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CONNECT j.d.o.o. za trgovinu i usluge</izvorni_sadrzaj>
    <derivirana_varijabla naziv="DomainObject.Predmet.ProtustrankaIDrugi_1">GOLDEN CONNECT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GOLDEN CONNECT j.d.o.o. za trgovinu i usluge, OIB 71979729231, Vrinice ulica 25 A, 10000 Zagreb</izvorni_sadrzaj>
    <derivirana_varijabla naziv="DomainObject.Predmet.ProtustrankaIDrugiAdressOIB_1">GOLDEN CONNECT j.d.o.o. za trgovinu i usluge, OIB 71979729231, Vrinice ulica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CONNECT j.d.o.o. za trgovinu i usluge</item>
      <item>Leonardo Seferović</item>
    </izvorni_sadrzaj>
    <derivirana_varijabla naziv="DomainObject.Predmet.SudioniciListNaziv_1">
      <item>FINA Regionalni centar Zagreb</item>
      <item>GOLDEN CONNECT j.d.o.o. za trgovinu i usluge</item>
      <item>Leonardo Seferović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GOLDEN CONNECT j.d.o.o. za trgovinu i usluge, OIB 71979729231, Vrinice ulica 25 A,10000 Zagreb</item>
      <item>Leonardo Seferović, OIB 99020061292, Konjščinska 54,10000 Zagreb</item>
    </izvorni_sadrzaj>
    <derivirana_varijabla naziv="DomainObject.Predmet.SudioniciListAdressOIB_1">
      <item>FINA Regionalni centar Zagreb, OIB 85821130368, Trg svibanjskih žrtava 1995. br. 1,10000 Zagreb</item>
      <item>GOLDEN CONNECT j.d.o.o. za trgovinu i usluge, OIB 71979729231, Vrinice ulica 25 A,10000 Zagreb</item>
      <item>Leonardo Seferović, OIB 99020061292, Konjščinska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71979729231</item>
      <item>, OIB 99020061292</item>
    </izvorni_sadrzaj>
    <derivirana_varijabla naziv="DomainObject.Predmet.SudioniciListNazivOIB_1">
      <item>, OIB 85821130368</item>
      <item>, OIB 71979729231</item>
      <item>, OIB 99020061292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3690</properties:Characters>
  <properties:Lines>72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2018-04-10T12:33:00Z</dcterms:created>
  <dc:creator>rsticn</dc:creator>
  <cp:lastModifiedBy>Kristina Švajger</cp:lastModifiedBy>
  <cp:lastPrinted>2018-04-06T09:15:00Z</cp:lastPrinted>
  <dcterms:modified xmlns:xsi="http://www.w3.org/2001/XMLSchema-instance" xsi:type="dcterms:W3CDTF">2018-04-10T12:35:00Z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(St-5704-16, poziv po čl. 132, 10. 4.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