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ef8aa" w14:paraId="beef8aa"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420C8A"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96336" w:rsidR="00FE71B8" w:rsidRPr="00FE71B8">
      <w:pPr>
        <w:pStyle w:val="Bezproreda"/>
        <w:rPr>
          <w:color w:val="FF0000"/>
        </w:rPr>
      </w:pPr>
      <w:r>
        <w:t>TRGOVAČKI SUD U VARAŽDINU</w:t>
      </w:r>
      <w:r>
        <w:tab/>
      </w:r>
      <w:r>
        <w:tab/>
      </w:r>
      <w:r>
        <w:tab/>
      </w:r>
      <w:r w:rsidR="00FE71B8">
        <w:t xml:space="preserve">Poslovni broj: </w:t>
      </w:r>
      <w:r w:rsidR="00E728AB">
        <w:t xml:space="preserve">2 </w:t>
      </w:r>
      <w:r w:rsidR="00FE71B8">
        <w:t>St-</w:t>
      </w:r>
      <w:r>
        <w:t>394/16-9</w:t>
      </w:r>
    </w:p>
    <w:p w:rsidRDefault="00FE71B8" w:rsidR="00FE71B8">
      <w:pPr>
        <w:pStyle w:val="Bezproreda"/>
        <w:rPr>
          <w:b/>
        </w:rPr>
      </w:pPr>
      <w:r>
        <w:t>42000 Varaždin, Ul. braće Radić 2</w:t>
      </w: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96336" w:rsidR="00FE71B8">
      <w:pPr>
        <w:spacing w:after="0"/>
        <w:jc w:val="both"/>
      </w:pPr>
      <w:r>
        <w:tab/>
      </w:r>
      <w:r w:rsidRPr="00F96336">
        <w:t>Trgovački sud u Varaždinu po sutkinji toga suda Meliti Poljanec-Bubaš, kao stečajnoj sutkinji u stečajnom predmetu povodom prijedloga predlagatelja Financijske agencije Regionalni centar Zagreb, OIB: 85821130368, Podružnica Varaždin, Augusta Cesarca 2, Varaždin, za otvaranje stečajnog postupka nad ONIS j.d.o.o., Strahoninec, Prvomajska 50, 40000 Čakovec, OIB: 15362328277, dana</w:t>
      </w:r>
      <w:r>
        <w:t xml:space="preserve"> 19. travnja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F96336" w:rsidRPr="00F96336">
        <w:t>ONIS j.d.o.o., Strahoninec, Prvomajska 50, 40000 Čakovec, OIB: 15362328277</w:t>
      </w:r>
      <w:r>
        <w:rPr>
          <w:rFonts w:eastAsia="Calibri"/>
        </w:rPr>
        <w:t>,</w:t>
      </w:r>
      <w:r>
        <w:t xml:space="preserve"> s danom </w:t>
      </w:r>
      <w:r w:rsidR="00F96336">
        <w:t>19. travnja 2017.</w:t>
      </w:r>
      <w:r>
        <w:t xml:space="preserve"> u </w:t>
      </w:r>
      <w:r w:rsidR="00F96336">
        <w:t>13,30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BB1791">
        <w:t>Domagoj Repač, OIB: 24977406612, Đorđićeva 24, Zagreb</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BB1791" w:rsidRPr="00F96336">
        <w:t>ONIS j.d.o.o., Strahoninec, Prvomajska 50, 40000 Čakovec, OIB: 15362328277</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BB1791" w:rsidRPr="00F96336">
        <w:t>ONIS j.d.o.o., Strahoninec, Prvomajska 50, 40000 Čakovec, OIB: 15362328277</w:t>
      </w:r>
      <w:r>
        <w:t>, bit će brisan iz sudskog registra.</w:t>
      </w:r>
    </w:p>
    <w:p w:rsidRDefault="00FE71B8" w:rsidR="00FE71B8">
      <w:pPr>
        <w:spacing w:after="0"/>
        <w:jc w:val="both"/>
      </w:pPr>
    </w:p>
    <w:p w:rsidRDefault="008D10E3" w:rsidR="008D10E3">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BB1791">
        <w:t xml:space="preserve">10. ožujka 2016. </w:t>
      </w:r>
      <w:r>
        <w:t xml:space="preserve">podnio ovome sudu prijedlog za otvaranje stečajnog postupka nad dužnikom, navodeći da dužnik ima evidentirane neizvršene osnove za plaćanje u neprekinutom razdoblju od </w:t>
      </w:r>
      <w:r w:rsidR="00BB1791">
        <w:t>755</w:t>
      </w:r>
      <w:r w:rsidRPr="00FE71B8">
        <w:rPr>
          <w:color w:val="FF0000"/>
        </w:rPr>
        <w:t xml:space="preserve"> </w:t>
      </w:r>
      <w:r>
        <w:t xml:space="preserve">dana, u ukupnom iznosu od </w:t>
      </w:r>
      <w:r w:rsidR="00BB1791">
        <w:t>190.724,32</w:t>
      </w:r>
      <w:r>
        <w:t xml:space="preserve"> kn i ima </w:t>
      </w:r>
      <w:r w:rsidRPr="00BB1791">
        <w:t xml:space="preserve">jednu zaposlenu </w:t>
      </w:r>
      <w:r>
        <w:t>osobu.</w:t>
      </w:r>
    </w:p>
    <w:p w:rsidRDefault="00FE71B8" w:rsidR="00FE71B8">
      <w:pPr>
        <w:spacing w:after="0"/>
        <w:jc w:val="both"/>
      </w:pPr>
    </w:p>
    <w:p w:rsidRDefault="00C5010F" w:rsidR="00FE71B8">
      <w:pPr>
        <w:spacing w:after="0"/>
        <w:jc w:val="both"/>
      </w:pPr>
      <w:r>
        <w:tab/>
      </w:r>
      <w:r w:rsidR="00FE71B8">
        <w:t xml:space="preserve">Sud je tijekom postupka rješenjem </w:t>
      </w:r>
      <w:r w:rsidR="00F13738">
        <w:t xml:space="preserve">2 </w:t>
      </w:r>
      <w:r w:rsidR="00FE71B8">
        <w:t>St-</w:t>
      </w:r>
      <w:r w:rsidR="00BB1791">
        <w:t>394/16-8 od 13. ožujka 2017.</w:t>
      </w:r>
      <w:r w:rsidR="00FE71B8">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xml:space="preserve">; dalje </w:t>
      </w:r>
      <w:r w:rsidR="00F13738">
        <w:lastRenderedPageBreak/>
        <w:t>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E71B8" w:rsidR="00FE71B8">
      <w:pPr>
        <w:spacing w:after="0"/>
        <w:jc w:val="center"/>
      </w:pPr>
      <w:r>
        <w:t xml:space="preserve">U Varaždinu </w:t>
      </w:r>
      <w:r w:rsidR="008D10E3">
        <w:t>19. travnja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16037A">
        <w:t>, v. r.</w:t>
      </w:r>
    </w:p>
    <w:p w:rsidRDefault="00FE6884" w:rsidR="00FE6884">
      <w:pPr>
        <w:spacing w:after="0"/>
        <w:jc w:val="both"/>
      </w:pP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8D10E3">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8D10E3">
        <w:t>ONIS j.d.o.o., Strahoninec, Prvomajska 50, 40000 Čakovec</w:t>
      </w:r>
    </w:p>
    <w:p w:rsidRDefault="008D10E3" w:rsidP="00620154" w:rsidR="00FE71B8" w:rsidRPr="00FE71B8">
      <w:pPr>
        <w:pStyle w:val="Odlomakpopisa"/>
        <w:numPr>
          <w:ilvl w:val="0"/>
          <w:numId w:val="1"/>
        </w:numPr>
        <w:tabs>
          <w:tab w:pos="708" w:val="left"/>
        </w:tabs>
        <w:spacing w:after="0"/>
        <w:contextualSpacing/>
        <w:rPr>
          <w:color w:val="FF0000"/>
        </w:rPr>
      </w:pPr>
      <w:r>
        <w:t>Direktorica</w:t>
      </w:r>
      <w:r w:rsidR="00FE71B8">
        <w:t xml:space="preserve"> dužnika, </w:t>
      </w:r>
      <w:r>
        <w:t xml:space="preserve">Nikolina Radek, </w:t>
      </w:r>
      <w:r w:rsidR="0005712C">
        <w:t>Šenkovec, Ksajpa 14A</w:t>
      </w:r>
      <w:r>
        <w:t>, 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8D10E3">
        <w:t>dužnika, Domagoj Repač, Đorđićeva 24, 10000 Zagreb</w:t>
      </w:r>
    </w:p>
    <w:p w:rsidRDefault="00FE71B8" w:rsidP="00620154" w:rsidR="00FE71B8">
      <w:pPr>
        <w:pStyle w:val="Odlomakpopisa"/>
        <w:numPr>
          <w:ilvl w:val="0"/>
          <w:numId w:val="1"/>
        </w:numPr>
        <w:tabs>
          <w:tab w:pos="708" w:val="left"/>
        </w:tabs>
        <w:spacing w:after="0"/>
        <w:contextualSpacing/>
      </w:pPr>
      <w:r>
        <w:t xml:space="preserve">Županijsko državno odvjetništvo u Varaždinu, Ul. braće Radić 2, </w:t>
      </w:r>
      <w:r w:rsidR="008D10E3">
        <w:t xml:space="preserve">42000 </w:t>
      </w:r>
      <w:r>
        <w:t>Varaždin</w:t>
      </w:r>
    </w:p>
    <w:p w:rsidRDefault="00FE71B8" w:rsidP="00620154" w:rsidR="00FE71B8">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8D10E3">
        <w:t>Čakovec, Ul. Otokara Keršovanija 11, 40000 Čakovec</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05712C" w:rsidP="0030540F" w:rsidR="0005712C">
      <w:pPr>
        <w:pStyle w:val="Bezproreda"/>
        <w:ind w:left="360"/>
      </w:pPr>
    </w:p>
    <w:p w:rsidRDefault="008D10E3" w:rsidP="00E527E4" w:rsidR="008D10E3">
      <w:pPr>
        <w:pStyle w:val="Bezproreda"/>
        <w:ind w:left="360"/>
      </w:pPr>
    </w:p>
    <w:p w:rsidRDefault="00FE71B8" w:rsidR="00FE71B8">
      <w:pPr>
        <w:pStyle w:val="Bezproreda"/>
        <w:ind w:left="360"/>
      </w:pPr>
    </w:p>
    <w:p w:rsidRDefault="00FE71B8" w:rsidR="00FE71B8"/>
    <w:p w:rsidRDefault="0074739E" w:rsidR="0074739E"/>
    <w:sectPr w:rsidSect="00FE6884"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AD7" w:rsidP="00FE71B8" w:rsidR="000F1AD7">
      <w:pPr>
        <w:spacing w:after="0"/>
      </w:pPr>
      <w:r>
        <w:separator/>
      </w:r>
    </w:p>
  </w:endnote>
  <w:endnote w:id="0" w:type="continuationSeparator">
    <w:p w:rsidRDefault="000F1AD7" w:rsidP="00FE71B8" w:rsidR="000F1AD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AD7" w:rsidP="00FE71B8" w:rsidR="000F1AD7">
      <w:pPr>
        <w:spacing w:after="0"/>
      </w:pPr>
      <w:r>
        <w:separator/>
      </w:r>
    </w:p>
  </w:footnote>
  <w:footnote w:id="0" w:type="continuationSeparator">
    <w:p w:rsidRDefault="000F1AD7" w:rsidP="00FE71B8" w:rsidR="000F1AD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420C8A">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8D10E3">
          <w:t>394/16-9</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5712C"/>
    <w:rsid w:val="00060278"/>
    <w:rsid w:val="00094FE8"/>
    <w:rsid w:val="000E4266"/>
    <w:rsid w:val="000F1AD7"/>
    <w:rsid w:val="0016037A"/>
    <w:rsid w:val="00176F7B"/>
    <w:rsid w:val="001B0F70"/>
    <w:rsid w:val="001B7B20"/>
    <w:rsid w:val="0030540F"/>
    <w:rsid w:val="003C4F36"/>
    <w:rsid w:val="00420C8A"/>
    <w:rsid w:val="0074739E"/>
    <w:rsid w:val="008D10E3"/>
    <w:rsid w:val="00BB1791"/>
    <w:rsid w:val="00C5010F"/>
    <w:rsid w:val="00C55730"/>
    <w:rsid w:val="00E527E4"/>
    <w:rsid w:val="00E728AB"/>
    <w:rsid w:val="00EC6F5B"/>
    <w:rsid w:val="00F13738"/>
    <w:rsid w:val="00F96336"/>
    <w:rsid w:val="00FE6884"/>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FE6884"/>
    <w:rPr>
      <w:color w:val="808080"/>
      <w:bdr w:space="0" w:sz="0" w:color="auto" w:val="none"/>
      <w:shd w:fill="auto" w:color="auto" w:val="clear"/>
    </w:rPr>
  </w:style>
  <w:style w:customStyle="true" w:styleId="eSPISCCParagraphDefaultFont" w:type="character">
    <w:name w:val="eSPIS_CC_Paragraph Default Font"/>
    <w:basedOn w:val="Zadanifontodlomka"/>
    <w:rsid w:val="00FE68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884"/>
    <w:rPr>
      <w:bdr w:space="0" w:sz="0" w:color="auto" w:val="none"/>
      <w:shd w:fill="FFFFCC" w:color="auto" w:val="clear"/>
      <w:lang w:val="hr-HR"/>
    </w:rPr>
  </w:style>
  <w:style w:customStyle="true" w:styleId="PozadinaSvijetloCrvena" w:type="character">
    <w:name w:val="Pozadina_SvijetloCrvena"/>
    <w:basedOn w:val="eSPISCCParagraphDefaultFont"/>
    <w:rsid w:val="00FE68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8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FE6884"/>
    <w:rPr>
      <w:color w:val="808080"/>
      <w:bdr w:color="auto" w:space="0" w:sz="0" w:val="none"/>
      <w:shd w:color="auto" w:fill="auto" w:val="clear"/>
    </w:rPr>
  </w:style>
  <w:style w:customStyle="1" w:styleId="eSPISCCParagraphDefaultFont" w:type="character">
    <w:name w:val="eSPIS_CC_Paragraph Default Font"/>
    <w:basedOn w:val="Zadanifontodlomka"/>
    <w:rsid w:val="00FE68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884"/>
    <w:rPr>
      <w:bdr w:color="auto" w:space="0" w:sz="0" w:val="none"/>
      <w:shd w:color="auto" w:fill="FFFFCC" w:val="clear"/>
      <w:lang w:val="hr-HR"/>
    </w:rPr>
  </w:style>
  <w:style w:customStyle="1" w:styleId="PozadinaSvijetloCrvena" w:type="character">
    <w:name w:val="Pozadina_SvijetloCrvena"/>
    <w:basedOn w:val="eSPISCCParagraphDefaultFont"/>
    <w:rsid w:val="00FE68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8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St-394/2016-9</izvorni_sadrzaj>
    <derivirana_varijabla naziv="DomainObject.Oznaka_1">St-394/2016-9</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St-394/2016</izvorni_sadrzaj>
    <derivirana_varijabla naziv="DomainObject.Predmet.OznakaBroj_1">St-394/2016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ONIS jednostavno društvo s ograničenom odgovornošću za usluge čišćenja zastupanog po punomoćniku Nikolina Radek</izvorni_sadrzaj>
    <derivirana_varijabla naziv="DomainObject.Predmet.ProtustrankaFormated_1">  ONIS jednostavno društvo s ograničenom odgovornošću za usluge čišćenja zastupanog po punomoćniku Nikolina Radek</derivirana_varijabla>
  </DomainObject.Predmet.ProtustrankaFormated>
  <DomainObject.Predmet.ProtustrankaFormatedOIB>
    <izvorni_sadrzaj>  ONIS jednostavno društvo s ograničenom odgovornošću za usluge čišćenja, OIB 15362328277 zastupanog po punomoćniku Nikolina Radek</izvorni_sadrzaj>
    <derivirana_varijabla naziv="DomainObject.Predmet.ProtustrankaFormatedOIB_1">  ONIS jednostavno društvo s ograničenom odgovornošću za usluge čišćenja, OIB 15362328277 zastupanog po punomoćniku Nikolina Radek</derivirana_varijabla>
  </DomainObject.Predmet.ProtustrankaFormatedOIB>
  <DomainObject.Predmet.ProtustrankaFormatedWithAdress>
    <izvorni_sadrzaj> ONIS jednostavno društvo s ograničenom odgovornošću za usluge čišćenja, Prvomajska 50, 40000 Strahoninec zastupanog po punomoćniku Nikolina Radek</izvorni_sadrzaj>
    <derivirana_varijabla naziv="DomainObject.Predmet.ProtustrankaFormatedWithAdress_1"> ONIS jednostavno društvo s ograničenom odgovornošću za usluge čišćenja, Prvomajska 50, 40000 Strahoninec zastupanog po punomoćniku Nikolina Radek</derivirana_varijabla>
  </DomainObject.Predmet.ProtustrankaFormatedWithAdress>
  <DomainObject.Predmet.ProtustrankaFormatedWithAdressOIB>
    <izvorni_sadrzaj> ONIS jednostavno društvo s ograničenom odgovornošću za usluge čišćenja, OIB 15362328277, Prvomajska 50, 40000 Strahoninec zastupanog po punomoćniku Nikolina Radek</izvorni_sadrzaj>
    <derivirana_varijabla naziv="DomainObject.Predmet.ProtustrankaFormatedWithAdressOIB_1"> ONIS jednostavno društvo s ograničenom odgovornošću za usluge čišćenja, OIB 15362328277, Prvomajska 50, 40000 Strahoninec zastupanog po punomoćniku Nikolina Radek</derivirana_varijabla>
  </DomainObject.Predmet.ProtustrankaFormatedWithAdressOIB>
  <DomainObject.Predmet.ProtustrankaWithAdress>
    <izvorni_sadrzaj>ONIS jednostavno društvo s ograničenom odgovornošću za usluge čišćenja Prvomajska 50, 40000 Strahoninec</izvorni_sadrzaj>
    <derivirana_varijabla naziv="DomainObject.Predmet.ProtustrankaWithAdress_1">ONIS jednostavno društvo s ograničenom odgovornošću za usluge čišćenja Prvomajska 50, 40000 Strahoninec</derivirana_varijabla>
  </DomainObject.Predmet.ProtustrankaWithAdress>
  <DomainObject.Predmet.ProtustrankaWithAdressOIB>
    <izvorni_sadrzaj>ONIS jednostavno društvo s ograničenom odgovornošću za usluge čišćenja, OIB 15362328277, Prvomajska 50, 40000 Strahoninec</izvorni_sadrzaj>
    <derivirana_varijabla naziv="DomainObject.Predmet.ProtustrankaWithAdressOIB_1">ONIS jednostavno društvo s ograničenom odgovornošću za usluge čišćenja, OIB 15362328277, Prvomajska 50, 40000 Strahoninec</derivirana_varijabla>
  </DomainObject.Predmet.ProtustrankaWithAdressOIB>
  <DomainObject.Predmet.ProtustrankaNazivFormated>
    <izvorni_sadrzaj>ONIS jednostavno društvo s ograničenom odgovornošću za usluge čišćenja</izvorni_sadrzaj>
    <derivirana_varijabla naziv="DomainObject.Predmet.ProtustrankaNazivFormated_1">ONIS jednostavno društvo s ograničenom odgovornošću za usluge čišćenja</derivirana_varijabla>
  </DomainObject.Predmet.ProtustrankaNazivFormated>
  <DomainObject.Predmet.ProtustrankaNazivFormatedOIB>
    <izvorni_sadrzaj>ONIS jednostavno društvo s ograničenom odgovornošću za usluge čišćenja, OIB 15362328277</izvorni_sadrzaj>
    <derivirana_varijabla naziv="DomainObject.Predmet.ProtustrankaNazivFormatedOIB_1">ONIS jednostavno društvo s ograničenom odgovornošću za usluge čišćenja, OIB 15362328277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190724.32</izvorni_sadrzaj>
    <derivirana_varijabla naziv="DomainObject.Predmet.TrenutnaVrijednost_1">190724.32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ONIS jednostavno društvo s ograničenom odgovornošću za usluge čišćenja zastupanog po punomoćniku Nikolina Radek</item>
    </izvorni_sadrzaj>
    <derivirana_varijabla naziv="DomainObject.Predmet.ProtuStrankaListFormated_1">
      <item>ONIS jednostavno društvo s ograničenom odgovornošću za usluge čišćenja zastupanog po punomoćniku Nikolina Radek</item>
    </derivirana_varijabla>
  </DomainObject.Predmet.ProtuStrankaListFormated>
  <DomainObject.Predmet.ProtuStrankaListFormatedOIB>
    <izvorni_sadrzaj>
      <item>ONIS jednostavno društvo s ograničenom odgovornošću za usluge čišćenja, OIB 15362328277 zastupanog po punomoćniku Nikolina Radek</item>
    </izvorni_sadrzaj>
    <derivirana_varijabla naziv="DomainObject.Predmet.ProtuStrankaListFormatedOIB_1">
      <item>ONIS jednostavno društvo s ograničenom odgovornošću za usluge čišćenja, OIB 15362328277 zastupanog po punomoćniku Nikolina Radek</item>
    </derivirana_varijabla>
  </DomainObject.Predmet.ProtuStrankaListFormatedOIB>
  <DomainObject.Predmet.ProtuStrankaListFormatedWithAdress>
    <izvorni_sadrzaj>
      <item>ONIS jednostavno društvo s ograničenom odgovornošću za usluge čišćenja, Prvomajska 50, 40000 Strahoninec zastupanog po punomoćniku Nikolina Radek</item>
    </izvorni_sadrzaj>
    <derivirana_varijabla naziv="DomainObject.Predmet.ProtuStrankaListFormatedWithAdress_1">
      <item>ONIS jednostavno društvo s ograničenom odgovornošću za usluge čišćenja, Prvomajska 50, 40000 Strahoninec zastupanog po punomoćniku Nikolina Radek</item>
    </derivirana_varijabla>
  </DomainObject.Predmet.ProtuStrankaListFormatedWithAdress>
  <DomainObject.Predmet.ProtuStrankaListFormatedWithAdressOIB>
    <izvorni_sadrzaj>
      <item>ONIS jednostavno društvo s ograničenom odgovornošću za usluge čišćenja, OIB 15362328277, Prvomajska 50, 40000 Strahoninec zastupanog po punomoćniku Nikolina Radek</item>
    </izvorni_sadrzaj>
    <derivirana_varijabla naziv="DomainObject.Predmet.ProtuStrankaListFormatedWithAdressOIB_1">
      <item>ONIS jednostavno društvo s ograničenom odgovornošću za usluge čišćenja, OIB 15362328277, Prvomajska 50, 40000 Strahoninec zastupanog po punomoćniku Nikolina Radek</item>
    </derivirana_varijabla>
  </DomainObject.Predmet.ProtuStrankaListFormatedWithAdressOIB>
  <DomainObject.Predmet.ProtuStrankaListNazivFormated>
    <izvorni_sadrzaj>
      <item>ONIS jednostavno društvo s ograničenom odgovornošću za usluge čišćenja</item>
    </izvorni_sadrzaj>
    <derivirana_varijabla naziv="DomainObject.Predmet.ProtuStrankaListNazivFormated_1">
      <item>ONIS jednostavno društvo s ograničenom odgovornošću za usluge čišćenja</item>
    </derivirana_varijabla>
  </DomainObject.Predmet.ProtuStrankaListNazivFormated>
  <DomainObject.Predmet.ProtuStrankaListNazivFormatedOIB>
    <izvorni_sadrzaj>
      <item>ONIS jednostavno društvo s ograničenom odgovornošću za usluge čišćenja, OIB 15362328277</item>
    </izvorni_sadrzaj>
    <derivirana_varijabla naziv="DomainObject.Predmet.ProtuStrankaListNazivFormatedOIB_1">
      <item>ONIS jednostavno društvo s ograničenom odgovornošću za usluge čišćenja, OIB 15362328277</item>
    </derivirana_varijabla>
  </DomainObject.Predmet.ProtuStrankaListNazivFormatedOIB>
  <DomainObject.Predmet.OstaliListFormated>
    <izvorni_sadrzaj>
      <item>Sudski registar TS u Varaždinu</item>
      <item>Nikolina Radek punomoćnik sudionika u postupku ONIS jednostavno društvo s ograničenom odgovornošću za usluge čišćenja</item>
      <item>Porezna uprava, Područni ured sjeverna Hrvatska, Ispostava Čakovec</item>
      <item>Županijsko državno odvjetništvo u Varaždinu</item>
    </izvorni_sadrzaj>
    <derivirana_varijabla naziv="DomainObject.Predmet.OstaliListFormated_1">
      <item>Sudski registar TS u Varaždinu</item>
      <item>Nikolina Radek punomoćnik sudionika u postupku ONIS jednostavno društvo s ograničenom odgovornošću za usluge čišćenja</item>
      <item>Porezna uprava, Područni ured sjeverna Hrvatska, Ispostava Čakovec</item>
      <item>Županijsko državno odvjetništvo u Varaždinu</item>
    </derivirana_varijabla>
  </DomainObject.Predmet.OstaliListFormated>
  <DomainObject.Predmet.OstaliListFormatedOIB>
    <izvorni_sadrzaj>
      <item>Sudski registar TS u Varaždinu</item>
      <item>Nikolina Radek, OIB 14266299183 punomoćnik sudionika u postupku ONIS jednostavno društvo s ograničenom odgovornošću za usluge čišćenja</item>
      <item>Porezna uprava, Područni ured sjeverna Hrvatska, Ispostava Čakovec</item>
      <item>Županijsko državno odvjetništvo u Varaždinu</item>
    </izvorni_sadrzaj>
    <derivirana_varijabla naziv="DomainObject.Predmet.OstaliListFormatedOIB_1">
      <item>Sudski registar TS u Varaždinu</item>
      <item>Nikolina Radek, OIB 14266299183 punomoćnik sudionika u postupku ONIS jednostavno društvo s ograničenom odgovornošću za usluge čišćenja</item>
      <item>Porezna uprava, Područni ured sjeverna Hrvatska, Ispostava Čakovec</item>
      <item>Županijsko državno odvjetništvo u Varaždinu</item>
    </derivirana_varijabla>
  </DomainObject.Predmet.OstaliListFormatedOIB>
  <DomainObject.Predmet.OstaliListFormatedWithAdress>
    <izvorni_sadrzaj>
      <item>Sudski registar TS u Varaždinu, Ul. braće Radić 2, 42000 Varaždin</item>
      <item>Nikolina Radek, Ksajpa 14 A, 40000 Šenkovec punomoćnik sudionika u postupku ONIS jednostavno društvo s ograničenom odgovornošću za usluge čišćenja</item>
      <item>Porezna uprava, Područni ured sjeverna Hrvatska, Ispostava Čakovec, Ul. Otokara Keršovanija 11, 40000 Čakovec</item>
      <item>Županijsko državno odvjetništvo u Varaždinu, Ul. braće Radić 2, 42000 Varaždin</item>
    </izvorni_sadrzaj>
    <derivirana_varijabla naziv="DomainObject.Predmet.OstaliListFormatedWithAdress_1">
      <item>Sudski registar TS u Varaždinu, Ul. braće Radić 2, 42000 Varaždin</item>
      <item>Nikolina Radek, Ksajpa 14 A, 40000 Šenkovec punomoćnik sudionika u postupku ONIS jednostavno društvo s ograničenom odgovornošću za usluge čišćenja</item>
      <item>Porezna uprava, Područni ured sjeverna Hrvatska, Ispostava Čakovec, Ul. Otokara Keršovanija 11, 40000 Čakovec</item>
      <item>Županijsko državno odvjetništvo u Varaždinu, Ul. braće Radić 2, 42000 Varaždin</item>
    </derivirana_varijabla>
  </DomainObject.Predmet.OstaliListFormatedWithAdress>
  <DomainObject.Predmet.OstaliListFormatedWithAdressOIB>
    <izvorni_sadrzaj>
      <item>Sudski registar TS u Varaždinu, Ul. braće Radić 2, 42000 Varaždin</item>
      <item>Nikolina Radek, OIB 14266299183, Ksajpa 14 A, 40000 Šenkovec punomoćnik sudionika u postupku ONIS jednostavno društvo s ograničenom odgovornošću za usluge čišćenja</item>
      <item>Porezna uprava, Područni ured sjeverna Hrvatska, Ispostava Čakovec, Ul. Otokara Keršovanija 11, 40000 Čakovec</item>
      <item>Županijsko državno odvjetništvo u Varaždinu, Ul. braće Radić 2, 42000 Varaždin</item>
    </izvorni_sadrzaj>
    <derivirana_varijabla naziv="DomainObject.Predmet.OstaliListFormatedWithAdressOIB_1">
      <item>Sudski registar TS u Varaždinu, Ul. braće Radić 2, 42000 Varaždin</item>
      <item>Nikolina Radek, OIB 14266299183, Ksajpa 14 A, 40000 Šenkovec punomoćnik sudionika u postupku ONIS jednostavno društvo s ograničenom odgovornošću za usluge čišćenja</item>
      <item>Porezna uprava, Područni ured sjeverna Hrvatska, Ispostava Čakovec, Ul. Otokara Keršovanija 11, 40000 Čakovec</item>
      <item>Županijsko državno odvjetništvo u Varaždinu, Ul. braće Radić 2, 42000 Varaždin</item>
    </derivirana_varijabla>
  </DomainObject.Predmet.OstaliListFormatedWithAdressOIB>
  <DomainObject.Predmet.OstaliListNazivFormated>
    <izvorni_sadrzaj>
      <item>Sudski registar TS u Varaždinu</item>
      <item>Nikolina Radek</item>
      <item>Porezna uprava, Područni ured sjeverna Hrvatska, Ispostava Čakovec</item>
      <item>Županijsko državno odvjetništvo u Varaždinu</item>
    </izvorni_sadrzaj>
    <derivirana_varijabla naziv="DomainObject.Predmet.OstaliListNazivFormated_1">
      <item>Sudski registar TS u Varaždinu</item>
      <item>Nikolina Radek</item>
      <item>Porezna uprava, Područni ured sjeverna Hrvatska, Ispostava Čakovec</item>
      <item>Županijsko državno odvjetništvo u Varaždinu</item>
    </derivirana_varijabla>
  </DomainObject.Predmet.OstaliListNazivFormated>
  <DomainObject.Predmet.OstaliListNazivFormatedOIB>
    <izvorni_sadrzaj>
      <item>Sudski registar TS u Varaždinu</item>
      <item>Nikolina Radek, OIB 14266299183</item>
      <item>Porezna uprava, Područni ured sjeverna Hrvatska, Ispostava Čakovec</item>
      <item>Županijsko državno odvjetništvo u Varaždinu</item>
    </izvorni_sadrzaj>
    <derivirana_varijabla naziv="DomainObject.Predmet.OstaliListNazivFormatedOIB_1">
      <item>Sudski registar TS u Varaždinu</item>
      <item>Nikolina Radek, OIB 14266299183</item>
      <item>Porezna uprava, Područni ured sjeverna Hrvatska, Ispostava Čakovec</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St-394/2016-9</izvorni_sadrzaj>
    <derivirana_varijabla naziv="DomainObject.PoslovniBrojDokumenta_1">St-394/2016-9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ONIS jednostavno društvo s ograničenom odgovornošću za usluge čišćenja</izvorni_sadrzaj>
    <derivirana_varijabla naziv="DomainObject.Predmet.ProtustrankaIDrugi_1">ONIS jednostavno društvo s ograničenom odgovornošću za usluge čišćenja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ONIS jednostavno društvo s ograničenom odgovornošću za usluge čišćenja, OIB 15362328277, Prvomajska 50, 40000 Strahoninec</izvorni_sadrzaj>
    <derivirana_varijabla naziv="DomainObject.Predmet.ProtustrankaIDrugiAdressOIB_1">ONIS jednostavno društvo s ograničenom odgovornošću za usluge čišćenja, OIB 15362328277, Prvomajska 50,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ONIS jednostavno društvo s ograničenom odgovornošću za usluge čišćenja</item>
      <item>Sudski registar TS u Varaždinu</item>
      <item>Nikolina Radek</item>
      <item>Porezna uprava, Područni ured sjeverna Hrvatska, Ispostava Čakovec</item>
      <item>Županijsko državno odvjetništvo u Varaždinu</item>
    </izvorni_sadrzaj>
    <derivirana_varijabla naziv="DomainObject.Predmet.SudioniciListNaziv_1">
      <item>Financijska agencija</item>
      <item>ONIS jednostavno društvo s ograničenom odgovornošću za usluge čišćenja</item>
      <item>Sudski registar TS u Varaždinu</item>
      <item>Nikolina Radek</item>
      <item>Porezna uprava, Područni ured sjeverna Hrvatska, Ispostava Čakovec</item>
      <item>Županijsko državno odvjetništvo u Varaždinu</item>
    </derivirana_varijabla>
  </DomainObject.Predmet.SudioniciListNaziv>
  <DomainObject.Predmet.SudioniciListAdressOIB>
    <izvorni_sadrzaj>
      <item>Financijska agencija, OIB 85821130368, A. Cesarca 2,42000 Varaždin</item>
      <item>ONIS jednostavno društvo s ograničenom odgovornošću za usluge čišćenja, OIB 15362328277, Prvomajska 50,40000 Strahoninec</item>
      <item>Sudski registar TS u Varaždinu, Ul. braće Radić 2,42000 Varaždin</item>
      <item>Nikolina Radek, OIB 14266299183, Ksajpa 14 A,40000 Šenkovec</item>
      <item>Porezna uprava, Područni ured sjeverna Hrvatska, Ispostava Čakovec, Ul. Otokara Keršovanija 11,40000 Čakovec</item>
      <item>Županijsko državno odvjetništvo u Varaždinu, Ul. braće Radić 2,42000 Varaždin</item>
    </izvorni_sadrzaj>
    <derivirana_varijabla naziv="DomainObject.Predmet.SudioniciListAdressOIB_1">
      <item>Financijska agencija, OIB 85821130368, A. Cesarca 2,42000 Varaždin</item>
      <item>ONIS jednostavno društvo s ograničenom odgovornošću za usluge čišćenja, OIB 15362328277, Prvomajska 50,40000 Strahoninec</item>
      <item>Sudski registar TS u Varaždinu, Ul. braće Radić 2,42000 Varaždin</item>
      <item>Nikolina Radek, OIB 14266299183, Ksajpa 14 A,40000 Šenkovec</item>
      <item>Porezna uprava, Područni ured sjeverna Hrvatska, Ispostava Čakovec, Ul. Otokara Keršovanija 11,40000 Čakovec</item>
      <item>Županijsko državno odvjetništvo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15362328277</item>
      <item>, OIB null</item>
      <item>, OIB 14266299183</item>
      <item>, OIB null</item>
      <item>, OIB null</item>
    </izvorni_sadrzaj>
    <derivirana_varijabla naziv="DomainObject.Predmet.SudioniciListNazivOIB_1">
      <item>, OIB 85821130368</item>
      <item>, OIB 15362328277</item>
      <item>, OIB null</item>
      <item>, OIB 14266299183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3363</properties:Characters>
  <properties:Lines>93</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2017-04-18T12:54:00Z</dcterms:created>
  <dc:creator>Ljubica Makovec</dc:creator>
  <cp:lastModifiedBy>Ljubica Makovec</cp:lastModifiedBy>
  <cp:lastPrinted>2017-04-19T10:21:00Z</cp:lastPrinted>
  <dcterms:modified xmlns:xsi="http://www.w3.org/2001/XMLSchema-instance" xsi:type="dcterms:W3CDTF">2017-04-19T10:22:00Z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St-394/2016-9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