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2cce6" w14:paraId="a72cce6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E10B22">
        <w:rPr>
          <w:rFonts w:cs="Times New Roman" w:hAnsi="Times New Roman" w:ascii="Times New Roman"/>
          <w:b w:val="false"/>
          <w:sz w:val="24"/>
          <w:szCs w:val="24"/>
        </w:rPr>
        <w:t>514</w:t>
      </w:r>
      <w:r w:rsidR="00E854EF">
        <w:rPr>
          <w:rFonts w:cs="Times New Roman" w:hAnsi="Times New Roman" w:ascii="Times New Roman"/>
          <w:b w:val="false"/>
          <w:sz w:val="24"/>
          <w:szCs w:val="24"/>
        </w:rPr>
        <w:t>/2018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E10B22">
        <w:t>PAVMIR j.d.o.o., Zagreb, Kuhačeva 2, OIB: 96373785455,</w:t>
      </w:r>
      <w:r w:rsidR="00EF6E65">
        <w:t xml:space="preserve"> </w:t>
      </w:r>
      <w:r w:rsidR="000C2CB1">
        <w:t>23. travnja</w:t>
      </w:r>
      <w:r w:rsidR="00F8037B">
        <w:t xml:space="preserve"> 2018.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E10B22">
        <w:t>PAVMIR j.d.o.o., Zagreb, Kuhačeva 2, OIB: 96373785455</w:t>
      </w:r>
      <w:r w:rsidR="00C751DB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C751DB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E10B22">
        <w:t>PAVMIR j.d.o.o., Zagreb, Kuhačeva 2, OIB: 96373785455</w:t>
      </w:r>
      <w:r w:rsidR="005338ED">
        <w:t>,</w:t>
      </w:r>
      <w:r w:rsidR="006C4C3C">
        <w:t xml:space="preserve"> </w:t>
      </w:r>
      <w:r w:rsidR="00E10B22">
        <w:t>Vladimiru Novaku, Koprivnica, Mihovila Pavleka Miškine 64a, OIB: 86829916217,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0C2CB1">
        <w:rPr>
          <w:b/>
        </w:rPr>
        <w:t>24. svibnja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531A48">
        <w:rPr>
          <w:b/>
        </w:rPr>
        <w:t>10,</w:t>
      </w:r>
      <w:r w:rsidR="00E10B22">
        <w:rPr>
          <w:b/>
        </w:rPr>
        <w:t>30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0C2CB1">
        <w:t>1</w:t>
      </w:r>
      <w:r w:rsidR="005338ED">
        <w:t>9</w:t>
      </w:r>
      <w:r w:rsidR="000C2CB1">
        <w:t>. veljače</w:t>
      </w:r>
      <w:r w:rsidR="00E854EF">
        <w:t xml:space="preserve"> 2018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E10B22">
        <w:t>PAVMIR j.d.o.o., Zagreb, Kuhačeva 2, OIB: 96373785455</w:t>
      </w:r>
      <w:r w:rsidR="005338ED">
        <w:t>,</w:t>
      </w:r>
      <w:r w:rsidR="00775E54">
        <w:t xml:space="preserve"> </w:t>
      </w:r>
      <w:r w:rsidR="004702FA">
        <w:t>temeljem čl</w:t>
      </w:r>
      <w:r w:rsidR="00F32EC9">
        <w:t>.110. st.1.</w:t>
      </w:r>
      <w:r w:rsidR="004702FA">
        <w:t xml:space="preserve"> Stečajnog zakona (Narodne novine broj 71/15,</w:t>
      </w:r>
      <w:r w:rsidR="00EF6E65">
        <w:t xml:space="preserve"> 104/17</w:t>
      </w:r>
      <w:r w:rsidR="004702FA">
        <w:t xml:space="preserve">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0C2CB1">
        <w:t>23. travnja</w:t>
      </w:r>
      <w:r w:rsidR="00F8037B">
        <w:t xml:space="preserve"> 2018.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4BA8" w:rsidR="000E4BA8">
      <w:r>
        <w:separator/>
      </w:r>
    </w:p>
  </w:endnote>
  <w:endnote w:id="0" w:type="continuationSeparator">
    <w:p w:rsidRDefault="000E4BA8" w:rsidR="000E4B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4BA8" w:rsidR="000E4BA8">
      <w:r>
        <w:separator/>
      </w:r>
    </w:p>
  </w:footnote>
  <w:footnote w:id="0" w:type="continuationSeparator">
    <w:p w:rsidRDefault="000E4BA8" w:rsidR="000E4B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716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E10B22">
      <w:rPr>
        <w:rFonts w:hAnsi="Verdana" w:ascii="Verdana"/>
        <w:b w:val="false"/>
        <w:sz w:val="24"/>
        <w:szCs w:val="24"/>
      </w:rPr>
      <w:t>514</w:t>
    </w:r>
    <w:r w:rsidR="00117B7F">
      <w:rPr>
        <w:rFonts w:hAnsi="Verdana" w:ascii="Verdana"/>
        <w:b w:val="false"/>
        <w:sz w:val="24"/>
        <w:szCs w:val="24"/>
      </w:rPr>
      <w:t>/</w:t>
    </w:r>
    <w:r w:rsidR="00E854EF">
      <w:rPr>
        <w:rFonts w:hAnsi="Verdana" w:ascii="Verdana"/>
        <w:b w:val="false"/>
        <w:sz w:val="24"/>
        <w:szCs w:val="24"/>
      </w:rPr>
      <w:t>2018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375AB"/>
    <w:rsid w:val="00045E66"/>
    <w:rsid w:val="00050EF7"/>
    <w:rsid w:val="000758E2"/>
    <w:rsid w:val="000C2CB1"/>
    <w:rsid w:val="000D2478"/>
    <w:rsid w:val="000D5988"/>
    <w:rsid w:val="000E4BA8"/>
    <w:rsid w:val="000F0DB6"/>
    <w:rsid w:val="000F5909"/>
    <w:rsid w:val="00117B7F"/>
    <w:rsid w:val="00122A5F"/>
    <w:rsid w:val="00124B4E"/>
    <w:rsid w:val="00155039"/>
    <w:rsid w:val="00180A29"/>
    <w:rsid w:val="001811DF"/>
    <w:rsid w:val="00184019"/>
    <w:rsid w:val="001A044D"/>
    <w:rsid w:val="001A7E3D"/>
    <w:rsid w:val="001D6B0D"/>
    <w:rsid w:val="001E5168"/>
    <w:rsid w:val="001F779E"/>
    <w:rsid w:val="00203DC3"/>
    <w:rsid w:val="0022013D"/>
    <w:rsid w:val="002365A1"/>
    <w:rsid w:val="002372CB"/>
    <w:rsid w:val="00250DAF"/>
    <w:rsid w:val="00283EB7"/>
    <w:rsid w:val="0028452C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164"/>
    <w:rsid w:val="004277E0"/>
    <w:rsid w:val="00432038"/>
    <w:rsid w:val="004351E4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31A48"/>
    <w:rsid w:val="005338ED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6E4F06"/>
    <w:rsid w:val="006E5EE6"/>
    <w:rsid w:val="007013AA"/>
    <w:rsid w:val="00704CD9"/>
    <w:rsid w:val="00717F33"/>
    <w:rsid w:val="00740757"/>
    <w:rsid w:val="0074507B"/>
    <w:rsid w:val="00746BA2"/>
    <w:rsid w:val="00761C9C"/>
    <w:rsid w:val="00775E54"/>
    <w:rsid w:val="00777E1A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6560"/>
    <w:rsid w:val="00894B65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751DB"/>
    <w:rsid w:val="00CA69AD"/>
    <w:rsid w:val="00CB1EA4"/>
    <w:rsid w:val="00CB2B39"/>
    <w:rsid w:val="00CB5A67"/>
    <w:rsid w:val="00CC1CE6"/>
    <w:rsid w:val="00CC4F74"/>
    <w:rsid w:val="00CE4298"/>
    <w:rsid w:val="00CE64A6"/>
    <w:rsid w:val="00CF7145"/>
    <w:rsid w:val="00D1754D"/>
    <w:rsid w:val="00D417A5"/>
    <w:rsid w:val="00D74322"/>
    <w:rsid w:val="00D83310"/>
    <w:rsid w:val="00D971AC"/>
    <w:rsid w:val="00DD48F5"/>
    <w:rsid w:val="00DE470E"/>
    <w:rsid w:val="00DE5732"/>
    <w:rsid w:val="00DE5FCD"/>
    <w:rsid w:val="00E05BE8"/>
    <w:rsid w:val="00E10B22"/>
    <w:rsid w:val="00E12A3C"/>
    <w:rsid w:val="00E15FDB"/>
    <w:rsid w:val="00E179AC"/>
    <w:rsid w:val="00E22F68"/>
    <w:rsid w:val="00E305DE"/>
    <w:rsid w:val="00E405AC"/>
    <w:rsid w:val="00E854EF"/>
    <w:rsid w:val="00E95616"/>
    <w:rsid w:val="00EA6F5E"/>
    <w:rsid w:val="00EF1928"/>
    <w:rsid w:val="00EF6E65"/>
    <w:rsid w:val="00F10CB7"/>
    <w:rsid w:val="00F30197"/>
    <w:rsid w:val="00F32EC9"/>
    <w:rsid w:val="00F53103"/>
    <w:rsid w:val="00F57EAB"/>
    <w:rsid w:val="00F60C93"/>
    <w:rsid w:val="00F65F88"/>
    <w:rsid w:val="00F8037B"/>
    <w:rsid w:val="00F84562"/>
    <w:rsid w:val="00F84C05"/>
    <w:rsid w:val="00F84D97"/>
    <w:rsid w:val="00F8624B"/>
    <w:rsid w:val="00F915CA"/>
    <w:rsid w:val="00F93952"/>
    <w:rsid w:val="00FA009C"/>
    <w:rsid w:val="00FA0460"/>
    <w:rsid w:val="00FB1E50"/>
    <w:rsid w:val="00FB4CB5"/>
    <w:rsid w:val="00FB5EA1"/>
    <w:rsid w:val="00FC0B58"/>
    <w:rsid w:val="00FD147F"/>
    <w:rsid w:val="00FD6FFA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71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1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16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1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1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71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1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16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1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1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St-514/2018</izvorni_sadrzaj>
    <derivirana_varijabla naziv="DomainObject.Predmet.OznakaBroj_1">St-514/2018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PAVMIR jednostavno društvo s ograničenom odgovornošću zastupanog po punomoćniku Vladimir Novak</izvorni_sadrzaj>
    <derivirana_varijabla naziv="DomainObject.Predmet.ProtustrankaFormated_1">  PAVMIR jednostavno društvo s ograničenom odgovornošću zastupanog po punomoćniku Vladimir Novak</derivirana_varijabla>
  </DomainObject.Predmet.ProtustrankaFormated>
  <DomainObject.Predmet.ProtustrankaFormatedOIB>
    <izvorni_sadrzaj>  PAVMIR jednostavno društvo s ograničenom odgovornošću, OIB 96373785455 zastupanog po punomoćniku Vladimir Novak</izvorni_sadrzaj>
    <derivirana_varijabla naziv="DomainObject.Predmet.ProtustrankaFormatedOIB_1">  PAVMIR jednostavno društvo s ograničenom odgovornošću, OIB 96373785455 zastupanog po punomoćniku Vladimir Novak</derivirana_varijabla>
  </DomainObject.Predmet.ProtustrankaFormatedOIB>
  <DomainObject.Predmet.ProtustrankaFormatedWithAdress>
    <izvorni_sadrzaj> PAVMIR jednostavno društvo s ograničenom odgovornošću, Kuhačeva 2, 10000 Zagreb zastupanog po punomoćniku Vladimir Novak</izvorni_sadrzaj>
    <derivirana_varijabla naziv="DomainObject.Predmet.ProtustrankaFormatedWithAdress_1"> PAVMIR jednostavno društvo s ograničenom odgovornošću, Kuhačeva 2, 10000 Zagreb zastupanog po punomoćniku Vladimir Novak</derivirana_varijabla>
  </DomainObject.Predmet.ProtustrankaFormatedWithAdress>
  <DomainObject.Predmet.ProtustrankaFormatedWithAdressOIB>
    <izvorni_sadrzaj> PAVMIR jednostavno društvo s ograničenom odgovornošću, OIB 96373785455, Kuhačeva 2, 10000 Zagreb zastupanog po punomoćniku Vladimir Novak</izvorni_sadrzaj>
    <derivirana_varijabla naziv="DomainObject.Predmet.ProtustrankaFormatedWithAdressOIB_1"> PAVMIR jednostavno društvo s ograničenom odgovornošću, OIB 96373785455, Kuhačeva 2, 10000 Zagreb zastupanog po punomoćniku Vladimir Novak</derivirana_varijabla>
  </DomainObject.Predmet.ProtustrankaFormatedWithAdressOIB>
  <DomainObject.Predmet.ProtustrankaWithAdress>
    <izvorni_sadrzaj>PAVMIR jednostavno društvo s ograničenom odgovornošću Kuhačeva 2, 10000 Zagreb</izvorni_sadrzaj>
    <derivirana_varijabla naziv="DomainObject.Predmet.ProtustrankaWithAdress_1">PAVMIR jednostavno društvo s ograničenom odgovornošću Kuhačeva 2, 10000 Zagreb</derivirana_varijabla>
  </DomainObject.Predmet.ProtustrankaWithAdress>
  <DomainObject.Predmet.ProtustrankaWithAdressOIB>
    <izvorni_sadrzaj>PAVMIR jednostavno društvo s ograničenom odgovornošću, OIB 96373785455, Kuhačeva 2, 10000 Zagreb</izvorni_sadrzaj>
    <derivirana_varijabla naziv="DomainObject.Predmet.ProtustrankaWithAdressOIB_1">PAVMIR jednostavno društvo s ograničenom odgovornošću, OIB 96373785455, Kuhačeva 2, 10000 Zagreb</derivirana_varijabla>
  </DomainObject.Predmet.ProtustrankaWithAdressOIB>
  <DomainObject.Predmet.ProtustrankaNazivFormated>
    <izvorni_sadrzaj>PAVMIR jednostavno društvo s ograničenom odgovornošću</izvorni_sadrzaj>
    <derivirana_varijabla naziv="DomainObject.Predmet.ProtustrankaNazivFormated_1">PAVMIR jednostavno društvo s ograničenom odgovornošću</derivirana_varijabla>
  </DomainObject.Predmet.ProtustrankaNazivFormated>
  <DomainObject.Predmet.ProtustrankaNazivFormatedOIB>
    <izvorni_sadrzaj>PAVMIR jednostavno društvo s ograničenom odgovornošću, OIB 96373785455</izvorni_sadrzaj>
    <derivirana_varijabla naziv="DomainObject.Predmet.ProtustrankaNazivFormatedOIB_1">PAVMIR jednostavno društvo s ograničenom odgovornošću, OIB 96373785455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PAVMIR jednostavno društvo s ograničenom odgovornošću zastupanog po punomoćniku Vladimir Novak</item>
    </izvorni_sadrzaj>
    <derivirana_varijabla naziv="DomainObject.Predmet.ProtuStrankaListFormated_1">
      <item>PAVMIR jednostavno društvo s ograničenom odgovornošću zastupanog po punomoćniku Vladimir Novak</item>
    </derivirana_varijabla>
  </DomainObject.Predmet.ProtuStrankaListFormated>
  <DomainObject.Predmet.ProtuStrankaListFormatedOIB>
    <izvorni_sadrzaj>
      <item>PAVMIR jednostavno društvo s ograničenom odgovornošću, OIB 96373785455 zastupanog po punomoćniku Vladimir Novak</item>
    </izvorni_sadrzaj>
    <derivirana_varijabla naziv="DomainObject.Predmet.ProtuStrankaListFormatedOIB_1">
      <item>PAVMIR jednostavno društvo s ograničenom odgovornošću, OIB 96373785455 zastupanog po punomoćniku Vladimir Novak</item>
    </derivirana_varijabla>
  </DomainObject.Predmet.ProtuStrankaListFormatedOIB>
  <DomainObject.Predmet.ProtuStrankaListFormatedWithAdress>
    <izvorni_sadrzaj>
      <item>PAVMIR jednostavno društvo s ograničenom odgovornošću, Kuhačeva 2, 10000 Zagreb zastupanog po punomoćniku Vladimir Novak</item>
    </izvorni_sadrzaj>
    <derivirana_varijabla naziv="DomainObject.Predmet.ProtuStrankaListFormatedWithAdress_1">
      <item>PAVMIR jednostavno društvo s ograničenom odgovornošću, Kuhačeva 2, 10000 Zagreb zastupanog po punomoćniku Vladimir Novak</item>
    </derivirana_varijabla>
  </DomainObject.Predmet.ProtuStrankaListFormatedWithAdress>
  <DomainObject.Predmet.ProtuStrankaListFormatedWithAdressOIB>
    <izvorni_sadrzaj>
      <item>PAVMIR jednostavno društvo s ograničenom odgovornošću, OIB 96373785455, Kuhačeva 2, 10000 Zagreb zastupanog po punomoćniku Vladimir Novak</item>
    </izvorni_sadrzaj>
    <derivirana_varijabla naziv="DomainObject.Predmet.ProtuStrankaListFormatedWithAdressOIB_1">
      <item>PAVMIR jednostavno društvo s ograničenom odgovornošću, OIB 96373785455, Kuhačeva 2, 10000 Zagreb zastupanog po punomoćniku Vladimir Novak</item>
    </derivirana_varijabla>
  </DomainObject.Predmet.ProtuStrankaListFormatedWithAdressOIB>
  <DomainObject.Predmet.ProtuStrankaListNazivFormated>
    <izvorni_sadrzaj>
      <item>PAVMIR jednostavno društvo s ograničenom odgovornošću</item>
    </izvorni_sadrzaj>
    <derivirana_varijabla naziv="DomainObject.Predmet.ProtuStrankaListNazivFormated_1">
      <item>PAVMIR jednostavno društvo s ograničenom odgovornošću</item>
    </derivirana_varijabla>
  </DomainObject.Predmet.ProtuStrankaListNazivFormated>
  <DomainObject.Predmet.ProtuStrankaListNazivFormatedOIB>
    <izvorni_sadrzaj>
      <item>PAVMIR jednostavno društvo s ograničenom odgovornošću, OIB 96373785455</item>
    </izvorni_sadrzaj>
    <derivirana_varijabla naziv="DomainObject.Predmet.ProtuStrankaListNazivFormatedOIB_1">
      <item>PAVMIR jednostavno društvo s ograničenom odgovornošću, OIB 96373785455</item>
    </derivirana_varijabla>
  </DomainObject.Predmet.ProtuStrankaListNazivFormatedOIB>
  <DomainObject.Predmet.OstaliListFormated>
    <izvorni_sadrzaj>
      <item>Vladimir Novak punomoćnik sudionika u postupku PAVMIR jednostavno društvo s ograničenom odgovornošću</item>
    </izvorni_sadrzaj>
    <derivirana_varijabla naziv="DomainObject.Predmet.OstaliListFormated_1">
      <item>Vladimir Novak punomoćnik sudionika u postupku PAVMIR jednostavno društvo s ograničenom odgovornošću</item>
    </derivirana_varijabla>
  </DomainObject.Predmet.OstaliListFormated>
  <DomainObject.Predmet.OstaliListFormatedOIB>
    <izvorni_sadrzaj>
      <item>Vladimir Novak, OIB 86829916217 punomoćnik sudionika u postupku PAVMIR jednostavno društvo s ograničenom odgovornošću</item>
    </izvorni_sadrzaj>
    <derivirana_varijabla naziv="DomainObject.Predmet.OstaliListFormatedOIB_1">
      <item>Vladimir Novak, OIB 86829916217 punomoćnik sudionika u postupku PAVMIR jednostavno društvo s ograničenom odgovornošću</item>
    </derivirana_varijabla>
  </DomainObject.Predmet.OstaliListFormatedOIB>
  <DomainObject.Predmet.OstaliListFormatedWithAdress>
    <izvorni_sadrzaj>
      <item>Vladimir Novak, Mihovila Pavleka Miškine 64a, 48000 Koprivnica punomoćnik sudionika u postupku PAVMIR jednostavno društvo s ograničenom odgovornošću</item>
    </izvorni_sadrzaj>
    <derivirana_varijabla naziv="DomainObject.Predmet.OstaliListFormatedWithAdress_1">
      <item>Vladimir Novak, Mihovila Pavleka Miškine 64a, 48000 Koprivnica punomoćnik sudionika u postupku PAVMIR jednostavno društvo s ograničenom odgovornošću</item>
    </derivirana_varijabla>
  </DomainObject.Predmet.OstaliListFormatedWithAdress>
  <DomainObject.Predmet.OstaliListFormatedWithAdressOIB>
    <izvorni_sadrzaj>
      <item>Vladimir Novak, OIB 86829916217, Mihovila Pavleka Miškine 64a, 48000 Koprivnica punomoćnik sudionika u postupku PAVMIR jednostavno društvo s ograničenom odgovornošću</item>
    </izvorni_sadrzaj>
    <derivirana_varijabla naziv="DomainObject.Predmet.OstaliListFormatedWithAdressOIB_1">
      <item>Vladimir Novak, OIB 86829916217, Mihovila Pavleka Miškine 64a, 48000 Koprivnica punomoćnik sudionika u postupku PAVMIR jednostavno društvo s ograničenom odgovornošću</item>
    </derivirana_varijabla>
  </DomainObject.Predmet.OstaliListFormatedWithAdressOIB>
  <DomainObject.Predmet.OstaliListNazivFormated>
    <izvorni_sadrzaj>
      <item>Vladimir Novak</item>
    </izvorni_sadrzaj>
    <derivirana_varijabla naziv="DomainObject.Predmet.OstaliListNazivFormated_1">
      <item>Vladimir Novak</item>
    </derivirana_varijabla>
  </DomainObject.Predmet.OstaliListNazivFormated>
  <DomainObject.Predmet.OstaliListNazivFormatedOIB>
    <izvorni_sadrzaj>
      <item>Vladimir Novak, OIB 86829916217</item>
    </izvorni_sadrzaj>
    <derivirana_varijabla naziv="DomainObject.Predmet.OstaliListNazivFormatedOIB_1">
      <item>Vladimir Novak, OIB 86829916217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PAVMIR jednostavno društvo s ograničenom odgovornošću</izvorni_sadrzaj>
    <derivirana_varijabla naziv="DomainObject.Predmet.ProtustrankaIDrugi_1">PAVMIR jednostavno društvo s ograničenom odgovornošću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PAVMIR jednostavno društvo s ograničenom odgovornošću, OIB 96373785455, Kuhačeva 2, 10000 Zagreb</izvorni_sadrzaj>
    <derivirana_varijabla naziv="DomainObject.Predmet.ProtustrankaIDrugiAdressOIB_1">PAVMIR jednostavno društvo s ograničenom odgovornošću, OIB 96373785455, Kuhačeva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PAVMIR jednostavno društvo s ograničenom odgovornošću</item>
      <item>Vladimir Novak</item>
    </izvorni_sadrzaj>
    <derivirana_varijabla naziv="DomainObject.Predmet.SudioniciListNaziv_1">
      <item>FINA Regionalni centar Zagreb</item>
      <item>PAVMIR jednostavno društvo s ograničenom odgovornošću</item>
      <item>Vladimir Novak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PAVMIR jednostavno društvo s ograničenom odgovornošću, OIB 96373785455, Kuhačeva 2,10000 Zagreb</item>
      <item>Vladimir Novak, OIB 86829916217, Mihovila Pavleka Miškine 64a,48000 Koprivnica</item>
    </izvorni_sadrzaj>
    <derivirana_varijabla naziv="DomainObject.Predmet.SudioniciListAdressOIB_1">
      <item>FINA Regionalni centar Zagreb, OIB 85821130368, Trg svibanjskih žrtava 1995. br. 1,10000 Zagreb</item>
      <item>PAVMIR jednostavno društvo s ograničenom odgovornošću, OIB 96373785455, Kuhačeva 2,10000 Zagreb</item>
      <item>Vladimir Novak, OIB 86829916217, Mihovila Pavleka Miškine 64a,48000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96373785455</item>
      <item>, OIB 86829916217</item>
    </izvorni_sadrzaj>
    <derivirana_varijabla naziv="DomainObject.Predmet.SudioniciListNazivOIB_1">
      <item>, OIB 85821130368</item>
      <item>, OIB 96373785455</item>
      <item>, OIB 86829916217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022CAB-09C6-4DB8-B53F-8A72E08F53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886</properties:Words>
  <properties:Characters>4617</properties:Characters>
  <properties:Lines>131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2018-04-23T12:25:00Z</dcterms:created>
  <dc:creator>Korisnik</dc:creator>
  <cp:lastModifiedBy>Draženka Prpić</cp:lastModifiedBy>
  <cp:lastPrinted>2018-04-23T12:25:00Z</cp:lastPrinted>
  <dcterms:modified xmlns:xsi="http://www.w3.org/2001/XMLSchema-instance" xsi:type="dcterms:W3CDTF">2018-04-23T12:25:00Z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(POKRETANJE PRETHODNOG POSTUPKA NA PRIJEDLOG FINE - ČL. 110..st.1.-St-514-18-Na prijedlog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