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927a" w14:paraId="51e927a" w:rsidRDefault="005118EA" w:rsidP="005118EA" w:rsidR="005118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8EA" w:rsidP="005118EA" w:rsidR="005118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18EA" w:rsidP="005118EA" w:rsidR="005118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18EA" w:rsidP="005118EA" w:rsidR="005118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18EA" w:rsidP="005118EA" w:rsidR="005118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18EA" w:rsidP="005118EA" w:rsidR="005118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118EA" w:rsidP="005118EA" w:rsidR="005118EA" w:rsidRPr="005D578C">
      <w:pPr>
        <w:jc w:val="center"/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118EA" w:rsidP="005118EA" w:rsidR="005118EA" w:rsidRPr="005D578C">
      <w:pPr>
        <w:rPr>
          <w:rFonts w:cs="Times New Roman" w:eastAsia="Times New Roman"/>
          <w:szCs w:val="24"/>
        </w:rPr>
      </w:pPr>
    </w:p>
    <w:p w:rsidRDefault="005118EA" w:rsidP="005118EA" w:rsidR="005118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KOVRI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Murvi 17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42491504215, MBS 130039432,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5118EA" w:rsidP="005118EA" w:rsidR="005118EA" w:rsidRPr="005D578C">
      <w:pPr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118EA" w:rsidP="005118EA" w:rsidR="005118EA" w:rsidRPr="005D578C">
      <w:pPr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KOVRI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Murvi 17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42491504215, MBS 130039432,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118EA" w:rsidP="005118EA" w:rsidR="005118EA" w:rsidRPr="005D578C">
      <w:pPr>
        <w:rPr>
          <w:rFonts w:cs="Times New Roman" w:eastAsia="Times New Roman"/>
          <w:szCs w:val="24"/>
        </w:rPr>
      </w:pPr>
    </w:p>
    <w:p w:rsidRDefault="005118EA" w:rsidP="005118EA" w:rsidR="005118E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5118EA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5118EA" w:rsidP="005118EA" w:rsidR="005118EA">
      <w:pPr>
        <w:ind w:firstLine="708"/>
        <w:rPr>
          <w:rFonts w:cs="Times New Roman" w:eastAsia="Times New Roman"/>
          <w:szCs w:val="20"/>
        </w:rPr>
      </w:pPr>
    </w:p>
    <w:p w:rsidRDefault="005118EA" w:rsidP="005118EA" w:rsidR="005118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KOVRI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Murvi 17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42491504215, MBS 130039432.</w:t>
      </w:r>
    </w:p>
    <w:p w:rsidRDefault="005118EA" w:rsidP="005118EA" w:rsidR="005118EA">
      <w:pPr>
        <w:ind w:firstLine="709"/>
        <w:rPr>
          <w:rFonts w:cs="Times New Roman" w:eastAsia="Times New Roman"/>
          <w:szCs w:val="24"/>
        </w:rPr>
      </w:pPr>
    </w:p>
    <w:p w:rsidRDefault="005118EA" w:rsidP="005118EA" w:rsidR="005118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KOVRI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Murvi 17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42491504215, MBS 130039432.</w:t>
      </w:r>
    </w:p>
    <w:p w:rsidRDefault="005118EA" w:rsidP="005118EA" w:rsidR="005118EA">
      <w:pPr>
        <w:ind w:firstLine="709"/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ind w:firstLine="709"/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118EA" w:rsidP="005118EA" w:rsidR="005118EA">
      <w:pPr>
        <w:ind w:firstLine="708"/>
        <w:rPr>
          <w:rFonts w:cs="Times New Roman" w:eastAsia="Times New Roman"/>
          <w:szCs w:val="24"/>
        </w:rPr>
      </w:pPr>
    </w:p>
    <w:p w:rsidRDefault="005118EA" w:rsidP="005118EA" w:rsidR="005118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KOVRI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118EA" w:rsidP="005118EA" w:rsidR="005118E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118EA" w:rsidP="005118EA" w:rsidR="005118EA" w:rsidRPr="005D578C">
      <w:pPr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118EA" w:rsidP="005118EA" w:rsidR="005118EA">
      <w:pPr>
        <w:rPr>
          <w:rFonts w:cs="Times New Roman" w:eastAsia="Times New Roman"/>
          <w:szCs w:val="24"/>
        </w:rPr>
      </w:pPr>
    </w:p>
    <w:p w:rsidRDefault="005118EA" w:rsidP="00EF2C86" w:rsidR="005118E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118EA" w:rsidP="00EF2C86" w:rsidR="005118E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EF2C86">
        <w:rPr>
          <w:rFonts w:cs="Times New Roman" w:eastAsia="Times New Roman"/>
          <w:szCs w:val="24"/>
        </w:rPr>
        <w:t>, v.r.</w:t>
      </w:r>
    </w:p>
    <w:p w:rsidRDefault="005118EA" w:rsidP="005118EA" w:rsidR="005118EA">
      <w:pPr>
        <w:jc w:val="left"/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left"/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118EA" w:rsidP="005118EA" w:rsidR="005118E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118EA" w:rsidP="005118EA" w:rsidR="005118EA">
      <w:pPr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rPr>
          <w:rFonts w:cs="Times New Roman" w:eastAsia="Times New Roman"/>
          <w:szCs w:val="24"/>
        </w:rPr>
      </w:pPr>
    </w:p>
    <w:p w:rsidRDefault="005118EA" w:rsidP="005118EA" w:rsidR="005118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KOVRI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Novigrad, Murvi 17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Giorgio Muraro iz R. Italije, 36015 Schio, T. Vecellio 25, i Roberto Romagna iz R. Italije, Malo, Piazza Marconi 31,</w:t>
      </w:r>
    </w:p>
    <w:p w:rsidRDefault="005118EA" w:rsidP="005118EA" w:rsidR="005118EA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M. Vlašića 20, 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118EA" w:rsidP="005118EA" w:rsidR="005118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Jelenko Lehki iz Zagreba, Pavla Hatza 10,</w:t>
      </w:r>
      <w:r>
        <w:rPr>
          <w:rFonts w:cs="Times New Roman" w:eastAsia="Times New Roman"/>
          <w:szCs w:val="20"/>
        </w:rPr>
        <w:tab/>
      </w:r>
    </w:p>
    <w:p w:rsidRDefault="005118EA" w:rsidP="005118EA" w:rsidR="005118E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118EA" w:rsidP="005118EA" w:rsidR="00511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5118EA" w:rsidP="005118EA" w:rsidR="005118EA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EA" w:rsidP="005118EA" w:rsidR="005118EA">
      <w:r>
        <w:separator/>
      </w:r>
    </w:p>
  </w:endnote>
  <w:endnote w:id="0" w:type="continuationSeparator">
    <w:p w:rsidRDefault="005118EA" w:rsidP="005118EA" w:rsidR="00511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EA" w:rsidP="005118EA" w:rsidR="005118EA">
      <w:r>
        <w:separator/>
      </w:r>
    </w:p>
  </w:footnote>
  <w:footnote w:id="0" w:type="continuationSeparator">
    <w:p w:rsidRDefault="005118EA" w:rsidP="005118EA" w:rsidR="00511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8EA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2A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8EA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St-1163/2015-5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210"/>
    <w:rsid w:val="00392A0D"/>
    <w:rsid w:val="004F5027"/>
    <w:rsid w:val="005118EA"/>
    <w:rsid w:val="00D22210"/>
    <w:rsid w:val="00EF2C8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8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18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18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8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8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8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C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2C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2C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2C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8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18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18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8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8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8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C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2C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2C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2C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St-1163/2015</izvorni_sadrzaj>
    <derivirana_varijabla naziv="DomainObject.Predmet.OznakaBroj_1">St-1163/2015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KOVRI d.o.o. NOVIGRAD</izvorni_sadrzaj>
    <derivirana_varijabla naziv="DomainObject.Predmet.ProtustrankaFormated_1">  KOVRI d.o.o. NOVIGRAD</derivirana_varijabla>
  </DomainObject.Predmet.ProtustrankaFormated>
  <DomainObject.Predmet.ProtustrankaFormatedOIB>
    <izvorni_sadrzaj>  KOVRI d.o.o. NOVIGRAD, OIB 42491504215</izvorni_sadrzaj>
    <derivirana_varijabla naziv="DomainObject.Predmet.ProtustrankaFormatedOIB_1">  KOVRI d.o.o. NOVIGRAD, OIB 42491504215</derivirana_varijabla>
  </DomainObject.Predmet.ProtustrankaFormatedOIB>
  <DomainObject.Predmet.ProtustrankaFormatedWithAdress>
    <izvorni_sadrzaj> KOVRI d.o.o. NOVIGRAD, Murvi 17, 52466 Novigrad</izvorni_sadrzaj>
    <derivirana_varijabla naziv="DomainObject.Predmet.ProtustrankaFormatedWithAdress_1"> KOVRI d.o.o. NOVIGRAD, Murvi 17, 52466 Novigrad</derivirana_varijabla>
  </DomainObject.Predmet.ProtustrankaFormatedWithAdress>
  <DomainObject.Predmet.ProtustrankaFormatedWithAdressOIB>
    <izvorni_sadrzaj> KOVRI d.o.o. NOVIGRAD, OIB 42491504215, Murvi 17, 52466 Novigrad</izvorni_sadrzaj>
    <derivirana_varijabla naziv="DomainObject.Predmet.ProtustrankaFormatedWithAdressOIB_1"> KOVRI d.o.o. NOVIGRAD, OIB 42491504215, Murvi 17, 52466 Novigrad</derivirana_varijabla>
  </DomainObject.Predmet.ProtustrankaFormatedWithAdressOIB>
  <DomainObject.Predmet.ProtustrankaWithAdress>
    <izvorni_sadrzaj>KOVRI d.o.o. NOVIGRAD Murvi 17, 52466 Novigrad</izvorni_sadrzaj>
    <derivirana_varijabla naziv="DomainObject.Predmet.ProtustrankaWithAdress_1">KOVRI d.o.o. NOVIGRAD Murvi 17, 52466 Novigrad</derivirana_varijabla>
  </DomainObject.Predmet.ProtustrankaWithAdress>
  <DomainObject.Predmet.ProtustrankaWithAdressOIB>
    <izvorni_sadrzaj>KOVRI d.o.o. NOVIGRAD, OIB 42491504215, Murvi 17, 52466 Novigrad</izvorni_sadrzaj>
    <derivirana_varijabla naziv="DomainObject.Predmet.ProtustrankaWithAdressOIB_1">KOVRI d.o.o. NOVIGRAD, OIB 42491504215, Murvi 17, 52466 Novigrad</derivirana_varijabla>
  </DomainObject.Predmet.ProtustrankaWithAdressOIB>
  <DomainObject.Predmet.ProtustrankaNazivFormated>
    <izvorni_sadrzaj>KOVRI d.o.o. NOVIGRAD</izvorni_sadrzaj>
    <derivirana_varijabla naziv="DomainObject.Predmet.ProtustrankaNazivFormated_1">KOVRI d.o.o. NOVIGRAD</derivirana_varijabla>
  </DomainObject.Predmet.ProtustrankaNazivFormated>
  <DomainObject.Predmet.ProtustrankaNazivFormatedOIB>
    <izvorni_sadrzaj>KOVRI d.o.o. NOVIGRAD, OIB 42491504215</izvorni_sadrzaj>
    <derivirana_varijabla naziv="DomainObject.Predmet.ProtustrankaNazivFormatedOIB_1">KOVRI d.o.o. NOVIGRAD, OIB 42491504215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265.47</izvorni_sadrzaj>
    <derivirana_varijabla naziv="DomainObject.Predmet.TrenutnaVrijednost_1">265.47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KOVRI d.o.o. NOVIGRAD</item>
    </izvorni_sadrzaj>
    <derivirana_varijabla naziv="DomainObject.Predmet.ProtuStrankaListFormated_1">
      <item>KOVRI d.o.o. NOVIGRAD</item>
    </derivirana_varijabla>
  </DomainObject.Predmet.ProtuStrankaListFormated>
  <DomainObject.Predmet.ProtuStrankaListFormatedOIB>
    <izvorni_sadrzaj>
      <item>KOVRI d.o.o. NOVIGRAD, OIB 42491504215</item>
    </izvorni_sadrzaj>
    <derivirana_varijabla naziv="DomainObject.Predmet.ProtuStrankaListFormatedOIB_1">
      <item>KOVRI d.o.o. NOVIGRAD, OIB 42491504215</item>
    </derivirana_varijabla>
  </DomainObject.Predmet.ProtuStrankaListFormatedOIB>
  <DomainObject.Predmet.ProtuStrankaListFormatedWithAdress>
    <izvorni_sadrzaj>
      <item>KOVRI d.o.o. NOVIGRAD, Murvi 17, 52466 Novigrad</item>
    </izvorni_sadrzaj>
    <derivirana_varijabla naziv="DomainObject.Predmet.ProtuStrankaListFormatedWithAdress_1">
      <item>KOVRI d.o.o. NOVIGRAD, Murvi 17, 52466 Novigrad</item>
    </derivirana_varijabla>
  </DomainObject.Predmet.ProtuStrankaListFormatedWithAdress>
  <DomainObject.Predmet.ProtuStrankaListFormatedWithAdressOIB>
    <izvorni_sadrzaj>
      <item>KOVRI d.o.o. NOVIGRAD, OIB 42491504215, Murvi 17, 52466 Novigrad</item>
    </izvorni_sadrzaj>
    <derivirana_varijabla naziv="DomainObject.Predmet.ProtuStrankaListFormatedWithAdressOIB_1">
      <item>KOVRI d.o.o. NOVIGRAD, OIB 42491504215, Murvi 17, 52466 Novigrad</item>
    </derivirana_varijabla>
  </DomainObject.Predmet.ProtuStrankaListFormatedWithAdressOIB>
  <DomainObject.Predmet.ProtuStrankaListNazivFormated>
    <izvorni_sadrzaj>
      <item>KOVRI d.o.o. NOVIGRAD</item>
    </izvorni_sadrzaj>
    <derivirana_varijabla naziv="DomainObject.Predmet.ProtuStrankaListNazivFormated_1">
      <item>KOVRI d.o.o. NOVIGRAD</item>
    </derivirana_varijabla>
  </DomainObject.Predmet.ProtuStrankaListNazivFormated>
  <DomainObject.Predmet.ProtuStrankaListNazivFormatedOIB>
    <izvorni_sadrzaj>
      <item>KOVRI d.o.o. NOVIGRAD, OIB 42491504215</item>
    </izvorni_sadrzaj>
    <derivirana_varijabla naziv="DomainObject.Predmet.ProtuStrankaListNazivFormatedOIB_1">
      <item>KOVRI d.o.o. NOVIGRAD, OIB 42491504215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KOVRI d.o.o. NOVIGRAD</izvorni_sadrzaj>
    <derivirana_varijabla naziv="DomainObject.Predmet.ProtustrankaIDrugi_1">KOVRI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KOVRI d.o.o. NOVIGRAD, OIB 42491504215, Murvi 17, 52466 Novigrad</izvorni_sadrzaj>
    <derivirana_varijabla naziv="DomainObject.Predmet.ProtustrankaIDrugiAdressOIB_1">KOVRI d.o.o. NOVIGRAD, OIB 42491504215,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KOVRI d.o.o. NOVIGRAD</item>
    </izvorni_sadrzaj>
    <derivirana_varijabla naziv="DomainObject.Predmet.SudioniciListNaziv_1">
      <item>FINANCIJSKA AGENCIJA, RC RIJEKA, PODRUŽNICA PULA, PULA</item>
      <item>KOVRI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KOVRI d.o.o. NOVIGRAD, OIB 42491504215, Murvi 17,52466 Novigrad</item>
    </izvorni_sadrzaj>
    <derivirana_varijabla naziv="DomainObject.Predmet.SudioniciListAdressOIB_1">
      <item>FINANCIJSKA AGENCIJA, RC RIJEKA, PODRUŽNICA PULA, PULA, OIB 85821130368, Giardini 5,52100 Pula</item>
      <item>KOVRI d.o.o. NOVIGRAD, OIB 42491504215, Murvi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42491504215</item>
    </izvorni_sadrzaj>
    <derivirana_varijabla naziv="DomainObject.Predmet.SudioniciListNazivOIB_1">
      <item>, OIB 85821130368</item>
      <item>, OIB 42491504215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3066</properties:Characters>
  <properties:Lines>96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2016-03-17T11:47:00Z</dcterms:created>
  <dc:creator>Mihaela Kaligari</dc:creator>
  <dc:description/>
  <cp:keywords/>
  <cp:lastModifiedBy>Sanja Prodan</cp:lastModifiedBy>
  <cp:lastPrinted>2016-03-22T07:22:00Z</cp:lastPrinted>
  <dcterms:modified xmlns:xsi="http://www.w3.org/2001/XMLSchema-instance" xsi:type="dcterms:W3CDTF">2016-03-22T07:24:00Z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