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31c7" w14:paraId="ab031c7" w:rsidRDefault="00CC3A9F" w:rsidP="00CC3A9F" w:rsidR="00CC3A9F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511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CC3A9F" w:rsidP="00CC3A9F" w:rsidR="00CC3A9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C3A9F" w:rsidP="00CC3A9F" w:rsidR="00CC3A9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C3A9F" w:rsidP="00CC3A9F" w:rsidR="00CC3A9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C3A9F" w:rsidP="00CC3A9F" w:rsidR="00CC3A9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AGRO-GRAD d.o.o., Sveti Martin na Muri, </w:t>
      </w:r>
      <w:proofErr w:type="spellStart"/>
      <w:r>
        <w:t>Kapelščak</w:t>
      </w:r>
      <w:proofErr w:type="spellEnd"/>
      <w:r>
        <w:t xml:space="preserve"> 29/B, OIB: 88702214924</w:t>
      </w:r>
      <w:r>
        <w:t>, dana 03. ožujka 2016. godine</w:t>
      </w:r>
    </w:p>
    <w:p w:rsidRDefault="00CC3A9F" w:rsidP="00CC3A9F" w:rsidR="00CC3A9F">
      <w:pPr>
        <w:jc w:val="both"/>
      </w:pPr>
    </w:p>
    <w:p w:rsidRDefault="00CC3A9F" w:rsidP="00CC3A9F" w:rsidR="00CC3A9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AGRO-GRAD d.o.o., Sveti Martin na Muri, </w:t>
      </w:r>
      <w:proofErr w:type="spellStart"/>
      <w:r>
        <w:t>Kapelščak</w:t>
      </w:r>
      <w:proofErr w:type="spellEnd"/>
      <w:r>
        <w:t xml:space="preserve"> 29/B, OIB: 88702214924</w:t>
      </w:r>
      <w:r>
        <w:rPr>
          <w:szCs w:val="24"/>
        </w:rPr>
        <w:t>, s danom 03. ožujka 2016. u 13,00 sati.</w:t>
      </w:r>
    </w:p>
    <w:p w:rsidRDefault="00CC3A9F" w:rsidP="00CC3A9F" w:rsidR="00CC3A9F">
      <w:pPr>
        <w:jc w:val="both"/>
        <w:rPr>
          <w:szCs w:val="24"/>
        </w:rPr>
      </w:pPr>
    </w:p>
    <w:p w:rsidRDefault="00CC3A9F" w:rsidP="00CC3A9F" w:rsidR="00CC3A9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AGRO-GRAD d.o.o., Sveti Martin na Muri, </w:t>
      </w:r>
      <w:proofErr w:type="spellStart"/>
      <w:r>
        <w:t>Kapelščak</w:t>
      </w:r>
      <w:proofErr w:type="spellEnd"/>
      <w:r>
        <w:t xml:space="preserve"> 29/B, OIB: 88702214924.</w:t>
      </w:r>
    </w:p>
    <w:p w:rsidRDefault="00CC3A9F" w:rsidP="00CC3A9F" w:rsidR="00CC3A9F">
      <w:pPr>
        <w:jc w:val="both"/>
      </w:pPr>
    </w:p>
    <w:p w:rsidRDefault="00CC3A9F" w:rsidP="00CC3A9F" w:rsidR="00CC3A9F">
      <w:pPr>
        <w:jc w:val="both"/>
      </w:pPr>
      <w:r>
        <w:tab/>
        <w:t xml:space="preserve">III Za stečajnog upravitelja imenuje se </w:t>
      </w:r>
      <w:r>
        <w:t xml:space="preserve">Miljenko Marinić, </w:t>
      </w:r>
      <w:proofErr w:type="spellStart"/>
      <w:r>
        <w:t>Lopudska</w:t>
      </w:r>
      <w:proofErr w:type="spellEnd"/>
      <w:r>
        <w:t xml:space="preserve"> 1a, Zagreb.</w:t>
      </w:r>
    </w:p>
    <w:p w:rsidRDefault="00CC3A9F" w:rsidP="00CC3A9F" w:rsidR="00CC3A9F">
      <w:pPr>
        <w:jc w:val="both"/>
        <w:rPr>
          <w:color w:val="FF0000"/>
        </w:rPr>
      </w:pPr>
    </w:p>
    <w:p w:rsidRDefault="00CC3A9F" w:rsidP="00CC3A9F" w:rsidR="00CC3A9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C3A9F" w:rsidP="00CC3A9F" w:rsidR="00CC3A9F">
      <w:pPr>
        <w:jc w:val="both"/>
        <w:rPr>
          <w:szCs w:val="24"/>
        </w:rPr>
      </w:pPr>
    </w:p>
    <w:p w:rsidRDefault="00CC3A9F" w:rsidP="00CC3A9F" w:rsidR="00CC3A9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AGRO-GRAD d.o.o., Sveti Martin na Muri, </w:t>
      </w:r>
      <w:proofErr w:type="spellStart"/>
      <w:r>
        <w:t>Kapelščak</w:t>
      </w:r>
      <w:proofErr w:type="spellEnd"/>
      <w:r>
        <w:t xml:space="preserve"> 29/B, OIB: 88702214924</w:t>
      </w:r>
      <w:r>
        <w:rPr>
          <w:szCs w:val="24"/>
        </w:rPr>
        <w:t>, bit će brisan iz sudskog registra.</w:t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30</w:t>
      </w:r>
      <w:r>
        <w:rPr>
          <w:szCs w:val="24"/>
        </w:rPr>
        <w:t xml:space="preserve">. </w:t>
      </w:r>
      <w:r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</w:t>
      </w:r>
      <w:r>
        <w:rPr>
          <w:szCs w:val="24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jc w:val="center"/>
        <w:rPr>
          <w:szCs w:val="24"/>
        </w:rPr>
      </w:pPr>
      <w:r>
        <w:rPr>
          <w:szCs w:val="24"/>
        </w:rPr>
        <w:t>U Varaždinu, 03. ožujka 2016.</w:t>
      </w:r>
    </w:p>
    <w:p w:rsidRDefault="00CC3A9F" w:rsidP="00CC3A9F" w:rsidR="00CC3A9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C3A9F" w:rsidP="00CC3A9F" w:rsidR="00CC3A9F">
      <w:pPr>
        <w:rPr>
          <w:szCs w:val="24"/>
        </w:rPr>
      </w:pPr>
      <w:r>
        <w:rPr>
          <w:szCs w:val="24"/>
        </w:rPr>
        <w:t xml:space="preserve">     </w:t>
      </w:r>
    </w:p>
    <w:p w:rsidRDefault="00CC3A9F" w:rsidP="00CC3A9F" w:rsidR="00CC3A9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CC3A9F" w:rsidP="00CC3A9F" w:rsidR="00CC3A9F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CC3A9F" w:rsidP="00CC3A9F" w:rsidR="00CC3A9F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C3A9F" w:rsidP="00CC3A9F" w:rsidR="00CC3A9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C3A9F" w:rsidP="00CC3A9F" w:rsidR="00CC3A9F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C3A9F" w:rsidP="00CC3A9F" w:rsidR="00CC3A9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rPr>
          <w:szCs w:val="24"/>
        </w:rPr>
      </w:pPr>
      <w:r>
        <w:rPr>
          <w:szCs w:val="24"/>
        </w:rPr>
        <w:t>DNA:</w:t>
      </w:r>
    </w:p>
    <w:p w:rsidRDefault="00CC3A9F" w:rsidP="00CC3A9F" w:rsidR="00CC3A9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C3A9F" w:rsidP="00CC3A9F" w:rsidR="00CC3A9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C3A9F" w:rsidP="00CC3A9F" w:rsidR="00CC3A9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AGRO-GRAD d.o.o., Sveti Martin na Muri, </w:t>
      </w:r>
      <w:proofErr w:type="spellStart"/>
      <w:r>
        <w:t>Kapelščak</w:t>
      </w:r>
      <w:proofErr w:type="spellEnd"/>
      <w:r>
        <w:t xml:space="preserve"> 29/B, OIB: 88702214924</w:t>
      </w:r>
    </w:p>
    <w:p w:rsidRDefault="00CC3A9F" w:rsidP="00CC3A9F" w:rsidR="00CC3A9F">
      <w:pPr>
        <w:numPr>
          <w:ilvl w:val="0"/>
          <w:numId w:val="47"/>
        </w:numPr>
        <w:rPr>
          <w:szCs w:val="24"/>
        </w:rPr>
      </w:pPr>
      <w:r>
        <w:t xml:space="preserve">Direktor dužnika Mladen </w:t>
      </w:r>
      <w:proofErr w:type="spellStart"/>
      <w:r>
        <w:t>Blazinčić</w:t>
      </w:r>
      <w:proofErr w:type="spellEnd"/>
      <w:r>
        <w:t xml:space="preserve">, </w:t>
      </w:r>
      <w:proofErr w:type="spellStart"/>
      <w:r>
        <w:t>Kapelščak</w:t>
      </w:r>
      <w:proofErr w:type="spellEnd"/>
      <w:r>
        <w:t xml:space="preserve">, </w:t>
      </w:r>
      <w:proofErr w:type="spellStart"/>
      <w:r>
        <w:t>Kapelščak</w:t>
      </w:r>
      <w:proofErr w:type="spellEnd"/>
      <w:r>
        <w:t xml:space="preserve"> 29/B</w:t>
      </w:r>
    </w:p>
    <w:p w:rsidRDefault="00CC3A9F" w:rsidP="00CC3A9F" w:rsidR="00CC3A9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C3A9F" w:rsidP="00CC3A9F" w:rsidR="00CC3A9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CC3A9F" w:rsidP="00CC3A9F" w:rsidR="00CC3A9F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Miljenko Marinić, Zagreb, </w:t>
      </w:r>
      <w:proofErr w:type="spellStart"/>
      <w:r>
        <w:t>Lopudska</w:t>
      </w:r>
      <w:proofErr w:type="spellEnd"/>
      <w:r>
        <w:t xml:space="preserve"> 1a</w:t>
      </w:r>
    </w:p>
    <w:p w:rsidRDefault="00CC3A9F" w:rsidP="00CC3A9F" w:rsidR="00CC3A9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rPr>
          <w:szCs w:val="24"/>
        </w:rPr>
      </w:pPr>
    </w:p>
    <w:p w:rsidRDefault="00CC3A9F" w:rsidP="00CC3A9F" w:rsidR="00CC3A9F">
      <w:pPr>
        <w:rPr>
          <w:szCs w:val="24"/>
        </w:rPr>
      </w:pPr>
    </w:p>
    <w:p w:rsidRDefault="00CC3A9F" w:rsidP="00CC3A9F" w:rsidR="00CC3A9F"/>
    <w:p w:rsidRDefault="00CC3A9F" w:rsidP="00CC3A9F" w:rsidR="00CC3A9F"/>
    <w:p w:rsidRDefault="00CC3A9F" w:rsidP="00CC3A9F" w:rsidR="00CC3A9F"/>
    <w:p w:rsidRDefault="00CC3A9F" w:rsidP="00CC3A9F" w:rsidR="00CC3A9F"/>
    <w:p w:rsidRDefault="00CC3A9F" w:rsidP="00CC3A9F" w:rsidR="00CC3A9F"/>
    <w:p w:rsidRDefault="00DA0242" w:rsidP="00CC3A9F" w:rsidR="00DA0242" w:rsidRPr="00CC3A9F"/>
    <w:sectPr w:rsidSect="00EB0D4C" w:rsidR="00DA0242" w:rsidRPr="00CC3A9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A9F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C3A9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C3A9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73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St-511/2015-5</izvorni_sadrzaj>
    <derivirana_varijabla naziv="DomainObject.Oznaka_1">St-511/2015-5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St-511/2015</izvorni_sadrzaj>
    <derivirana_varijabla naziv="DomainObject.Predmet.OznakaBroj_1">St-511/2015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AGRO-GRAD društvo s ograničenom odgovornošću za poljoprivrednu proizvodnju i druge usluge</izvorni_sadrzaj>
    <derivirana_varijabla naziv="DomainObject.Predmet.ProtustrankaFormated_1">  AGRO-GRAD društvo s ograničenom odgovornošću za poljoprivrednu proizvodnju i druge usluge</derivirana_varijabla>
  </DomainObject.Predmet.ProtustrankaFormated>
  <DomainObject.Predmet.ProtustrankaFormatedOIB>
    <izvorni_sadrzaj>  AGRO-GRAD društvo s ograničenom odgovornošću za poljoprivrednu proizvodnju i druge usluge, OIB 88702214924</izvorni_sadrzaj>
    <derivirana_varijabla naziv="DomainObject.Predmet.ProtustrankaFormatedOIB_1">  AGRO-GRAD društvo s ograničenom odgovornošću za poljoprivrednu proizvodnju i druge usluge, OIB 88702214924</derivirana_varijabla>
  </DomainObject.Predmet.ProtustrankaFormatedOIB>
  <DomainObject.Predmet.ProtustrankaFormatedWithAdress>
    <izvorni_sadrzaj> AGRO-GRAD društvo s ograničenom odgovornošću za poljoprivrednu proizvodnju i druge usluge,  29/b, 40313 Kapelščak</izvorni_sadrzaj>
    <derivirana_varijabla naziv="DomainObject.Predmet.ProtustrankaFormatedWithAdress_1"> AGRO-GRAD društvo s ograničenom odgovornošću za poljoprivrednu proizvodnju i druge usluge,  29/b, 40313 Kapelščak</derivirana_varijabla>
  </DomainObject.Predmet.ProtustrankaFormatedWithAdress>
  <DomainObject.Predmet.ProtustrankaFormatedWithAdressOIB>
    <izvorni_sadrzaj> AGRO-GRAD društvo s ograničenom odgovornošću za poljoprivrednu proizvodnju i druge usluge, OIB 88702214924,  29/b, 40313 Kapelščak</izvorni_sadrzaj>
    <derivirana_varijabla naziv="DomainObject.Predmet.ProtustrankaFormatedWithAdressOIB_1"> AGRO-GRAD društvo s ograničenom odgovornošću za poljoprivrednu proizvodnju i druge usluge, OIB 88702214924,  29/b, 40313 Kapelščak</derivirana_varijabla>
  </DomainObject.Predmet.ProtustrankaFormatedWithAdressOIB>
  <DomainObject.Predmet.ProtustrankaWithAdress>
    <izvorni_sadrzaj>AGRO-GRAD društvo s ograničenom odgovornošću za poljoprivrednu proizvodnju i druge usluge  29/b, 40313 Kapelščak</izvorni_sadrzaj>
    <derivirana_varijabla naziv="DomainObject.Predmet.ProtustrankaWithAdress_1">AGRO-GRAD društvo s ograničenom odgovornošću za poljoprivrednu proizvodnju i druge usluge  29/b, 40313 Kapelščak</derivirana_varijabla>
  </DomainObject.Predmet.ProtustrankaWithAdress>
  <DomainObject.Predmet.ProtustrankaWithAdressOIB>
    <izvorni_sadrzaj>AGRO-GRAD društvo s ograničenom odgovornošću za poljoprivrednu proizvodnju i druge usluge, OIB 88702214924,  29/b, 40313 Kapelščak</izvorni_sadrzaj>
    <derivirana_varijabla naziv="DomainObject.Predmet.ProtustrankaWithAdressOIB_1">AGRO-GRAD društvo s ograničenom odgovornošću za poljoprivrednu proizvodnju i druge usluge, OIB 88702214924,  29/b, 40313 Kapelščak</derivirana_varijabla>
  </DomainObject.Predmet.ProtustrankaWithAdressOIB>
  <DomainObject.Predmet.ProtustrankaNazivFormated>
    <izvorni_sadrzaj>AGRO-GRAD društvo s ograničenom odgovornošću za poljoprivrednu proizvodnju i druge usluge</izvorni_sadrzaj>
    <derivirana_varijabla naziv="DomainObject.Predmet.ProtustrankaNazivFormated_1">AGRO-GRAD društvo s ograničenom odgovornošću za poljoprivrednu proizvodnju i druge usluge</derivirana_varijabla>
  </DomainObject.Predmet.ProtustrankaNazivFormated>
  <DomainObject.Predmet.ProtustrankaNazivFormatedOIB>
    <izvorni_sadrzaj>AGRO-GRAD društvo s ograničenom odgovornošću za poljoprivrednu proizvodnju i druge usluge, OIB 88702214924</izvorni_sadrzaj>
    <derivirana_varijabla naziv="DomainObject.Predmet.ProtustrankaNazivFormatedOIB_1">AGRO-GRAD društvo s ograničenom odgovornošću za poljoprivrednu proizvodnju i druge usluge, OIB 88702214924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92541.03</izvorni_sadrzaj>
    <derivirana_varijabla naziv="DomainObject.Predmet.TrenutnaVrijednost_1">92541.03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AGRO-GRAD društvo s ograničenom odgovornošću za poljoprivrednu proizvodnju i druge usluge</item>
    </izvorni_sadrzaj>
    <derivirana_varijabla naziv="DomainObject.Predmet.ProtuStrankaListFormated_1">
      <item>AGRO-GRAD društvo s ograničenom odgovornošću za poljoprivrednu proizvodnju i druge usluge</item>
    </derivirana_varijabla>
  </DomainObject.Predmet.ProtuStrankaListFormated>
  <DomainObject.Predmet.ProtuStrankaListFormatedOIB>
    <izvorni_sadrzaj>
      <item>AGRO-GRAD društvo s ograničenom odgovornošću za poljoprivrednu proizvodnju i druge usluge, OIB 88702214924</item>
    </izvorni_sadrzaj>
    <derivirana_varijabla naziv="DomainObject.Predmet.ProtuStrankaListFormatedOIB_1">
      <item>AGRO-GRAD društvo s ograničenom odgovornošću za poljoprivrednu proizvodnju i druge usluge, OIB 88702214924</item>
    </derivirana_varijabla>
  </DomainObject.Predmet.ProtuStrankaListFormatedOIB>
  <DomainObject.Predmet.ProtuStrankaListFormatedWithAdress>
    <izvorni_sadrzaj>
      <item>AGRO-GRAD društvo s ograničenom odgovornošću za poljoprivrednu proizvodnju i druge usluge,  29/b, 40313 Kapelščak</item>
    </izvorni_sadrzaj>
    <derivirana_varijabla naziv="DomainObject.Predmet.ProtuStrankaListFormatedWithAdress_1">
      <item>AGRO-GRAD društvo s ograničenom odgovornošću za poljoprivrednu proizvodnju i druge usluge,  29/b, 40313 Kapelščak</item>
    </derivirana_varijabla>
  </DomainObject.Predmet.ProtuStrankaListFormatedWithAdress>
  <DomainObject.Predmet.ProtuStrankaListFormatedWithAdressOIB>
    <izvorni_sadrzaj>
      <item>AGRO-GRAD društvo s ograničenom odgovornošću za poljoprivrednu proizvodnju i druge usluge, OIB 88702214924,  29/b, 40313 Kapelščak</item>
    </izvorni_sadrzaj>
    <derivirana_varijabla naziv="DomainObject.Predmet.ProtuStrankaListFormatedWithAdressOIB_1">
      <item>AGRO-GRAD društvo s ograničenom odgovornošću za poljoprivrednu proizvodnju i druge usluge, OIB 88702214924,  29/b, 40313 Kapelščak</item>
    </derivirana_varijabla>
  </DomainObject.Predmet.ProtuStrankaListFormatedWithAdressOIB>
  <DomainObject.Predmet.ProtuStrankaListNazivFormated>
    <izvorni_sadrzaj>
      <item>AGRO-GRAD društvo s ograničenom odgovornošću za poljoprivrednu proizvodnju i druge usluge</item>
    </izvorni_sadrzaj>
    <derivirana_varijabla naziv="DomainObject.Predmet.ProtuStrankaListNazivFormated_1">
      <item>AGRO-GRAD društvo s ograničenom odgovornošću za poljoprivrednu proizvodnju i druge usluge</item>
    </derivirana_varijabla>
  </DomainObject.Predmet.ProtuStrankaListNazivFormated>
  <DomainObject.Predmet.ProtuStrankaListNazivFormatedOIB>
    <izvorni_sadrzaj>
      <item>AGRO-GRAD društvo s ograničenom odgovornošću za poljoprivrednu proizvodnju i druge usluge, OIB 88702214924</item>
    </izvorni_sadrzaj>
    <derivirana_varijabla naziv="DomainObject.Predmet.ProtuStrankaListNazivFormatedOIB_1">
      <item>AGRO-GRAD društvo s ograničenom odgovornošću za poljoprivrednu proizvodnju i druge usluge, OIB 88702214924</item>
    </derivirana_varijabla>
  </DomainObject.Predmet.ProtuStrankaListNazivFormatedOIB>
  <DomainObject.Predmet.OstaliListFormated>
    <izvorni_sadrzaj>
      <item>E-oglasna ploča</item>
      <item>Sudski registar, Trgovački sud u Varaždinu</item>
      <item>Mladen Blažinčić</item>
    </izvorni_sadrzaj>
    <derivirana_varijabla naziv="DomainObject.Predmet.OstaliListFormated_1">
      <item>E-oglasna ploča</item>
      <item>Sudski registar, Trgovački sud u Varaždinu</item>
      <item>Mladen Blažinčić</item>
    </derivirana_varijabla>
  </DomainObject.Predmet.OstaliListFormated>
  <DomainObject.Predmet.OstaliListFormatedOIB>
    <izvorni_sadrzaj>
      <item>E-oglasna ploča</item>
      <item>Sudski registar, Trgovački sud u Varaždinu</item>
      <item>Mladen Blažinčić, OIB 69716770594</item>
    </izvorni_sadrzaj>
    <derivirana_varijabla naziv="DomainObject.Predmet.OstaliListFormatedOIB_1">
      <item>E-oglasna ploča</item>
      <item>Sudski registar, Trgovački sud u Varaždinu</item>
      <item>Mladen Blažinčić, OIB 69716770594</item>
    </derivirana_varijabla>
  </DomainObject.Predmet.OstaliListFormatedOIB>
  <DomainObject.Predmet.OstaliListFormatedWithAdress>
    <izvorni_sadrzaj>
      <item>E-oglasna ploča</item>
      <item>Sudski registar, Trgovački sud u Varaždinu</item>
      <item>Mladen Blažinčić, Kapelščak 29b, 40313 Kapelščak</item>
    </izvorni_sadrzaj>
    <derivirana_varijabla naziv="DomainObject.Predmet.OstaliListFormatedWithAdress_1">
      <item>E-oglasna ploča</item>
      <item>Sudski registar, Trgovački sud u Varaždinu</item>
      <item>Mladen Blažinčić, Kapelščak 29b, 40313 Kapelščak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Mladen Blažinčić, OIB 69716770594, Kapelščak 29b, 40313 Kapelščak</item>
    </izvorni_sadrzaj>
    <derivirana_varijabla naziv="DomainObject.Predmet.OstaliListFormatedWithAdressOIB_1">
      <item>E-oglasna ploča</item>
      <item>Sudski registar, Trgovački sud u Varaždinu</item>
      <item>Mladen Blažinčić, OIB 69716770594, Kapelščak 29b, 40313 Kapelščak</item>
    </derivirana_varijabla>
  </DomainObject.Predmet.OstaliListFormatedWithAdressOIB>
  <DomainObject.Predmet.OstaliListNazivFormated>
    <izvorni_sadrzaj>
      <item>E-oglasna ploča</item>
      <item>Sudski registar, Trgovački sud u Varaždinu</item>
      <item>Mladen Blažinčić</item>
    </izvorni_sadrzaj>
    <derivirana_varijabla naziv="DomainObject.Predmet.OstaliListNazivFormated_1">
      <item>E-oglasna ploča</item>
      <item>Sudski registar, Trgovački sud u Varaždinu</item>
      <item>Mladen Blažinčić</item>
    </derivirana_varijabla>
  </DomainObject.Predmet.OstaliListNazivFormated>
  <DomainObject.Predmet.OstaliListNazivFormatedOIB>
    <izvorni_sadrzaj>
      <item>E-oglasna ploča</item>
      <item>Sudski registar, Trgovački sud u Varaždinu</item>
      <item>Mladen Blažinčić, OIB 69716770594</item>
    </izvorni_sadrzaj>
    <derivirana_varijabla naziv="DomainObject.Predmet.OstaliListNazivFormatedOIB_1">
      <item>E-oglasna ploča</item>
      <item>Sudski registar, Trgovački sud u Varaždinu</item>
      <item>Mladen Blažinčić, OIB 69716770594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St-511/2015-5</izvorni_sadrzaj>
    <derivirana_varijabla naziv="DomainObject.PoslovniBrojDokumenta_1">St-511/2015-5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AGRO-GRAD društvo s ograničenom odgovornošću za poljoprivrednu proizvodnju i druge usluge</izvorni_sadrzaj>
    <derivirana_varijabla naziv="DomainObject.Predmet.ProtustrankaIDrugi_1">AGRO-GRAD društvo s ograničenom odgovornošću za poljoprivrednu proizvodnju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AGRO-GRAD društvo s ograničenom odgovornošću za poljoprivrednu proizvodnju i druge usluge, OIB 88702214924,  29/b, 40313 Kapelščak</izvorni_sadrzaj>
    <derivirana_varijabla naziv="DomainObject.Predmet.ProtustrankaIDrugiAdressOIB_1">AGRO-GRAD društvo s ograničenom odgovornošću za poljoprivrednu proizvodnju i druge usluge, OIB 88702214924,  29/b, 40313 Kapelščak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AGRO-GRAD društvo s ograničenom odgovornošću za poljoprivrednu proizvodnju i druge usluge</item>
      <item>E-oglasna ploča</item>
      <item>Sudski registar, Trgovački sud u Varaždinu</item>
      <item>Mladen Blažinčić</item>
    </izvorni_sadrzaj>
    <derivirana_varijabla naziv="DomainObject.Predmet.SudioniciListNaziv_1">
      <item>Financijska agencija</item>
      <item>AGRO-GRAD društvo s ograničenom odgovornošću za poljoprivrednu proizvodnju i druge usluge</item>
      <item>E-oglasna ploča</item>
      <item>Sudski registar, Trgovački sud u Varaždinu</item>
      <item>Mladen Blažinčić</item>
    </derivirana_varijabla>
  </DomainObject.Predmet.SudioniciListNaziv>
  <DomainObject.Predmet.SudioniciListAdressOIB>
    <izvorni_sadrzaj>
      <item>Financijska agencija, OIB 85821130368, A. Cesarca 2,42000 Varaždin</item>
      <item>AGRO-GRAD društvo s ograničenom odgovornošću za poljoprivrednu proizvodnju i druge usluge, OIB 88702214924,  29/b,40313 Kapelščak</item>
      <item>E-oglasna ploča</item>
      <item>Sudski registar, Trgovački sud u Varaždinu</item>
      <item>Mladen Blažinčić, OIB 69716770594, Kapelščak 29b,40313 Kapelščak</item>
    </izvorni_sadrzaj>
    <derivirana_varijabla naziv="DomainObject.Predmet.SudioniciListAdressOIB_1">
      <item>Financijska agencija, OIB 85821130368, A. Cesarca 2,42000 Varaždin</item>
      <item>AGRO-GRAD društvo s ograničenom odgovornošću za poljoprivrednu proizvodnju i druge usluge, OIB 88702214924,  29/b,40313 Kapelščak</item>
      <item>E-oglasna ploča</item>
      <item>Sudski registar, Trgovački sud u Varaždinu</item>
      <item>Mladen Blažinčić, OIB 69716770594, Kapelščak 29b,40313 Kapelščak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DDCB3-460A-4059-9FA3-4C578DAA7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2759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2016-03-03T09:22:00Z</cp:lastPrinted>
  <dcterms:modified xmlns:xsi="http://www.w3.org/2001/XMLSchema-instance" xsi:type="dcterms:W3CDTF">2016-03-03T09:23:00Z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