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39a5" w14:paraId="e8e39a5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Zagreb, Petrinjska 8</w:t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7 St-</w:t>
      </w:r>
      <w:r w:rsidR="00376A74" w:rsidRPr="00170904">
        <w:rPr>
          <w:szCs w:val="24"/>
          <w:lang w:val="hr-HR"/>
        </w:rPr>
        <w:t>147/15-</w:t>
      </w:r>
      <w:r w:rsidR="00663AC2">
        <w:rPr>
          <w:szCs w:val="24"/>
          <w:lang w:val="hr-HR"/>
        </w:rPr>
        <w:t>77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Malenica kao stečajnom sucu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663AC2">
        <w:rPr>
          <w:szCs w:val="24"/>
          <w:lang w:val="hr-HR"/>
        </w:rPr>
        <w:t>27. ožujka</w:t>
      </w:r>
      <w:r w:rsidR="00376A74" w:rsidRPr="00170904">
        <w:rPr>
          <w:szCs w:val="24"/>
          <w:lang w:val="hr-HR"/>
        </w:rPr>
        <w:t xml:space="preserve"> 2017.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BE1044" w:rsidRPr="00170904">
        <w:rPr>
          <w:szCs w:val="24"/>
          <w:lang w:val="hr-HR"/>
        </w:rPr>
        <w:t>11.</w:t>
      </w:r>
      <w:r w:rsidR="00663AC2">
        <w:rPr>
          <w:szCs w:val="24"/>
          <w:lang w:val="hr-HR"/>
        </w:rPr>
        <w:t>147.403,94</w:t>
      </w:r>
      <w:r w:rsidR="00BE1044" w:rsidRPr="00170904">
        <w:rPr>
          <w:szCs w:val="24"/>
          <w:lang w:val="hr-HR"/>
        </w:rPr>
        <w:t xml:space="preserve"> 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663AC2">
        <w:rPr>
          <w:szCs w:val="24"/>
          <w:lang w:val="hr-HR"/>
        </w:rPr>
        <w:t>3.852.596,06</w:t>
      </w:r>
      <w:r w:rsidR="00603CD6" w:rsidRPr="00170904">
        <w:rPr>
          <w:szCs w:val="24"/>
          <w:lang w:val="hr-HR"/>
        </w:rPr>
        <w:t xml:space="preserve"> 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8049EB">
        <w:rPr>
          <w:szCs w:val="24"/>
          <w:lang w:val="hr-HR"/>
        </w:rPr>
        <w:t>15.000.000,00</w:t>
      </w:r>
      <w:r>
        <w:rPr>
          <w:szCs w:val="24"/>
          <w:lang w:val="hr-HR"/>
        </w:rPr>
        <w:t xml:space="preserve"> 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trećom</w:t>
      </w:r>
      <w:r w:rsidRPr="00170904">
        <w:rPr>
          <w:szCs w:val="24"/>
          <w:lang w:val="hr-HR"/>
        </w:rPr>
        <w:t xml:space="preserve"> usmenom javnom dražbom koja će se održati </w:t>
      </w:r>
      <w:r w:rsidR="008049EB">
        <w:rPr>
          <w:szCs w:val="24"/>
          <w:lang w:val="hr-HR"/>
        </w:rPr>
        <w:t>18. svibnja</w:t>
      </w:r>
      <w:r w:rsidR="0057165B">
        <w:rPr>
          <w:szCs w:val="24"/>
          <w:lang w:val="hr-HR"/>
        </w:rPr>
        <w:t xml:space="preserve"> 2017</w:t>
      </w:r>
      <w:r w:rsidRPr="00170904">
        <w:rPr>
          <w:szCs w:val="24"/>
          <w:lang w:val="hr-HR"/>
        </w:rPr>
        <w:t xml:space="preserve">. u </w:t>
      </w:r>
      <w:r w:rsidR="004373A4">
        <w:rPr>
          <w:szCs w:val="24"/>
          <w:lang w:val="hr-HR"/>
        </w:rPr>
        <w:t>10,4</w:t>
      </w:r>
      <w:r w:rsidR="0057165B">
        <w:rPr>
          <w:szCs w:val="24"/>
          <w:lang w:val="hr-HR"/>
        </w:rPr>
        <w:t>5</w:t>
      </w:r>
      <w:r w:rsidRPr="00170904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>147/15-55 od 10. svibnja 2016.</w:t>
      </w:r>
      <w:r w:rsidR="003E5C84" w:rsidRPr="00170904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8049EB">
        <w:rPr>
          <w:szCs w:val="24"/>
          <w:lang w:val="hr-HR"/>
        </w:rPr>
        <w:t xml:space="preserve">drugu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4F330C" w:rsidP="00A76D0E" w:rsidR="004F330C" w:rsidRPr="00170904">
      <w:pPr>
        <w:ind w:right="-13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Zagreb, </w:t>
      </w:r>
      <w:r w:rsidR="00663AC2">
        <w:rPr>
          <w:szCs w:val="24"/>
          <w:lang w:val="hr-HR"/>
        </w:rPr>
        <w:t>27. ožujka</w:t>
      </w:r>
      <w:r w:rsidR="00FC5982">
        <w:rPr>
          <w:szCs w:val="24"/>
          <w:lang w:val="hr-HR"/>
        </w:rPr>
        <w:t xml:space="preserve"> 2017.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Vesna Malenica</w:t>
      </w:r>
      <w:r w:rsidR="00D96532">
        <w:rPr>
          <w:szCs w:val="24"/>
          <w:lang w:val="hr-HR"/>
        </w:rPr>
        <w:t xml:space="preserve"> v. r. 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D96532" w:rsidP="00AB7A2F" w:rsidR="00D9653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96532" w:rsidP="00995CE9" w:rsidR="00D9653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92B63" w:rsidP="00F92B63" w:rsidR="00F92B63" w:rsidRPr="00CB1943">
      <w:pPr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C5661" w:rsidP="004F330C" w:rsidR="00BC5661" w:rsidRPr="00170904">
      <w:pPr>
        <w:rPr>
          <w:lang w:val="hr-HR"/>
        </w:rPr>
      </w:pPr>
    </w:p>
    <w:sectPr w:rsidSect="00F45B86" w:rsidR="00BC5661" w:rsidRPr="001709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5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9C5FFB">
      <w:rPr>
        <w:rFonts w:hAnsi="Verdana" w:ascii="Verdana"/>
        <w:sz w:val="20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24A08"/>
    <w:rsid w:val="0023238E"/>
    <w:rsid w:val="002357C0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7FB2"/>
    <w:rsid w:val="00621116"/>
    <w:rsid w:val="00640322"/>
    <w:rsid w:val="006434B0"/>
    <w:rsid w:val="00656188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A057F"/>
    <w:rsid w:val="00CA18D7"/>
    <w:rsid w:val="00CB0E12"/>
    <w:rsid w:val="00CB4BF6"/>
    <w:rsid w:val="00CE213F"/>
    <w:rsid w:val="00D13977"/>
    <w:rsid w:val="00D3651B"/>
    <w:rsid w:val="00D56156"/>
    <w:rsid w:val="00D96532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66F59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A0C21"/>
    <w:rsid w:val="00FA3A0A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96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5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5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5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5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96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5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5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5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5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</izvorni_sadrzaj>
    <derivirana_varijabla naziv="DomainObject.Primjedba_1">3.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3153</properties:Characters>
  <properties:Lines>78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2017-03-27T13:11:00Z</dcterms:created>
  <dc:creator>ksvajger</dc:creator>
  <cp:lastModifiedBy>Kristina Švajger</cp:lastModifiedBy>
  <cp:lastPrinted>2017-03-27T13:14:00Z</cp:lastPrinted>
  <dcterms:modified xmlns:xsi="http://www.w3.org/2001/XMLSchema-instance" xsi:type="dcterms:W3CDTF">2017-03-27T13:14:00Z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