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3af8c" w14:paraId="063af8c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7F4896">
        <w:t>1293</w:t>
      </w:r>
      <w:r w:rsidR="00E473EF">
        <w:t>/201</w:t>
      </w:r>
      <w:r w:rsidR="00287CE8">
        <w:t>8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7F4896">
        <w:t>1293</w:t>
      </w:r>
      <w:r w:rsidR="00E473EF">
        <w:t>/201</w:t>
      </w:r>
      <w:r w:rsidR="00287CE8">
        <w:t>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2C43AF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287CE8">
        <w:t xml:space="preserve"> </w:t>
      </w:r>
      <w:r w:rsidR="007F4896">
        <w:t>OMNIA VITA d.o.o. za trgovinu i usluge, Sveta Nedjelja (Grad Sveta Nedjelja), Vinogradska 32, OIB: 06197488577</w:t>
      </w:r>
      <w:r w:rsidR="002C43AF">
        <w:t>.</w:t>
      </w:r>
      <w:r w:rsidR="0059692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723">
        <w:t xml:space="preserve"> </w:t>
      </w:r>
      <w:r w:rsidR="007F4896">
        <w:t>44.541,83</w:t>
      </w:r>
      <w:r w:rsidR="00FE613E">
        <w:t xml:space="preserve"> kn.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 xml:space="preserve">4. Pozivaju se vjerovnici dužnika najkasnije u roku od </w:t>
      </w:r>
      <w:r w:rsidR="00287CE8">
        <w:t>45 (</w:t>
      </w:r>
      <w:r>
        <w:t>četrdeset pet)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7F4896">
        <w:t xml:space="preserve"> 2. kolovoza</w:t>
      </w:r>
      <w:r w:rsidR="004B3F81">
        <w:t xml:space="preserve"> </w:t>
      </w:r>
      <w:r w:rsidR="00F812ED">
        <w:t>201</w:t>
      </w:r>
      <w:r w:rsidR="00287CE8">
        <w:t>8</w:t>
      </w:r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09DA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33FC"/>
    <w:rsid w:val="00185571"/>
    <w:rsid w:val="001A0D9A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87CE8"/>
    <w:rsid w:val="00297E94"/>
    <w:rsid w:val="002C43AF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0827"/>
    <w:rsid w:val="003C1DDC"/>
    <w:rsid w:val="003D35F9"/>
    <w:rsid w:val="003E3A15"/>
    <w:rsid w:val="004006C6"/>
    <w:rsid w:val="00403973"/>
    <w:rsid w:val="00413F4C"/>
    <w:rsid w:val="004158CB"/>
    <w:rsid w:val="004234FE"/>
    <w:rsid w:val="004243E6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B3F81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9692E"/>
    <w:rsid w:val="005A0039"/>
    <w:rsid w:val="005B06CF"/>
    <w:rsid w:val="005D476D"/>
    <w:rsid w:val="005E26B2"/>
    <w:rsid w:val="005E2723"/>
    <w:rsid w:val="005E4AB8"/>
    <w:rsid w:val="005F0073"/>
    <w:rsid w:val="005F2331"/>
    <w:rsid w:val="005F4627"/>
    <w:rsid w:val="00614405"/>
    <w:rsid w:val="006219A7"/>
    <w:rsid w:val="00627F6A"/>
    <w:rsid w:val="0064457C"/>
    <w:rsid w:val="006450C0"/>
    <w:rsid w:val="00657B8E"/>
    <w:rsid w:val="00691ED5"/>
    <w:rsid w:val="006C7C54"/>
    <w:rsid w:val="006D2EC3"/>
    <w:rsid w:val="006D4A58"/>
    <w:rsid w:val="006D7311"/>
    <w:rsid w:val="006F130C"/>
    <w:rsid w:val="006F1F66"/>
    <w:rsid w:val="006F6DCF"/>
    <w:rsid w:val="00701DD9"/>
    <w:rsid w:val="0071015B"/>
    <w:rsid w:val="007225E1"/>
    <w:rsid w:val="00752EEB"/>
    <w:rsid w:val="00766090"/>
    <w:rsid w:val="007B0766"/>
    <w:rsid w:val="007B5AFD"/>
    <w:rsid w:val="007B7C6C"/>
    <w:rsid w:val="007C6FB0"/>
    <w:rsid w:val="007D5A5D"/>
    <w:rsid w:val="007F4896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8E290F"/>
    <w:rsid w:val="0091251E"/>
    <w:rsid w:val="00916786"/>
    <w:rsid w:val="00920CA0"/>
    <w:rsid w:val="00925483"/>
    <w:rsid w:val="009418A6"/>
    <w:rsid w:val="009419D8"/>
    <w:rsid w:val="00952160"/>
    <w:rsid w:val="00975CC6"/>
    <w:rsid w:val="00992901"/>
    <w:rsid w:val="009A2752"/>
    <w:rsid w:val="009B1875"/>
    <w:rsid w:val="009D16E5"/>
    <w:rsid w:val="009E5982"/>
    <w:rsid w:val="00A11486"/>
    <w:rsid w:val="00A13FC9"/>
    <w:rsid w:val="00A23293"/>
    <w:rsid w:val="00A3406F"/>
    <w:rsid w:val="00A71431"/>
    <w:rsid w:val="00A87324"/>
    <w:rsid w:val="00AA13CA"/>
    <w:rsid w:val="00AA3A7B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724A2"/>
    <w:rsid w:val="00B82074"/>
    <w:rsid w:val="00B82F18"/>
    <w:rsid w:val="00B8496C"/>
    <w:rsid w:val="00BB7725"/>
    <w:rsid w:val="00BC5988"/>
    <w:rsid w:val="00BE2BCD"/>
    <w:rsid w:val="00BE6A48"/>
    <w:rsid w:val="00C13922"/>
    <w:rsid w:val="00C26753"/>
    <w:rsid w:val="00C307EB"/>
    <w:rsid w:val="00C3490F"/>
    <w:rsid w:val="00C51EF9"/>
    <w:rsid w:val="00C56650"/>
    <w:rsid w:val="00C836B9"/>
    <w:rsid w:val="00C958E9"/>
    <w:rsid w:val="00CC68C8"/>
    <w:rsid w:val="00CE4F6A"/>
    <w:rsid w:val="00CE7362"/>
    <w:rsid w:val="00D00649"/>
    <w:rsid w:val="00D01B78"/>
    <w:rsid w:val="00D11D56"/>
    <w:rsid w:val="00D341A4"/>
    <w:rsid w:val="00D35A61"/>
    <w:rsid w:val="00D419EB"/>
    <w:rsid w:val="00D42260"/>
    <w:rsid w:val="00D439E7"/>
    <w:rsid w:val="00D66226"/>
    <w:rsid w:val="00D84142"/>
    <w:rsid w:val="00D92C9F"/>
    <w:rsid w:val="00D93A6A"/>
    <w:rsid w:val="00DA1DA3"/>
    <w:rsid w:val="00DC5E6C"/>
    <w:rsid w:val="00DD4625"/>
    <w:rsid w:val="00DF485C"/>
    <w:rsid w:val="00E16172"/>
    <w:rsid w:val="00E20AA2"/>
    <w:rsid w:val="00E313F3"/>
    <w:rsid w:val="00E473EF"/>
    <w:rsid w:val="00E60025"/>
    <w:rsid w:val="00E6561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064E2"/>
    <w:rsid w:val="00F100EF"/>
    <w:rsid w:val="00F12C44"/>
    <w:rsid w:val="00F14ABA"/>
    <w:rsid w:val="00F371B8"/>
    <w:rsid w:val="00F45FB5"/>
    <w:rsid w:val="00F75FBE"/>
    <w:rsid w:val="00F812ED"/>
    <w:rsid w:val="00F81928"/>
    <w:rsid w:val="00F85A47"/>
    <w:rsid w:val="00FA5A8D"/>
    <w:rsid w:val="00FB50B9"/>
    <w:rsid w:val="00FB7963"/>
    <w:rsid w:val="00FD45CA"/>
    <w:rsid w:val="00FD78CF"/>
    <w:rsid w:val="00FE50A6"/>
    <w:rsid w:val="00FE5848"/>
    <w:rsid w:val="00FE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2018.</izvorni_sadrzaj>
    <derivirana_varijabla naziv="DomainObject.DatumDonosenjaOdluke_1">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1293</izvorni_sadrzaj>
    <derivirana_varijabla naziv="DomainObject.Predmet.Broj_1">1293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2018.</izvorni_sadrzaj>
    <derivirana_varijabla naziv="DomainObject.Predmet.DatumOsnivanja_1">17.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St-1293/2018</izvorni_sadrzaj>
    <derivirana_varijabla naziv="DomainObject.Predmet.OznakaBroj_1">St-1293/2018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OMNIA VITA d.o.o.</izvorni_sadrzaj>
    <derivirana_varijabla naziv="DomainObject.Predmet.ProtustrankaFormated_1">  OMNIA VITA d.o.o.</derivirana_varijabla>
  </DomainObject.Predmet.ProtustrankaFormated>
  <DomainObject.Predmet.ProtustrankaFormatedOIB>
    <izvorni_sadrzaj>  OMNIA VITA d.o.o., OIB 06197488577</izvorni_sadrzaj>
    <derivirana_varijabla naziv="DomainObject.Predmet.ProtustrankaFormatedOIB_1">  OMNIA VITA d.o.o., OIB 06197488577</derivirana_varijabla>
  </DomainObject.Predmet.ProtustrankaFormatedOIB>
  <DomainObject.Predmet.ProtustrankaFormatedWithAdress>
    <izvorni_sadrzaj> OMNIA VITA d.o.o., Vinogradska 32, 10431 Sveta Nedelja</izvorni_sadrzaj>
    <derivirana_varijabla naziv="DomainObject.Predmet.ProtustrankaFormatedWithAdress_1"> OMNIA VITA d.o.o., Vinogradska 32, 10431 Sveta Nedelja</derivirana_varijabla>
  </DomainObject.Predmet.ProtustrankaFormatedWithAdress>
  <DomainObject.Predmet.ProtustrankaFormatedWithAdressOIB>
    <izvorni_sadrzaj> OMNIA VITA d.o.o., OIB 06197488577, Vinogradska 32, 10431 Sveta Nedelja</izvorni_sadrzaj>
    <derivirana_varijabla naziv="DomainObject.Predmet.ProtustrankaFormatedWithAdressOIB_1"> OMNIA VITA d.o.o., OIB 06197488577, Vinogradska 32, 10431 Sveta Nedelja</derivirana_varijabla>
  </DomainObject.Predmet.ProtustrankaFormatedWithAdressOIB>
  <DomainObject.Predmet.ProtustrankaWithAdress>
    <izvorni_sadrzaj>OMNIA VITA d.o.o. Vinogradska 32, 10431 Sveta Nedelja</izvorni_sadrzaj>
    <derivirana_varijabla naziv="DomainObject.Predmet.ProtustrankaWithAdress_1">OMNIA VITA d.o.o. Vinogradska 32, 10431 Sveta Nedelja</derivirana_varijabla>
  </DomainObject.Predmet.ProtustrankaWithAdress>
  <DomainObject.Predmet.ProtustrankaWithAdressOIB>
    <izvorni_sadrzaj>OMNIA VITA d.o.o., OIB 06197488577, Vinogradska 32, 10431 Sveta Nedelja</izvorni_sadrzaj>
    <derivirana_varijabla naziv="DomainObject.Predmet.ProtustrankaWithAdressOIB_1">OMNIA VITA d.o.o., OIB 06197488577, Vinogradska 32, 10431 Sveta Nedelja</derivirana_varijabla>
  </DomainObject.Predmet.ProtustrankaWithAdressOIB>
  <DomainObject.Predmet.ProtustrankaNazivFormated>
    <izvorni_sadrzaj>OMNIA VITA d.o.o.</izvorni_sadrzaj>
    <derivirana_varijabla naziv="DomainObject.Predmet.ProtustrankaNazivFormated_1">OMNIA VITA d.o.o.</derivirana_varijabla>
  </DomainObject.Predmet.ProtustrankaNazivFormated>
  <DomainObject.Predmet.ProtustrankaNazivFormatedOIB>
    <izvorni_sadrzaj>OMNIA VITA d.o.o., OIB 06197488577</izvorni_sadrzaj>
    <derivirana_varijabla naziv="DomainObject.Predmet.ProtustrankaNazivFormatedOIB_1">OMNIA VITA d.o.o., OIB 06197488577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OMNIA VITA d.o.o.</item>
    </izvorni_sadrzaj>
    <derivirana_varijabla naziv="DomainObject.Predmet.ProtuStrankaListFormated_1">
      <item>OMNIA VITA d.o.o.</item>
    </derivirana_varijabla>
  </DomainObject.Predmet.ProtuStrankaListFormated>
  <DomainObject.Predmet.ProtuStrankaListFormatedOIB>
    <izvorni_sadrzaj>
      <item>OMNIA VITA d.o.o., OIB 06197488577</item>
    </izvorni_sadrzaj>
    <derivirana_varijabla naziv="DomainObject.Predmet.ProtuStrankaListFormatedOIB_1">
      <item>OMNIA VITA d.o.o., OIB 06197488577</item>
    </derivirana_varijabla>
  </DomainObject.Predmet.ProtuStrankaListFormatedOIB>
  <DomainObject.Predmet.ProtuStrankaListFormatedWithAdress>
    <izvorni_sadrzaj>
      <item>OMNIA VITA d.o.o., Vinogradska 32, 10431 Sveta Nedelja</item>
    </izvorni_sadrzaj>
    <derivirana_varijabla naziv="DomainObject.Predmet.ProtuStrankaListFormatedWithAdress_1">
      <item>OMNIA VITA d.o.o., Vinogradska 32, 10431 Sveta Nedelja</item>
    </derivirana_varijabla>
  </DomainObject.Predmet.ProtuStrankaListFormatedWithAdress>
  <DomainObject.Predmet.ProtuStrankaListFormatedWithAdressOIB>
    <izvorni_sadrzaj>
      <item>OMNIA VITA d.o.o., OIB 06197488577, Vinogradska 32, 10431 Sveta Nedelja</item>
    </izvorni_sadrzaj>
    <derivirana_varijabla naziv="DomainObject.Predmet.ProtuStrankaListFormatedWithAdressOIB_1">
      <item>OMNIA VITA d.o.o., OIB 06197488577, Vinogradska 32, 10431 Sveta Nedelja</item>
    </derivirana_varijabla>
  </DomainObject.Predmet.ProtuStrankaListFormatedWithAdressOIB>
  <DomainObject.Predmet.ProtuStrankaListNazivFormated>
    <izvorni_sadrzaj>
      <item>OMNIA VITA d.o.o.</item>
    </izvorni_sadrzaj>
    <derivirana_varijabla naziv="DomainObject.Predmet.ProtuStrankaListNazivFormated_1">
      <item>OMNIA VITA d.o.o.</item>
    </derivirana_varijabla>
  </DomainObject.Predmet.ProtuStrankaListNazivFormated>
  <DomainObject.Predmet.ProtuStrankaListNazivFormatedOIB>
    <izvorni_sadrzaj>
      <item>OMNIA VITA d.o.o., OIB 06197488577</item>
    </izvorni_sadrzaj>
    <derivirana_varijabla naziv="DomainObject.Predmet.ProtuStrankaListNazivFormatedOIB_1">
      <item>OMNIA VITA d.o.o., OIB 06197488577</item>
    </derivirana_varijabla>
  </DomainObject.Predmet.ProtuStrankaListNazivFormatedOIB>
  <DomainObject.Predmet.OstaliListFormated>
    <izvorni_sadrzaj>
      <item>Romana-Kornelija Purić</item>
    </izvorni_sadrzaj>
    <derivirana_varijabla naziv="DomainObject.Predmet.OstaliListFormated_1">
      <item>Romana-Kornelija Purić</item>
    </derivirana_varijabla>
  </DomainObject.Predmet.OstaliListFormated>
  <DomainObject.Predmet.OstaliListFormatedOIB>
    <izvorni_sadrzaj>
      <item>Romana-Kornelija Purić, OIB 15732809612</item>
    </izvorni_sadrzaj>
    <derivirana_varijabla naziv="DomainObject.Predmet.OstaliListFormatedOIB_1">
      <item>Romana-Kornelija Purić, OIB 15732809612</item>
    </derivirana_varijabla>
  </DomainObject.Predmet.OstaliListFormatedOIB>
  <DomainObject.Predmet.OstaliListFormatedWithAdress>
    <izvorni_sadrzaj>
      <item>Romana-Kornelija Purić, Vinogradska 32, 10431 Sveta Nedelja</item>
    </izvorni_sadrzaj>
    <derivirana_varijabla naziv="DomainObject.Predmet.OstaliListFormatedWithAdress_1">
      <item>Romana-Kornelija Purić, Vinogradska 32, 10431 Sveta Nedelja</item>
    </derivirana_varijabla>
  </DomainObject.Predmet.OstaliListFormatedWithAdress>
  <DomainObject.Predmet.OstaliListFormatedWithAdressOIB>
    <izvorni_sadrzaj>
      <item>Romana-Kornelija Purić, OIB 15732809612, Vinogradska 32, 10431 Sveta Nedelja</item>
    </izvorni_sadrzaj>
    <derivirana_varijabla naziv="DomainObject.Predmet.OstaliListFormatedWithAdressOIB_1">
      <item>Romana-Kornelija Purić, OIB 15732809612, Vinogradska 32, 10431 Sveta Nedelja</item>
    </derivirana_varijabla>
  </DomainObject.Predmet.OstaliListFormatedWithAdressOIB>
  <DomainObject.Predmet.OstaliListNazivFormated>
    <izvorni_sadrzaj>
      <item>Romana-Kornelija Purić</item>
    </izvorni_sadrzaj>
    <derivirana_varijabla naziv="DomainObject.Predmet.OstaliListNazivFormated_1">
      <item>Romana-Kornelija Purić</item>
    </derivirana_varijabla>
  </DomainObject.Predmet.OstaliListNazivFormated>
  <DomainObject.Predmet.OstaliListNazivFormatedOIB>
    <izvorni_sadrzaj>
      <item>Romana-Kornelija Purić, OIB 15732809612</item>
    </izvorni_sadrzaj>
    <derivirana_varijabla naziv="DomainObject.Predmet.OstaliListNazivFormatedOIB_1">
      <item>Romana-Kornelija Purić, OIB 15732809612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2018.</izvorni_sadrzaj>
    <derivirana_varijabla naziv="DomainObject.Datum_1">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OMNIA VITA d.o.o.</izvorni_sadrzaj>
    <derivirana_varijabla naziv="DomainObject.Predmet.ProtustrankaIDrugi_1">OMNIA VITA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OMNIA VITA d.o.o., OIB 06197488577, Vinogradska 32, 10431 Sveta Nedelja</izvorni_sadrzaj>
    <derivirana_varijabla naziv="DomainObject.Predmet.ProtustrankaIDrugiAdressOIB_1">OMNIA VITA d.o.o., OIB 06197488577, Vinogradska 32,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OMNIA VITA d.o.o.</item>
      <item>Romana-Kornelija Purić</item>
    </izvorni_sadrzaj>
    <derivirana_varijabla naziv="DomainObject.Predmet.SudioniciListNaziv_1">
      <item>FINA Regionalni centar Zagreb</item>
      <item>OMNIA VITA d.o.o.</item>
      <item>Romana-Kornelija Purić</item>
    </derivirana_varijabla>
  </DomainObject.Predmet.SudioniciListNaziv>
  <DomainObject.Predmet.SudioniciListAdressOIB>
    <izvorni_sadrzaj>
      <item>FINA Regionalni centar Zagreb, OIB 85821130368, Trg svibanjskih žrtava 1995. 1,10000 Zagreb</item>
      <item>OMNIA VITA d.o.o., OIB 06197488577, Vinogradska 32,10431 Sveta Nedelja</item>
      <item>Romana-Kornelija Purić, OIB 15732809612, Vinogradska 32,10431 Sveta Nedelja</item>
    </izvorni_sadrzaj>
    <derivirana_varijabla naziv="DomainObject.Predmet.SudioniciListAdressOIB_1">
      <item>FINA Regionalni centar Zagreb, OIB 85821130368, Trg svibanjskih žrtava 1995. 1,10000 Zagreb</item>
      <item>OMNIA VITA d.o.o., OIB 06197488577, Vinogradska 32,10431 Sveta Nedelja</item>
      <item>Romana-Kornelija Purić, OIB 15732809612, Vinogradska 32,10431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06197488577</item>
      <item>, OIB 15732809612</item>
    </izvorni_sadrzaj>
    <derivirana_varijabla naziv="DomainObject.Predmet.SudioniciListNazivOIB_1">
      <item>, OIB 85821130368</item>
      <item>, OIB 06197488577</item>
      <item>, OIB 15732809612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280</properties:Words>
  <properties:Characters>1489</properties:Characters>
  <properties:Lines>42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2018-08-02T08:41:00Z</dcterms:created>
  <dc:creator>ilukac</dc:creator>
  <cp:lastModifiedBy>Katarina Babić</cp:lastModifiedBy>
  <cp:lastPrinted>2018-08-02T08:41:00Z</cp:lastPrinted>
  <dcterms:modified xmlns:xsi="http://www.w3.org/2001/XMLSchema-instance" xsi:type="dcterms:W3CDTF">2018-08-02T08:42:00Z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(1293-18 OGLAS poziv vjerovnicima - po novom Zakonu.docx)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