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65d8" w14:paraId="99b65d8" w:rsidRDefault="00EC7B72" w:rsidP="008E12EA" w:rsidR="00EC7B72">
      <w:pPr>
        <w:spacing w:lineRule="auto" w:line="240" w:after="0"/>
        <w:jc w:val="both"/>
        <w15:collapsed w:val="false"/>
        <w:rPr>
          <w:rFonts w:hAnsi="Arial Narrow" w:ascii="Arial Narrow"/>
          <w:sz w:val="24"/>
          <w:szCs w:val="24"/>
        </w:rPr>
      </w:pPr>
      <w:bookmarkStart w:name="_GoBack" w:id="0"/>
      <w:bookmarkEnd w:id="0"/>
    </w:p>
    <w:p w:rsidRDefault="00487E04" w:rsidP="00487E04" w:rsidR="00487E04" w:rsidRPr="00207109">
      <w:pPr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E04" w:rsidP="00487E04" w:rsidR="00487E04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87E04" w:rsidP="00487E04" w:rsidR="00487E04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487E04" w:rsidP="00487E04" w:rsidR="00487E04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STALNA SLUŽBA U SLAVONSKOM BRODU  </w:t>
      </w:r>
    </w:p>
    <w:p w:rsidRDefault="00487E04" w:rsidP="00487E04" w:rsidR="00487E04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Trg pobjede 13</w:t>
      </w:r>
    </w:p>
    <w:p w:rsidRDefault="00487E04" w:rsidP="00487E04" w:rsidR="00487E0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35000 Slavonski Brod                  </w:t>
      </w:r>
    </w:p>
    <w:p w:rsidRDefault="00487E04" w:rsidP="00487E04" w:rsidR="00487E04" w:rsidRPr="00207109">
      <w:pPr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                                          </w:t>
      </w:r>
      <w:r w:rsidR="005812A3">
        <w:rPr>
          <w:rFonts w:cs="Times New Roman" w:hAnsi="Times New Roman" w:ascii="Times New Roman"/>
          <w:sz w:val="24"/>
          <w:szCs w:val="24"/>
        </w:rPr>
        <w:tab/>
      </w:r>
      <w:r w:rsidR="005812A3">
        <w:rPr>
          <w:rFonts w:cs="Times New Roman" w:hAnsi="Times New Roman" w:ascii="Times New Roman"/>
          <w:sz w:val="24"/>
          <w:szCs w:val="24"/>
        </w:rPr>
        <w:tab/>
      </w:r>
      <w:r w:rsidR="005812A3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Pr="00207109">
        <w:rPr>
          <w:rFonts w:cs="Times New Roman" w:hAnsi="Times New Roman" w:ascii="Times New Roman"/>
          <w:sz w:val="24"/>
          <w:szCs w:val="24"/>
        </w:rPr>
        <w:t xml:space="preserve">  </w:t>
      </w:r>
      <w:r w:rsidRPr="00207109">
        <w:rPr>
          <w:rFonts w:cs="Times New Roman" w:hAnsi="Times New Roman" w:ascii="Times New Roman"/>
          <w:b/>
          <w:sz w:val="24"/>
          <w:szCs w:val="24"/>
        </w:rPr>
        <w:t xml:space="preserve">Broj: </w:t>
      </w:r>
      <w:r>
        <w:rPr>
          <w:rFonts w:cs="Times New Roman" w:hAnsi="Times New Roman" w:ascii="Times New Roman"/>
          <w:b/>
          <w:sz w:val="24"/>
          <w:szCs w:val="24"/>
        </w:rPr>
        <w:t>1/St-268/2018-</w:t>
      </w:r>
      <w:r w:rsidR="00EC4747">
        <w:rPr>
          <w:rFonts w:cs="Times New Roman" w:hAnsi="Times New Roman" w:ascii="Times New Roman"/>
          <w:b/>
          <w:sz w:val="24"/>
          <w:szCs w:val="24"/>
        </w:rPr>
        <w:t>18</w:t>
      </w:r>
    </w:p>
    <w:p w:rsidRDefault="00487E04" w:rsidP="00487E04" w:rsidR="00487E04" w:rsidRPr="0020710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87E04" w:rsidP="00487E04" w:rsidR="00487E04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87E04" w:rsidP="00487E04" w:rsidR="00487E04" w:rsidRPr="0020710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87E04" w:rsidP="00487E04" w:rsidR="00487E04" w:rsidRPr="00207109">
      <w:pPr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ab/>
        <w:t xml:space="preserve">TRGOVAČKI SUD U OSIJEKU STALNA SLUŽBA </w:t>
      </w:r>
      <w:r w:rsidR="00EC4747">
        <w:rPr>
          <w:rFonts w:cs="Times New Roman" w:hAnsi="Times New Roman" w:ascii="Times New Roman"/>
          <w:sz w:val="24"/>
          <w:szCs w:val="24"/>
        </w:rPr>
        <w:t>U SLAVONSKOM BRODU, po stečajnoj</w:t>
      </w:r>
      <w:r w:rsidRPr="00207109">
        <w:rPr>
          <w:rFonts w:cs="Times New Roman" w:hAnsi="Times New Roman" w:ascii="Times New Roman"/>
          <w:sz w:val="24"/>
          <w:szCs w:val="24"/>
        </w:rPr>
        <w:t xml:space="preserve"> </w:t>
      </w:r>
      <w:r w:rsidR="00EC4747">
        <w:rPr>
          <w:rFonts w:cs="Times New Roman" w:hAnsi="Times New Roman" w:ascii="Times New Roman"/>
          <w:sz w:val="24"/>
          <w:szCs w:val="24"/>
        </w:rPr>
        <w:t>sutkinji</w:t>
      </w:r>
      <w:r w:rsidRPr="00207109">
        <w:rPr>
          <w:rFonts w:cs="Times New Roman" w:hAnsi="Times New Roman" w:ascii="Times New Roman"/>
          <w:sz w:val="24"/>
          <w:szCs w:val="24"/>
        </w:rPr>
        <w:t xml:space="preserve"> Vesni Vukelić, u predstečajnom postupku koji se vodi nad dužnikom </w:t>
      </w:r>
      <w:r>
        <w:rPr>
          <w:rFonts w:cs="Times New Roman" w:hAnsi="Times New Roman" w:ascii="Times New Roman"/>
          <w:sz w:val="24"/>
          <w:szCs w:val="24"/>
        </w:rPr>
        <w:t>NIKICA SEVER, vl. Pekara Sever, Vrpolje, Bana Jelačića 10, OIB 10806646320</w:t>
      </w:r>
      <w:r w:rsidRPr="00207109">
        <w:rPr>
          <w:rFonts w:cs="Times New Roman" w:hAnsi="Times New Roman" w:ascii="Times New Roman"/>
          <w:sz w:val="24"/>
          <w:szCs w:val="24"/>
        </w:rPr>
        <w:t>, nakon ročišta radi ispitiv</w:t>
      </w:r>
      <w:r>
        <w:rPr>
          <w:rFonts w:cs="Times New Roman" w:hAnsi="Times New Roman" w:ascii="Times New Roman"/>
          <w:sz w:val="24"/>
          <w:szCs w:val="24"/>
        </w:rPr>
        <w:t>anja tražbina održanog 10. kolovoza 2018.</w:t>
      </w:r>
      <w:r w:rsidRPr="00207109">
        <w:rPr>
          <w:rFonts w:cs="Times New Roman" w:hAnsi="Times New Roman" w:ascii="Times New Roman"/>
          <w:sz w:val="24"/>
          <w:szCs w:val="24"/>
        </w:rPr>
        <w:t xml:space="preserve"> a na temelju tab</w:t>
      </w:r>
      <w:r>
        <w:rPr>
          <w:rFonts w:cs="Times New Roman" w:hAnsi="Times New Roman" w:ascii="Times New Roman"/>
          <w:sz w:val="24"/>
          <w:szCs w:val="24"/>
        </w:rPr>
        <w:t>lice ispitanih tražbina, istoga dana</w:t>
      </w:r>
    </w:p>
    <w:p w:rsidRDefault="00487E04" w:rsidP="00487E04" w:rsidR="00487E04" w:rsidRPr="00207109">
      <w:pPr>
        <w:jc w:val="center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87E04" w:rsidP="00EC4747" w:rsidR="008E12EA">
      <w:pPr>
        <w:jc w:val="both"/>
        <w:rPr>
          <w:rFonts w:hAnsi="Arial Narrow" w:ascii="Arial Narrow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ab/>
      </w:r>
      <w:r w:rsidRPr="00207109">
        <w:rPr>
          <w:rFonts w:cs="Times New Roman" w:hAnsi="Times New Roman" w:ascii="Times New Roman"/>
          <w:b/>
          <w:sz w:val="24"/>
          <w:szCs w:val="24"/>
        </w:rPr>
        <w:t>I –</w:t>
      </w:r>
      <w:r w:rsidRPr="00207109">
        <w:rPr>
          <w:rFonts w:cs="Times New Roman" w:hAnsi="Times New Roman" w:ascii="Times New Roman"/>
          <w:sz w:val="24"/>
          <w:szCs w:val="24"/>
        </w:rPr>
        <w:t xml:space="preserve"> Utvrđene su, odnosno osporene tražbine vjerovnika kako slijedi:</w:t>
      </w:r>
    </w:p>
    <w:p w:rsidRDefault="008E12EA" w:rsidP="008E12EA" w:rsidR="008E12E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8E12EA" w:rsidP="008E12EA" w:rsidR="008E12EA" w:rsidRPr="008E12E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tbl>
      <w:tblPr>
        <w:tblW w:type="pct" w:w="4771"/>
        <w:tblLayout w:type="fixed"/>
        <w:tblLook w:val="04A0" w:noVBand="1" w:noHBand="0" w:lastColumn="0" w:firstColumn="1" w:lastRow="0" w:firstRow="1"/>
      </w:tblPr>
      <w:tblGrid>
        <w:gridCol w:w="505"/>
        <w:gridCol w:w="1874"/>
        <w:gridCol w:w="1272"/>
        <w:gridCol w:w="1560"/>
        <w:gridCol w:w="1133"/>
        <w:gridCol w:w="1135"/>
        <w:gridCol w:w="1700"/>
      </w:tblGrid>
      <w:tr w:rsidTr="008E12EA" w:rsidR="008E12EA" w:rsidRPr="00927546">
        <w:trPr>
          <w:trHeight w:val="1126"/>
        </w:trPr>
        <w:tc>
          <w:tcPr>
            <w:tcW w:type="pct" w:w="275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R.br.</w:t>
            </w:r>
          </w:p>
        </w:tc>
        <w:tc>
          <w:tcPr>
            <w:tcW w:type="pct" w:w="102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  <w:t>Tvrtka  ili naziv vjerovnika</w:t>
            </w:r>
          </w:p>
        </w:tc>
        <w:tc>
          <w:tcPr>
            <w:tcW w:type="pct" w:w="69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pct" w:w="84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  <w:t>Adresa / sjedište vjerovnika</w:t>
            </w:r>
          </w:p>
        </w:tc>
        <w:tc>
          <w:tcPr>
            <w:tcW w:type="pct" w:w="6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8E12EA" w:rsidR="008E12EA" w:rsidRPr="00927546">
            <w:pPr>
              <w:spacing w:lineRule="auto" w:line="240" w:after="0"/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  <w:t xml:space="preserve">Iznos </w:t>
            </w:r>
            <w:r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  <w:t>utvrđene</w:t>
            </w:r>
            <w:r w:rsidRPr="00927546"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  <w:t xml:space="preserve"> tražbine (kn)</w:t>
            </w:r>
          </w:p>
        </w:tc>
        <w:tc>
          <w:tcPr>
            <w:tcW w:type="pct" w:w="6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  <w:t>Iznos osporene tražbine (kn)</w:t>
            </w:r>
          </w:p>
        </w:tc>
        <w:tc>
          <w:tcPr>
            <w:tcW w:type="pct" w:w="92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  <w:t>Razlog osporavanja tražbine</w:t>
            </w:r>
          </w:p>
        </w:tc>
      </w:tr>
      <w:tr w:rsidTr="008E12EA" w:rsidR="008E12EA" w:rsidRPr="00927546">
        <w:trPr>
          <w:trHeight w:val="828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b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b/>
                <w:sz w:val="16"/>
                <w:szCs w:val="16"/>
              </w:rPr>
              <w:t>A.N. PEK, društvo s ograničenom odgovornošću za graditeljstvo i trgovinu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85001067860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Radnička 9/D, 10437 Bestovje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5,26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415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ASKA d.o.o. za trgovinu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67618415844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Psunjska 1a, 31400 Đakovo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1.181,16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510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Biochem d.o.o. za trgovinu i usluge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77310247035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Hrvatskih dobrovoljaca 1, 35000 Slavonski Brod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734,60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529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4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COM - PA INFORMATIKA d.o.o. za računalne i srodne djelatnosti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82224250279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Pavićeva 27, 31400 Đakovo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2.501,45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Potraživanje u zastari</w:t>
            </w:r>
          </w:p>
        </w:tc>
      </w:tr>
      <w:tr w:rsidTr="008E12EA" w:rsidR="008E12EA" w:rsidRPr="00927546">
        <w:trPr>
          <w:trHeight w:val="522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5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CROATIA BANKA, dioničko društvo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32247795989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Roberta Frangeša Mihanovića 9, 10000 Zagreb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395,70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930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6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DATALAB TEHNOLOGIJE društvo s ograničenom odgovornošću za informatičke usluge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27335921579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Sv. Teodora 2, 52100 Pula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791,63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Potraživanje u zastari</w:t>
            </w:r>
          </w:p>
        </w:tc>
      </w:tr>
      <w:tr w:rsidTr="008E12EA" w:rsidR="008E12EA" w:rsidRPr="00927546">
        <w:trPr>
          <w:trHeight w:val="547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lastRenderedPageBreak/>
              <w:t>7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ĐAKOVAČKI VODOVOD društvo s ograničenom odgovornošću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04829242916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Bana Jelačića 65, 31400 Đakovo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6.824,71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221,82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CC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plaćeno</w:t>
            </w:r>
          </w:p>
        </w:tc>
      </w:tr>
      <w:tr w:rsidTr="008E12EA" w:rsidR="008E12EA" w:rsidRPr="00927546">
        <w:trPr>
          <w:trHeight w:val="429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8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ECO ENERGY d.o.o. za proizvodnju i usluge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09236432156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Eugena Kumičića 10, 35000 Slavonski Brod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3.000,00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Potraživanje u zastari</w:t>
            </w:r>
          </w:p>
        </w:tc>
      </w:tr>
      <w:tr w:rsidTr="008E12EA" w:rsidR="008E12EA" w:rsidRPr="00927546">
        <w:trPr>
          <w:trHeight w:val="510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9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ECOSTAR j.d.o.o. za trgovinu i ugostiteljstvo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89997457490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Njemačka 1, 34000 Požega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100,75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754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10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EUROHERC osiguranje - dioničko društvo za osiguranje imovine i osoba i druge poslove osiguranja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22694857747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Ulica grada Vukovara 282, 10000 Zagreb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13.484,27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510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11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Financijska agencija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85821130368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Ulica grada Vukovara 70, 10000 Zagreb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 xml:space="preserve">125,48   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510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12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b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b/>
                <w:sz w:val="16"/>
                <w:szCs w:val="16"/>
              </w:rPr>
              <w:t>FRANCK prehrambena industrija, dioničko društvo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07676693758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Vodovodna 20, 10000 Zagreb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275,00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CC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Plaćeno</w:t>
            </w:r>
          </w:p>
        </w:tc>
      </w:tr>
      <w:tr w:rsidTr="008E12EA" w:rsidR="008E12EA" w:rsidRPr="00927546">
        <w:trPr>
          <w:trHeight w:val="765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13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HEP-Operator distribucijskog sustava d.o.o. za distribuciju i opskrbu električne energije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46830600751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Ulica grada Vukovara 37, 10000 Zagreb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291,52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1047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14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Hrvatska radiotelevizija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68419124305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Prisavlje 3, 10000 Zagreb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 xml:space="preserve">5.186,59   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510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15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Hrvatski Telekom d.d.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81793146560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Roberta Frangeša Mihanovića 9, 10000 Zagreb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4.715,37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770,38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CC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Plaćeno</w:t>
            </w:r>
          </w:p>
        </w:tc>
      </w:tr>
      <w:tr w:rsidTr="008E12EA" w:rsidR="008E12EA" w:rsidRPr="00927546">
        <w:trPr>
          <w:trHeight w:val="510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16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INFO CENTAR vl. ZVONIMIR PERIĆ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50384521041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KNEZA BRANIMIRA 3, 31400 ĐAKOVO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3.667,50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4.900,00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CC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Plaćeno</w:t>
            </w:r>
          </w:p>
        </w:tc>
      </w:tr>
      <w:tr w:rsidTr="008E12EA" w:rsidR="008E12EA" w:rsidRPr="00927546">
        <w:trPr>
          <w:trHeight w:val="510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17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INGRI d.o.o. za projektiranje i konzalting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82406368957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Ruščičkih žrtava 41, 35208 Rušćica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1.600,00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Potraživanje u zastari</w:t>
            </w:r>
          </w:p>
        </w:tc>
      </w:tr>
      <w:tr w:rsidTr="008E12EA" w:rsidR="008E12EA" w:rsidRPr="00927546">
        <w:trPr>
          <w:trHeight w:val="510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18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INSPECTO d.o.o. za kontrolu kakvoće robe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52975458232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Električne Centrale 1, 31400 Đakovo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136,50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426,50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CC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Plaćeno</w:t>
            </w:r>
          </w:p>
        </w:tc>
      </w:tr>
      <w:tr w:rsidTr="008E12EA" w:rsidR="008E12EA" w:rsidRPr="00927546">
        <w:trPr>
          <w:trHeight w:val="628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19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KONZUM trgovina na veliko i malo d.d.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29955634590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Marijana Čavića 1a, 10000 Zagreb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581,25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Potraživanje nije evidentirano u poslovnim knjigama dužnika</w:t>
            </w:r>
          </w:p>
        </w:tc>
      </w:tr>
      <w:tr w:rsidTr="008E12EA" w:rsidR="008E12EA" w:rsidRPr="00927546">
        <w:trPr>
          <w:trHeight w:val="880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20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MILMAN proizvodnja kave, trgovina na veliko i malo, export - import, društvo s ograničenom odgovornošću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59744512982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Kralja Tomislava 30, 51260 Crikvenica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60,00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2353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21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MINISTARSTVO FINANCIJA, Porezna uprava Slavonija i Baranja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18683136487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Katančićeva 5, 10000 ZAGREB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74.295,82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</w:p>
        </w:tc>
      </w:tr>
      <w:tr w:rsidTr="008E12EA" w:rsidR="008E12EA" w:rsidRPr="00927546">
        <w:trPr>
          <w:trHeight w:val="510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22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NENO Proizvodnja svijeća i lampiona vl. MILOŠ UZELAC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23300961140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POLJSKA 2A, 31400 ĐAKOVO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2.870,50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Potraživanje u zastari</w:t>
            </w:r>
          </w:p>
        </w:tc>
      </w:tr>
      <w:tr w:rsidTr="008E12EA" w:rsidR="008E12EA" w:rsidRPr="00927546">
        <w:trPr>
          <w:trHeight w:val="1260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23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NIKICA SEVER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10806646320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BANA JELAČIĆA 10, 35210 VRPOLJE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498.500,00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 xml:space="preserve">Potraživanje vjerovnika je uvjetno i nedospjelo, vezano uz osiguranje plaćanja potraživanja razlučnog vjerovnika </w:t>
            </w:r>
          </w:p>
        </w:tc>
      </w:tr>
      <w:tr w:rsidTr="008E12EA" w:rsidR="008E12EA" w:rsidRPr="00927546">
        <w:trPr>
          <w:trHeight w:val="510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lastRenderedPageBreak/>
              <w:t>24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Odvjetnik  MIJO KLADARIĆ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91601983092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Brodska 60, 35201 Podcrkavlje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9.375,00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510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25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b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b/>
                <w:sz w:val="16"/>
                <w:szCs w:val="16"/>
              </w:rPr>
              <w:t>OPĆINA SIKIREVCI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58216299647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Ulica Ljudevita Gaja 4/a, 35224 Sikirevci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600,00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510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26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b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b/>
                <w:sz w:val="16"/>
                <w:szCs w:val="16"/>
              </w:rPr>
              <w:t>OPĆINA VRPOLJE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23975357666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Trg dr. Franje Tuđmanabb, 35210 Vrpolje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15.225,00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525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27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PIRAMIDA, UGOSTITELJSTVO, PRIJEVOZ I USLUGE vl. JOSIP KITANOVIĆ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15467174160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ŠAMAČKA 89, 35221 VELIKA KOPANICA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6.269,72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44CCA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Plaćen</w:t>
            </w:r>
            <w:r w:rsidR="00F44CCA">
              <w:rPr>
                <w:rFonts w:cs="Arial" w:eastAsia="Times New Roman" w:hAnsi="Arial Narrow" w:ascii="Arial Narrow"/>
                <w:sz w:val="16"/>
                <w:szCs w:val="16"/>
              </w:rPr>
              <w:t>o</w:t>
            </w:r>
          </w:p>
        </w:tc>
      </w:tr>
      <w:tr w:rsidTr="008E12EA" w:rsidR="008E12EA" w:rsidRPr="00927546">
        <w:trPr>
          <w:trHeight w:val="510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28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b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b/>
                <w:sz w:val="16"/>
                <w:szCs w:val="16"/>
              </w:rPr>
              <w:t>PIVOVARA OSIJEK d.o.o. za proizvodnju piva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32421849703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Vukovarska 312, 31000 Osijek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5.786,85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Potraživanje u zastari</w:t>
            </w:r>
          </w:p>
        </w:tc>
      </w:tr>
      <w:tr w:rsidTr="008E12EA" w:rsidR="008E12EA" w:rsidRPr="00927546">
        <w:trPr>
          <w:trHeight w:val="765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29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POLUS d.o.o. za trgovinu i usluge, poslove zaštite na radu i zaštite od požara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19498671843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Marka Marulića 9, 32000 Vukovar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895,00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838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30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POLJOPRIVREDNO PODUZEĆE ORAHOVICA društvo s ograničenom odgovornošću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70427199569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Pustara 1, 33515 Zdenci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3.900,00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625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31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POSLOVNA ZONA GRABI d.o.o. za proizvodnju, trgovinu i usluge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36545873475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Dr. Franje Tuđmana 8, 32000 Vukovar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88.774,10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65842" w:rsidP="00B65842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Potraživanje od 76.612,05 kn je u zastari,a iznos od 12.162,05 kn pogrešno knjižen temeljnicom</w:t>
            </w:r>
          </w:p>
        </w:tc>
      </w:tr>
      <w:tr w:rsidTr="008E12EA" w:rsidR="008E12EA" w:rsidRPr="00927546">
        <w:trPr>
          <w:trHeight w:val="309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32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PRIMUS MEDIA d.o.o. za usluge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16109874801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Ulica Potočnica 2, 10360 Sesvete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3.750,00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CCA" w:rsidP="00F44CCA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Plaćeno</w:t>
            </w:r>
          </w:p>
        </w:tc>
      </w:tr>
      <w:tr w:rsidTr="008E12EA" w:rsidR="008E12EA" w:rsidRPr="00927546">
        <w:trPr>
          <w:trHeight w:val="698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33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PRO-DG društvo s ograničenom odgovornošću za trgovinu i usluge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17034070548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Prigornica 2, 10000 Zagreb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9.093,24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510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34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Proenergy d.o.o. za proizvodnju električne energije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63962176928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J. Marohnića 1, 10000 Zagreb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24.709,60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CCA" w:rsidP="00F44CCA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Plaćeno</w:t>
            </w:r>
          </w:p>
        </w:tc>
      </w:tr>
      <w:tr w:rsidTr="008E12EA" w:rsidR="008E12EA" w:rsidRPr="00927546">
        <w:trPr>
          <w:trHeight w:val="644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35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REMONT-METALI, STROJOBRAVARSKI OBRT, vl. MARKO ČURIĆ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80501734604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ĐURE BASARIČEKA 5, 31400 ĐAKOVO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281,25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765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36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b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b/>
                <w:sz w:val="16"/>
                <w:szCs w:val="16"/>
              </w:rPr>
              <w:t>RUNOLIST d. o. o. za promet, komunalno gospodarstvo i pogrebne poslove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89249510637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J. J. Štrosmajera 34, 35214 Vrpolje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6.006,60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510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37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STRIZIVOJNA HRAST d.o.o. proizvodnja i trgovina drvom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30003644808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B.Radića 82, 31400 Strizivojna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10.986,25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Potraživanje u zastari</w:t>
            </w:r>
          </w:p>
        </w:tc>
      </w:tr>
      <w:tr w:rsidTr="008E12EA" w:rsidR="008E12EA" w:rsidRPr="00927546">
        <w:trPr>
          <w:trHeight w:val="765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38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TEKA, društvo s ograničenom odgovornošću za trgovinu i usluge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69068459103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Ivana Filipovića 154a, 35221 Velika Kopanica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184,01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Potraživanje u zastari</w:t>
            </w:r>
          </w:p>
        </w:tc>
      </w:tr>
      <w:tr w:rsidTr="008E12EA" w:rsidR="008E12EA" w:rsidRPr="00927546">
        <w:trPr>
          <w:trHeight w:val="956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39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TRGOVAČKI CENTAR BROD društvo s ograničenom odgovornošću za trgovinu i usluge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28837042663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Fra Luje Maruna 21, 35000 Slavonski Brod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1.003,56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Potraživanje u zastari</w:t>
            </w:r>
          </w:p>
        </w:tc>
      </w:tr>
      <w:tr w:rsidTr="008E12EA" w:rsidR="008E12EA" w:rsidRPr="00927546">
        <w:trPr>
          <w:trHeight w:val="608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40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VAGAR, obrt za serisiranje vaga i utega, vl. STJEPAN KOVAČEVIĆ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97890099316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OTOKARA KERŠOVANIJA 3, 31400 ĐAKOVO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197,00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Potraživanje u zastari</w:t>
            </w:r>
          </w:p>
        </w:tc>
      </w:tr>
      <w:tr w:rsidTr="008E12EA" w:rsidR="008E12EA" w:rsidRPr="00927546">
        <w:trPr>
          <w:trHeight w:val="818"/>
        </w:trPr>
        <w:tc>
          <w:tcPr>
            <w:tcW w:type="pct" w:w="2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41</w:t>
            </w:r>
          </w:p>
        </w:tc>
        <w:tc>
          <w:tcPr>
            <w:tcW w:type="pct" w:w="1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rPr>
                <w:rFonts w:cs="Arial" w:eastAsia="Times New Roman" w:hAnsi="Arial Narrow" w:ascii="Arial Narrow"/>
                <w:b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b/>
                <w:sz w:val="16"/>
                <w:szCs w:val="16"/>
              </w:rPr>
              <w:t>VELPRO - CENTAR društvo s ograničenom odgovornošću za trgovinu i usluge</w:t>
            </w:r>
          </w:p>
        </w:tc>
        <w:tc>
          <w:tcPr>
            <w:tcW w:type="pct" w:w="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46660800468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Marijana Čavića 1, 10000 Zagreb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38.837,51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  <w:tr w:rsidTr="008E12EA" w:rsidR="008E12EA" w:rsidRPr="00927546">
        <w:trPr>
          <w:trHeight w:val="70"/>
        </w:trPr>
        <w:tc>
          <w:tcPr>
            <w:tcW w:type="pct" w:w="2839"/>
            <w:gridSpan w:val="4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8E12EA" w:rsidP="00C22D1B" w:rsidR="008E12EA" w:rsidRPr="00927546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UKUPNO:</w:t>
            </w:r>
          </w:p>
        </w:tc>
        <w:tc>
          <w:tcPr>
            <w:tcW w:type="pct" w:w="6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195.418,83</w:t>
            </w:r>
          </w:p>
        </w:tc>
        <w:tc>
          <w:tcPr>
            <w:tcW w:type="pct" w:w="6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658.099,62</w:t>
            </w:r>
          </w:p>
        </w:tc>
        <w:tc>
          <w:tcPr>
            <w:tcW w:type="pct" w:w="9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E12EA" w:rsidP="00F277B0" w:rsidR="008E12EA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 </w:t>
            </w:r>
          </w:p>
        </w:tc>
      </w:tr>
    </w:tbl>
    <w:p w:rsidRDefault="00EC4DC5" w:rsidP="007D7515" w:rsidR="00EC4DC5">
      <w:pPr>
        <w:spacing w:lineRule="auto" w:line="240" w:after="0"/>
        <w:jc w:val="both"/>
        <w:rPr>
          <w:rFonts w:hAnsi="Arial Narrow" w:ascii="Arial Narrow"/>
        </w:rPr>
      </w:pPr>
    </w:p>
    <w:p w:rsidRDefault="00EC4747" w:rsidP="007D7515" w:rsidR="00EC4747">
      <w:pPr>
        <w:spacing w:lineRule="auto" w:line="240" w:after="0"/>
        <w:jc w:val="both"/>
        <w:rPr>
          <w:rFonts w:hAnsi="Arial Narrow" w:ascii="Arial Narrow"/>
        </w:rPr>
      </w:pPr>
    </w:p>
    <w:p w:rsidRDefault="00EC4747" w:rsidP="007D7515" w:rsidR="00EC4747">
      <w:pPr>
        <w:spacing w:lineRule="auto" w:line="240" w:after="0"/>
        <w:jc w:val="both"/>
        <w:rPr>
          <w:rFonts w:hAnsi="Arial Narrow" w:ascii="Arial Narrow"/>
        </w:rPr>
      </w:pPr>
    </w:p>
    <w:p w:rsidRDefault="00F44CCA" w:rsidP="007D7515" w:rsidR="00F44CCA" w:rsidRPr="00927546">
      <w:pPr>
        <w:spacing w:lineRule="auto" w:line="240" w:after="0"/>
        <w:jc w:val="both"/>
        <w:rPr>
          <w:rFonts w:hAnsi="Arial Narrow" w:ascii="Arial Narrow"/>
        </w:rPr>
      </w:pPr>
    </w:p>
    <w:p w:rsidRDefault="00EC4DC5" w:rsidP="007D7515" w:rsidR="00B85245" w:rsidRPr="00927546">
      <w:pPr>
        <w:spacing w:lineRule="auto" w:line="240" w:after="0"/>
        <w:jc w:val="both"/>
        <w:rPr>
          <w:rFonts w:hAnsi="Arial Narrow" w:ascii="Arial Narrow"/>
        </w:rPr>
      </w:pPr>
      <w:r w:rsidRPr="00927546">
        <w:rPr>
          <w:rFonts w:hAnsi="Arial Narrow" w:ascii="Arial Narrow"/>
        </w:rPr>
        <w:t>VJEROVNICI S PRAVOM ODVOJENOG NAMIRENJA</w:t>
      </w:r>
    </w:p>
    <w:tbl>
      <w:tblPr>
        <w:tblStyle w:val="Reetkatablice"/>
        <w:tblW w:type="dxa" w:w="13036"/>
        <w:tblLayout w:type="fixed"/>
        <w:tblLook w:val="04A0" w:noVBand="1" w:noHBand="0" w:lastColumn="0" w:firstColumn="1" w:lastRow="0" w:firstRow="1"/>
      </w:tblPr>
      <w:tblGrid>
        <w:gridCol w:w="250"/>
        <w:gridCol w:w="1134"/>
        <w:gridCol w:w="1446"/>
        <w:gridCol w:w="1134"/>
        <w:gridCol w:w="1531"/>
        <w:gridCol w:w="992"/>
        <w:gridCol w:w="1559"/>
        <w:gridCol w:w="1276"/>
        <w:gridCol w:w="3714"/>
      </w:tblGrid>
      <w:tr w:rsidTr="009666AB" w:rsidR="00927546" w:rsidRPr="00927546">
        <w:trPr>
          <w:trHeight w:val="1005"/>
        </w:trPr>
        <w:tc>
          <w:tcPr>
            <w:tcW w:type="dxa" w:w="250"/>
            <w:hideMark/>
          </w:tcPr>
          <w:p w:rsidRDefault="00C22D1B" w:rsidP="006D3F72" w:rsidR="00C22D1B" w:rsidRPr="00927546">
            <w:pPr>
              <w:rPr>
                <w:rFonts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/>
                <w:bCs/>
                <w:sz w:val="16"/>
                <w:szCs w:val="16"/>
              </w:rPr>
              <w:t>R.br.</w:t>
            </w:r>
          </w:p>
        </w:tc>
        <w:tc>
          <w:tcPr>
            <w:tcW w:type="dxa" w:w="1134"/>
          </w:tcPr>
          <w:p w:rsidRDefault="00C22D1B" w:rsidP="006D3F72" w:rsidR="00C22D1B" w:rsidRPr="00927546">
            <w:pPr>
              <w:rPr>
                <w:rFonts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/>
                <w:bCs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dxa" w:w="1446"/>
            <w:hideMark/>
          </w:tcPr>
          <w:p w:rsidRDefault="00C22D1B" w:rsidP="006D3F72" w:rsidR="00C22D1B" w:rsidRPr="00927546">
            <w:pPr>
              <w:rPr>
                <w:rFonts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/>
                <w:bCs/>
                <w:sz w:val="16"/>
                <w:szCs w:val="16"/>
              </w:rPr>
              <w:t xml:space="preserve">OIB razlučnog vjerovnika </w:t>
            </w:r>
          </w:p>
        </w:tc>
        <w:tc>
          <w:tcPr>
            <w:tcW w:type="dxa" w:w="1134"/>
            <w:hideMark/>
          </w:tcPr>
          <w:p w:rsidRDefault="00C22D1B" w:rsidP="006D3F72" w:rsidR="00C22D1B" w:rsidRPr="00927546">
            <w:pPr>
              <w:rPr>
                <w:rFonts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/>
                <w:bCs/>
                <w:sz w:val="16"/>
                <w:szCs w:val="16"/>
              </w:rPr>
              <w:t>Adresa / sjedište razlučnog vjerovnika</w:t>
            </w:r>
          </w:p>
        </w:tc>
        <w:tc>
          <w:tcPr>
            <w:tcW w:type="dxa" w:w="1531"/>
            <w:hideMark/>
          </w:tcPr>
          <w:p w:rsidRDefault="00C22D1B" w:rsidP="006D3F72" w:rsidR="00C22D1B" w:rsidRPr="00927546">
            <w:pPr>
              <w:rPr>
                <w:rFonts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/>
                <w:bCs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dxa" w:w="992"/>
            <w:hideMark/>
          </w:tcPr>
          <w:p w:rsidRDefault="00C22D1B" w:rsidP="006D3F72" w:rsidR="00C22D1B" w:rsidRPr="00927546">
            <w:pPr>
              <w:rPr>
                <w:rFonts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/>
                <w:bCs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dxa" w:w="1559"/>
            <w:hideMark/>
          </w:tcPr>
          <w:p w:rsidRDefault="00C22D1B" w:rsidP="006D3F72" w:rsidR="00C22D1B" w:rsidRPr="00927546">
            <w:pPr>
              <w:rPr>
                <w:rFonts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/>
                <w:bCs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dxa" w:w="1276"/>
            <w:hideMark/>
          </w:tcPr>
          <w:p w:rsidRDefault="00C22D1B" w:rsidP="006D3F72" w:rsidR="00F44CCA">
            <w:pPr>
              <w:rPr>
                <w:rFonts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/>
                <w:bCs/>
                <w:sz w:val="16"/>
                <w:szCs w:val="16"/>
              </w:rPr>
              <w:t>Dio imovine na</w:t>
            </w:r>
          </w:p>
          <w:p w:rsidRDefault="00C22D1B" w:rsidP="006D3F72" w:rsidR="00C22D1B" w:rsidRPr="00927546">
            <w:pPr>
              <w:rPr>
                <w:rFonts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/>
                <w:bCs/>
                <w:sz w:val="16"/>
                <w:szCs w:val="16"/>
              </w:rPr>
              <w:t xml:space="preserve"> koji se odnosi razlučno pravo</w:t>
            </w:r>
          </w:p>
        </w:tc>
        <w:tc>
          <w:tcPr>
            <w:tcW w:type="dxa" w:w="3714"/>
          </w:tcPr>
          <w:p w:rsidRDefault="00C22D1B" w:rsidP="006D3F72" w:rsidR="00D84932">
            <w:pPr>
              <w:rPr>
                <w:rFonts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/>
                <w:bCs/>
                <w:sz w:val="16"/>
                <w:szCs w:val="16"/>
              </w:rPr>
              <w:t xml:space="preserve">Vjerovnik se odriče </w:t>
            </w:r>
          </w:p>
          <w:p w:rsidRDefault="00C22D1B" w:rsidP="006D3F72" w:rsidR="00D84932">
            <w:pPr>
              <w:rPr>
                <w:rFonts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/>
                <w:bCs/>
                <w:sz w:val="16"/>
                <w:szCs w:val="16"/>
              </w:rPr>
              <w:t>ili ne odriče prava</w:t>
            </w:r>
          </w:p>
          <w:p w:rsidRDefault="00C22D1B" w:rsidP="006D3F72" w:rsidR="00D84932">
            <w:pPr>
              <w:rPr>
                <w:rFonts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/>
                <w:bCs/>
                <w:sz w:val="16"/>
                <w:szCs w:val="16"/>
              </w:rPr>
              <w:t xml:space="preserve"> na odvojeno </w:t>
            </w:r>
          </w:p>
          <w:p w:rsidRDefault="00C22D1B" w:rsidP="006D3F72" w:rsidR="00D84932">
            <w:pPr>
              <w:rPr>
                <w:rFonts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/>
                <w:bCs/>
                <w:sz w:val="16"/>
                <w:szCs w:val="16"/>
              </w:rPr>
              <w:t xml:space="preserve">namirenje/ Vjerovnik </w:t>
            </w:r>
          </w:p>
          <w:p w:rsidRDefault="00C22D1B" w:rsidP="006D3F72" w:rsidR="00D84932">
            <w:pPr>
              <w:rPr>
                <w:rFonts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/>
                <w:bCs/>
                <w:sz w:val="16"/>
                <w:szCs w:val="16"/>
              </w:rPr>
              <w:t>pristaje ili ne pristaje</w:t>
            </w:r>
          </w:p>
          <w:p w:rsidRDefault="00C22D1B" w:rsidP="006D3F72" w:rsidR="00EC4747">
            <w:pPr>
              <w:rPr>
                <w:rFonts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/>
                <w:bCs/>
                <w:sz w:val="16"/>
                <w:szCs w:val="16"/>
              </w:rPr>
              <w:t xml:space="preserve"> na odgodu</w:t>
            </w:r>
          </w:p>
          <w:p w:rsidRDefault="00C22D1B" w:rsidP="006D3F72" w:rsidR="00C22D1B" w:rsidRPr="00927546">
            <w:pPr>
              <w:rPr>
                <w:rFonts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/>
                <w:bCs/>
                <w:sz w:val="16"/>
                <w:szCs w:val="16"/>
              </w:rPr>
              <w:t xml:space="preserve"> namirenja</w:t>
            </w:r>
          </w:p>
        </w:tc>
      </w:tr>
      <w:tr w:rsidTr="009666AB" w:rsidR="00927546" w:rsidRPr="00927546">
        <w:trPr>
          <w:trHeight w:val="450"/>
        </w:trPr>
        <w:tc>
          <w:tcPr>
            <w:tcW w:type="dxa" w:w="250"/>
          </w:tcPr>
          <w:p w:rsidRDefault="00C22D1B" w:rsidP="006D3F72" w:rsidR="00C22D1B" w:rsidRPr="00927546">
            <w:pPr>
              <w:jc w:val="both"/>
              <w:rPr>
                <w:rFonts w:hAnsi="Arial Narrow" w:ascii="Arial Narrow"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Cs/>
                <w:sz w:val="16"/>
                <w:szCs w:val="16"/>
              </w:rPr>
              <w:t>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22D1B" w:rsidP="006D3F72" w:rsidR="00C22D1B" w:rsidRPr="00927546">
            <w:pPr>
              <w:jc w:val="center"/>
              <w:rPr>
                <w:rFonts w:cs="Calibri" w:hAnsi="Arial Narrow" w:ascii="Arial Narrow"/>
                <w:bCs/>
                <w:sz w:val="16"/>
                <w:szCs w:val="16"/>
              </w:rPr>
            </w:pPr>
            <w:bookmarkStart w:name="_Hlk520557128" w:id="1"/>
            <w:r w:rsidRPr="00927546">
              <w:rPr>
                <w:rFonts w:cs="Calibri" w:hAnsi="Arial Narrow" w:ascii="Arial Narrow"/>
                <w:bCs/>
                <w:sz w:val="16"/>
                <w:szCs w:val="16"/>
              </w:rPr>
              <w:t>Raiffeisenbank Austria d.d.</w:t>
            </w:r>
            <w:bookmarkEnd w:id="1"/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2D1B" w:rsidP="006D3F72" w:rsidR="00C22D1B" w:rsidRPr="00927546">
            <w:pPr>
              <w:jc w:val="center"/>
              <w:rPr>
                <w:rFonts w:cs="Calibri" w:hAnsi="Arial Narrow" w:ascii="Arial Narrow"/>
                <w:bCs/>
                <w:sz w:val="16"/>
                <w:szCs w:val="16"/>
              </w:rPr>
            </w:pPr>
            <w:r w:rsidRPr="00927546">
              <w:rPr>
                <w:rFonts w:cs="Calibri" w:hAnsi="Arial Narrow" w:ascii="Arial Narrow"/>
                <w:bCs/>
                <w:sz w:val="16"/>
                <w:szCs w:val="16"/>
              </w:rPr>
              <w:t>53056966535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2D1B" w:rsidP="006D3F72" w:rsidR="00C22D1B" w:rsidRPr="00927546">
            <w:pPr>
              <w:jc w:val="center"/>
              <w:rPr>
                <w:rFonts w:cs="Calibri" w:hAnsi="Arial Narrow" w:ascii="Arial Narrow"/>
                <w:bCs/>
                <w:sz w:val="16"/>
                <w:szCs w:val="16"/>
              </w:rPr>
            </w:pPr>
            <w:r w:rsidRPr="00927546">
              <w:rPr>
                <w:rFonts w:cs="Calibri" w:hAnsi="Arial Narrow" w:ascii="Arial Narrow"/>
                <w:bCs/>
                <w:sz w:val="16"/>
                <w:szCs w:val="16"/>
              </w:rPr>
              <w:t>Magazinska cesta 69, 10000 Zagreb</w:t>
            </w:r>
          </w:p>
        </w:tc>
        <w:tc>
          <w:tcPr>
            <w:tcW w:type="dxa" w:w="1531"/>
          </w:tcPr>
          <w:p w:rsidRDefault="00C22D1B" w:rsidP="006D3F72" w:rsidR="00C22D1B" w:rsidRPr="00927546">
            <w:pPr>
              <w:rPr>
                <w:rFonts w:hAnsi="Arial Narrow" w:ascii="Arial Narrow"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Cs/>
                <w:sz w:val="16"/>
                <w:szCs w:val="16"/>
              </w:rPr>
              <w:t>Općinski sud u Slavonskom Brodu, Zemljišnoknjižni odjel Slavonski Brod, K.O. Velika Kopanica, zk.ul. 506., kčbr. 1144.</w:t>
            </w:r>
            <w:r w:rsidRPr="00927546">
              <w:rPr>
                <w:rFonts w:hAnsi="Arial Narrow" w:ascii="Arial Narrow"/>
                <w:bCs/>
                <w:sz w:val="16"/>
                <w:szCs w:val="16"/>
              </w:rPr>
              <w:br/>
              <w:t>Općinski sud u Slavonskom Brodu, Zemljišnoknjižni odjel Slavonski Brod, K.O. Vrpolje, zk.ul. 864, kčbr.1638.</w:t>
            </w:r>
            <w:r w:rsidRPr="00927546">
              <w:rPr>
                <w:rFonts w:hAnsi="Arial Narrow" w:ascii="Arial Narrow"/>
                <w:bCs/>
                <w:sz w:val="16"/>
                <w:szCs w:val="16"/>
              </w:rPr>
              <w:br/>
            </w:r>
          </w:p>
        </w:tc>
        <w:tc>
          <w:tcPr>
            <w:tcW w:type="dxa" w:w="992"/>
          </w:tcPr>
          <w:p w:rsidRDefault="00C22D1B" w:rsidP="006D3F72" w:rsidR="00C22D1B" w:rsidRPr="00927546">
            <w:pPr>
              <w:jc w:val="both"/>
              <w:rPr>
                <w:rFonts w:hAnsi="Arial Narrow" w:ascii="Arial Narrow"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Cs/>
                <w:sz w:val="16"/>
                <w:szCs w:val="16"/>
              </w:rPr>
              <w:t>406.251,76 kn sa pripadajućim kamatama, naknadama i troškovima</w:t>
            </w:r>
          </w:p>
        </w:tc>
        <w:tc>
          <w:tcPr>
            <w:tcW w:type="dxa" w:w="1559"/>
          </w:tcPr>
          <w:p w:rsidRDefault="00C22D1B" w:rsidP="006D3F72" w:rsidR="00C22D1B" w:rsidRPr="00927546">
            <w:pPr>
              <w:rPr>
                <w:rFonts w:hAnsi="Arial Narrow" w:ascii="Arial Narrow"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Cs/>
                <w:sz w:val="16"/>
                <w:szCs w:val="16"/>
              </w:rPr>
              <w:t>Ugovor o kreditu sa sporazumom o osiguranju br. 15918810002 od 18. lipnja 2015. br. Ov-6495/15 i Dodatak br. I.</w:t>
            </w:r>
          </w:p>
        </w:tc>
        <w:tc>
          <w:tcPr>
            <w:tcW w:type="dxa" w:w="1276"/>
            <w:noWrap/>
          </w:tcPr>
          <w:p w:rsidRDefault="00C22D1B" w:rsidP="006D3F72" w:rsidR="00C22D1B" w:rsidRPr="00927546">
            <w:pPr>
              <w:jc w:val="both"/>
              <w:rPr>
                <w:rFonts w:hAnsi="Arial Narrow" w:ascii="Arial Narrow"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Cs/>
                <w:sz w:val="16"/>
                <w:szCs w:val="16"/>
              </w:rPr>
              <w:t>U naravi I. Filipovića ukupne površine 2375 m2, ot toga oranica površine 1103 m2, kuća k.b.171 površine 163 m2 i dvorište površine 1109 m2.</w:t>
            </w:r>
          </w:p>
          <w:p w:rsidRDefault="00C22D1B" w:rsidP="006D3F72" w:rsidR="00C22D1B" w:rsidRPr="00927546">
            <w:pPr>
              <w:jc w:val="both"/>
              <w:rPr>
                <w:rFonts w:hAnsi="Arial Narrow" w:ascii="Arial Narrow"/>
                <w:sz w:val="16"/>
                <w:szCs w:val="16"/>
              </w:rPr>
            </w:pPr>
          </w:p>
          <w:p w:rsidRDefault="00C22D1B" w:rsidP="006D3F72" w:rsidR="00C22D1B" w:rsidRPr="00927546">
            <w:pPr>
              <w:jc w:val="both"/>
              <w:rPr>
                <w:rFonts w:hAnsi="Arial Narrow" w:ascii="Arial Narrow"/>
                <w:sz w:val="16"/>
                <w:szCs w:val="16"/>
              </w:rPr>
            </w:pPr>
            <w:r w:rsidRPr="00927546">
              <w:rPr>
                <w:rFonts w:hAnsi="Arial Narrow" w:ascii="Arial Narrow"/>
                <w:bCs/>
                <w:sz w:val="16"/>
                <w:szCs w:val="16"/>
              </w:rPr>
              <w:t>U naravi kuća i dvorište u Ribarevoj ulici ukupne površine 892 m2.</w:t>
            </w:r>
          </w:p>
        </w:tc>
        <w:tc>
          <w:tcPr>
            <w:tcW w:type="dxa" w:w="3714"/>
          </w:tcPr>
          <w:p w:rsidRDefault="00C22D1B" w:rsidP="006D3F72" w:rsidR="00C22D1B" w:rsidRPr="00927546">
            <w:pPr>
              <w:jc w:val="both"/>
              <w:rPr>
                <w:rFonts w:hAnsi="Arial Narrow" w:ascii="Arial Narrow"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Cs/>
                <w:sz w:val="16"/>
                <w:szCs w:val="16"/>
              </w:rPr>
              <w:t xml:space="preserve"> </w:t>
            </w:r>
          </w:p>
          <w:p w:rsidRDefault="00C22D1B" w:rsidP="006D3F72" w:rsidR="00C22D1B" w:rsidRPr="00927546">
            <w:pPr>
              <w:jc w:val="both"/>
              <w:rPr>
                <w:rFonts w:hAnsi="Arial Narrow" w:ascii="Arial Narrow"/>
                <w:bCs/>
                <w:sz w:val="16"/>
                <w:szCs w:val="16"/>
              </w:rPr>
            </w:pPr>
          </w:p>
          <w:p w:rsidRDefault="00C22D1B" w:rsidP="006D3F72" w:rsidR="00C22D1B" w:rsidRPr="00927546">
            <w:pPr>
              <w:jc w:val="both"/>
              <w:rPr>
                <w:rFonts w:hAnsi="Arial Narrow" w:ascii="Arial Narrow"/>
                <w:bCs/>
                <w:sz w:val="16"/>
                <w:szCs w:val="16"/>
              </w:rPr>
            </w:pPr>
          </w:p>
          <w:p w:rsidRDefault="00C22D1B" w:rsidP="006D3F72" w:rsidR="009666AB">
            <w:pPr>
              <w:jc w:val="both"/>
              <w:rPr>
                <w:rFonts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/>
                <w:bCs/>
                <w:sz w:val="16"/>
                <w:szCs w:val="16"/>
              </w:rPr>
              <w:t>NE ODRIČE</w:t>
            </w:r>
            <w:r w:rsidR="009666AB">
              <w:rPr>
                <w:rFonts w:hAnsi="Arial Narrow" w:ascii="Arial Narrow"/>
                <w:b/>
                <w:bCs/>
                <w:sz w:val="16"/>
                <w:szCs w:val="16"/>
              </w:rPr>
              <w:t xml:space="preserve"> SE PRAVA</w:t>
            </w:r>
          </w:p>
          <w:p w:rsidRDefault="00161E75" w:rsidP="006D3F72" w:rsidR="009666AB">
            <w:pPr>
              <w:jc w:val="both"/>
              <w:rPr>
                <w:rFonts w:hAnsi="Arial Narrow" w:ascii="Arial Narrow"/>
                <w:b/>
                <w:bCs/>
                <w:sz w:val="16"/>
                <w:szCs w:val="16"/>
              </w:rPr>
            </w:pPr>
            <w:r>
              <w:rPr>
                <w:rFonts w:hAnsi="Arial Narrow" w:ascii="Arial Narrow"/>
                <w:b/>
                <w:bCs/>
                <w:sz w:val="16"/>
                <w:szCs w:val="16"/>
              </w:rPr>
              <w:t>NA ODVOJENO</w:t>
            </w:r>
          </w:p>
          <w:p w:rsidRDefault="00161E75" w:rsidP="009666AB" w:rsidR="00C22D1B">
            <w:pPr>
              <w:jc w:val="both"/>
              <w:rPr>
                <w:rFonts w:hAnsi="Arial Narrow" w:ascii="Arial Narrow"/>
                <w:b/>
                <w:bCs/>
                <w:sz w:val="16"/>
                <w:szCs w:val="16"/>
              </w:rPr>
            </w:pPr>
            <w:r>
              <w:rPr>
                <w:rFonts w:hAnsi="Arial Narrow" w:ascii="Arial Narrow"/>
                <w:b/>
                <w:bCs/>
                <w:sz w:val="16"/>
                <w:szCs w:val="16"/>
              </w:rPr>
              <w:t>NAMIRENJE</w:t>
            </w:r>
          </w:p>
          <w:p w:rsidRDefault="00CE2E14" w:rsidP="009666AB" w:rsidR="00EC4747">
            <w:pPr>
              <w:jc w:val="both"/>
              <w:rPr>
                <w:rFonts w:hAnsi="Arial Narrow" w:ascii="Arial Narrow"/>
                <w:b/>
                <w:bCs/>
                <w:sz w:val="16"/>
                <w:szCs w:val="16"/>
              </w:rPr>
            </w:pPr>
            <w:r>
              <w:rPr>
                <w:rFonts w:hAnsi="Arial Narrow" w:ascii="Arial Narrow"/>
                <w:b/>
                <w:bCs/>
                <w:sz w:val="16"/>
                <w:szCs w:val="16"/>
              </w:rPr>
              <w:t xml:space="preserve">PRISTAJE NA </w:t>
            </w:r>
          </w:p>
          <w:p w:rsidRDefault="00CE2E14" w:rsidP="009666AB" w:rsidR="00CE2E14">
            <w:pPr>
              <w:jc w:val="both"/>
              <w:rPr>
                <w:rFonts w:hAnsi="Arial Narrow" w:ascii="Arial Narrow"/>
                <w:b/>
                <w:bCs/>
                <w:sz w:val="16"/>
                <w:szCs w:val="16"/>
              </w:rPr>
            </w:pPr>
            <w:r>
              <w:rPr>
                <w:rFonts w:hAnsi="Arial Narrow" w:ascii="Arial Narrow"/>
                <w:b/>
                <w:bCs/>
                <w:sz w:val="16"/>
                <w:szCs w:val="16"/>
              </w:rPr>
              <w:t>ODGODU</w:t>
            </w:r>
          </w:p>
          <w:p w:rsidRDefault="00CE2E14" w:rsidP="009666AB" w:rsidR="00CE2E14" w:rsidRPr="00927546">
            <w:pPr>
              <w:jc w:val="both"/>
              <w:rPr>
                <w:rFonts w:hAnsi="Arial Narrow" w:ascii="Arial Narrow"/>
                <w:b/>
                <w:bCs/>
                <w:sz w:val="16"/>
                <w:szCs w:val="16"/>
              </w:rPr>
            </w:pPr>
            <w:r>
              <w:rPr>
                <w:rFonts w:hAnsi="Arial Narrow" w:ascii="Arial Narrow"/>
                <w:b/>
                <w:bCs/>
                <w:sz w:val="16"/>
                <w:szCs w:val="16"/>
              </w:rPr>
              <w:t>NAMIRENJA</w:t>
            </w:r>
          </w:p>
        </w:tc>
      </w:tr>
      <w:tr w:rsidTr="009666AB" w:rsidR="00927546" w:rsidRPr="00927546">
        <w:trPr>
          <w:trHeight w:val="450"/>
        </w:trPr>
        <w:tc>
          <w:tcPr>
            <w:tcW w:type="dxa" w:w="5495"/>
            <w:gridSpan w:val="5"/>
            <w:hideMark/>
          </w:tcPr>
          <w:p w:rsidRDefault="00887B34" w:rsidP="006D3F72" w:rsidR="00887B34" w:rsidRPr="00927546">
            <w:pPr>
              <w:jc w:val="both"/>
              <w:rPr>
                <w:rFonts w:hAnsi="Arial Narrow" w:ascii="Arial Narrow"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Cs/>
                <w:sz w:val="16"/>
                <w:szCs w:val="16"/>
              </w:rPr>
              <w:t> UKUPNO</w:t>
            </w:r>
          </w:p>
          <w:p w:rsidRDefault="00887B34" w:rsidP="006D3F72" w:rsidR="00887B34" w:rsidRPr="00927546">
            <w:pPr>
              <w:jc w:val="both"/>
              <w:rPr>
                <w:rFonts w:hAnsi="Arial Narrow" w:ascii="Arial Narrow"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Cs/>
                <w:sz w:val="16"/>
                <w:szCs w:val="16"/>
              </w:rPr>
              <w:t> </w:t>
            </w:r>
          </w:p>
          <w:p w:rsidRDefault="00887B34" w:rsidP="00887B34" w:rsidR="00887B34" w:rsidRPr="00927546">
            <w:pPr>
              <w:jc w:val="right"/>
              <w:rPr>
                <w:rFonts w:hAnsi="Arial Narrow" w:ascii="Arial Narrow"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Cs/>
                <w:sz w:val="16"/>
                <w:szCs w:val="16"/>
              </w:rPr>
              <w:t> </w:t>
            </w:r>
          </w:p>
        </w:tc>
        <w:tc>
          <w:tcPr>
            <w:tcW w:type="dxa" w:w="992"/>
            <w:hideMark/>
          </w:tcPr>
          <w:p w:rsidRDefault="00887B34" w:rsidP="006D3F72" w:rsidR="00887B34" w:rsidRPr="00927546">
            <w:pPr>
              <w:jc w:val="both"/>
              <w:rPr>
                <w:rFonts w:hAnsi="Arial Narrow" w:ascii="Arial Narrow"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Cs/>
                <w:sz w:val="16"/>
                <w:szCs w:val="16"/>
              </w:rPr>
              <w:t>406.251,76</w:t>
            </w:r>
          </w:p>
        </w:tc>
        <w:tc>
          <w:tcPr>
            <w:tcW w:type="dxa" w:w="1559"/>
            <w:hideMark/>
          </w:tcPr>
          <w:p w:rsidRDefault="00887B34" w:rsidP="006D3F72" w:rsidR="00887B34" w:rsidRPr="00927546">
            <w:pPr>
              <w:jc w:val="both"/>
              <w:rPr>
                <w:rFonts w:hAnsi="Arial Narrow" w:ascii="Arial Narrow"/>
                <w:bCs/>
                <w:sz w:val="16"/>
                <w:szCs w:val="16"/>
              </w:rPr>
            </w:pPr>
            <w:r w:rsidRPr="00927546">
              <w:rPr>
                <w:rFonts w:hAnsi="Arial Narrow" w:ascii="Arial Narrow"/>
                <w:bCs/>
                <w:sz w:val="16"/>
                <w:szCs w:val="16"/>
              </w:rPr>
              <w:t> </w:t>
            </w:r>
          </w:p>
        </w:tc>
        <w:tc>
          <w:tcPr>
            <w:tcW w:type="dxa" w:w="1276"/>
            <w:noWrap/>
            <w:hideMark/>
          </w:tcPr>
          <w:p w:rsidRDefault="00887B34" w:rsidP="006D3F72" w:rsidR="00887B34" w:rsidRPr="00927546">
            <w:pPr>
              <w:jc w:val="both"/>
              <w:rPr>
                <w:rFonts w:hAnsi="Arial Narrow" w:ascii="Arial Narrow"/>
                <w:sz w:val="16"/>
                <w:szCs w:val="16"/>
              </w:rPr>
            </w:pPr>
            <w:r w:rsidRPr="00927546">
              <w:rPr>
                <w:rFonts w:hAnsi="Arial Narrow" w:ascii="Arial Narrow"/>
                <w:sz w:val="16"/>
                <w:szCs w:val="16"/>
              </w:rPr>
              <w:t> </w:t>
            </w:r>
          </w:p>
        </w:tc>
        <w:tc>
          <w:tcPr>
            <w:tcW w:type="dxa" w:w="3714"/>
          </w:tcPr>
          <w:p w:rsidRDefault="00887B34" w:rsidP="006D3F72" w:rsidR="00887B34" w:rsidRPr="00927546">
            <w:pPr>
              <w:jc w:val="both"/>
              <w:rPr>
                <w:rFonts w:hAnsi="Arial Narrow" w:ascii="Arial Narrow"/>
                <w:sz w:val="16"/>
                <w:szCs w:val="16"/>
              </w:rPr>
            </w:pPr>
          </w:p>
        </w:tc>
      </w:tr>
    </w:tbl>
    <w:p w:rsidRDefault="00673718" w:rsidP="00C22D1B" w:rsidR="00673718" w:rsidRPr="00927546"/>
    <w:p w:rsidRDefault="00C22D1B" w:rsidP="00BB025F" w:rsidR="00C22D1B" w:rsidRPr="00927546">
      <w:pPr>
        <w:spacing w:lineRule="auto" w:line="240" w:after="0"/>
        <w:jc w:val="both"/>
        <w:rPr>
          <w:rFonts w:hAnsi="Arial Narrow" w:ascii="Arial Narrow"/>
        </w:rPr>
      </w:pPr>
    </w:p>
    <w:p w:rsidRDefault="00C22D1B" w:rsidP="00BB025F" w:rsidR="00C22D1B" w:rsidRPr="00927546">
      <w:pPr>
        <w:spacing w:lineRule="auto" w:line="240" w:after="0"/>
        <w:jc w:val="both"/>
        <w:rPr>
          <w:rFonts w:hAnsi="Arial Narrow" w:ascii="Arial Narrow"/>
        </w:rPr>
      </w:pPr>
    </w:p>
    <w:p w:rsidRDefault="00487E04" w:rsidP="00487E04" w:rsidR="008C19D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b/>
          <w:sz w:val="24"/>
          <w:szCs w:val="24"/>
        </w:rPr>
        <w:t>II</w:t>
      </w:r>
      <w:r w:rsidRPr="00207109">
        <w:rPr>
          <w:rFonts w:cs="Times New Roman" w:hAnsi="Times New Roman" w:ascii="Times New Roman"/>
          <w:sz w:val="24"/>
          <w:szCs w:val="24"/>
        </w:rPr>
        <w:t xml:space="preserve"> – </w:t>
      </w:r>
      <w:r w:rsidR="008C19DD">
        <w:rPr>
          <w:rFonts w:cs="Times New Roman" w:hAnsi="Times New Roman" w:ascii="Times New Roman"/>
          <w:sz w:val="24"/>
          <w:szCs w:val="24"/>
        </w:rPr>
        <w:t>Vjerovnici čije su tražbine osporene upućuju se na parnicu protiv dužnika radi utvrđivanja osporene tražbine i to:</w:t>
      </w:r>
    </w:p>
    <w:p w:rsidRDefault="008C19DD" w:rsidP="00487E04" w:rsidR="008C19D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</w:t>
      </w:r>
      <w:r w:rsidR="00487E04" w:rsidRPr="00207109">
        <w:rPr>
          <w:rFonts w:cs="Times New Roman" w:hAnsi="Times New Roman" w:ascii="Times New Roman"/>
          <w:sz w:val="24"/>
          <w:szCs w:val="24"/>
        </w:rPr>
        <w:t xml:space="preserve">jerovnik </w:t>
      </w:r>
      <w:r w:rsidR="00D567BA">
        <w:rPr>
          <w:rFonts w:cs="Times New Roman" w:hAnsi="Times New Roman" w:ascii="Times New Roman"/>
          <w:sz w:val="24"/>
          <w:szCs w:val="24"/>
        </w:rPr>
        <w:t>Com-Pa Informatika d.o.o. Đakovo,</w:t>
      </w:r>
      <w:r w:rsidR="00487E04">
        <w:rPr>
          <w:rFonts w:cs="Times New Roman" w:hAnsi="Times New Roman" w:ascii="Times New Roman"/>
          <w:sz w:val="24"/>
          <w:szCs w:val="24"/>
        </w:rPr>
        <w:t xml:space="preserve"> </w:t>
      </w:r>
      <w:r w:rsidR="00487E04" w:rsidRPr="00207109">
        <w:rPr>
          <w:rFonts w:cs="Times New Roman" w:hAnsi="Times New Roman" w:ascii="Times New Roman"/>
          <w:sz w:val="24"/>
          <w:szCs w:val="24"/>
        </w:rPr>
        <w:t>čija je tražbina osporena</w:t>
      </w:r>
      <w:r w:rsidR="00D567BA">
        <w:rPr>
          <w:rFonts w:cs="Times New Roman" w:hAnsi="Times New Roman" w:ascii="Times New Roman"/>
          <w:sz w:val="24"/>
          <w:szCs w:val="24"/>
        </w:rPr>
        <w:t xml:space="preserve"> zbog nastupanja zastare</w:t>
      </w:r>
      <w:r w:rsidR="00487E04" w:rsidRPr="00207109">
        <w:rPr>
          <w:rFonts w:cs="Times New Roman" w:hAnsi="Times New Roman" w:ascii="Times New Roman"/>
          <w:sz w:val="24"/>
          <w:szCs w:val="24"/>
        </w:rPr>
        <w:t xml:space="preserve"> u iznosu </w:t>
      </w:r>
      <w:r w:rsidR="00D567BA">
        <w:rPr>
          <w:rFonts w:cs="Times New Roman" w:hAnsi="Times New Roman" w:ascii="Times New Roman"/>
          <w:sz w:val="24"/>
          <w:szCs w:val="24"/>
        </w:rPr>
        <w:t>2.501,45</w:t>
      </w:r>
      <w:r w:rsidR="00487E04" w:rsidRPr="00207109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487E04" w:rsidP="00487E04" w:rsidR="008C19D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–</w:t>
      </w:r>
      <w:r w:rsidR="008C19DD">
        <w:rPr>
          <w:rFonts w:cs="Times New Roman" w:hAnsi="Times New Roman" w:ascii="Times New Roman"/>
          <w:sz w:val="24"/>
          <w:szCs w:val="24"/>
        </w:rPr>
        <w:t xml:space="preserve"> v</w:t>
      </w:r>
      <w:r>
        <w:rPr>
          <w:rFonts w:cs="Times New Roman" w:hAnsi="Times New Roman" w:ascii="Times New Roman"/>
          <w:sz w:val="24"/>
          <w:szCs w:val="24"/>
        </w:rPr>
        <w:t xml:space="preserve">jerovnik </w:t>
      </w:r>
      <w:r w:rsidR="00F15E38">
        <w:rPr>
          <w:rFonts w:cs="Times New Roman" w:hAnsi="Times New Roman" w:ascii="Times New Roman"/>
          <w:sz w:val="24"/>
          <w:szCs w:val="24"/>
        </w:rPr>
        <w:t>Datalab tehnologije d.o.o. Pula,</w:t>
      </w:r>
      <w:r>
        <w:rPr>
          <w:rFonts w:cs="Times New Roman" w:hAnsi="Times New Roman" w:ascii="Times New Roman"/>
          <w:sz w:val="24"/>
          <w:szCs w:val="24"/>
        </w:rPr>
        <w:t xml:space="preserve"> čija tražbina je osporena </w:t>
      </w:r>
      <w:r w:rsidR="00F15E38">
        <w:rPr>
          <w:rFonts w:cs="Times New Roman" w:hAnsi="Times New Roman" w:ascii="Times New Roman"/>
          <w:sz w:val="24"/>
          <w:szCs w:val="24"/>
        </w:rPr>
        <w:t xml:space="preserve">zbog nastupanja zastare </w:t>
      </w:r>
      <w:r>
        <w:rPr>
          <w:rFonts w:cs="Times New Roman" w:hAnsi="Times New Roman" w:ascii="Times New Roman"/>
          <w:sz w:val="24"/>
          <w:szCs w:val="24"/>
        </w:rPr>
        <w:t xml:space="preserve">u iznosu </w:t>
      </w:r>
      <w:r w:rsidR="00F15E38">
        <w:rPr>
          <w:rFonts w:cs="Times New Roman" w:hAnsi="Times New Roman" w:ascii="Times New Roman"/>
          <w:sz w:val="24"/>
          <w:szCs w:val="24"/>
        </w:rPr>
        <w:t>791,63</w:t>
      </w:r>
      <w:r>
        <w:rPr>
          <w:rFonts w:cs="Times New Roman" w:hAnsi="Times New Roman" w:ascii="Times New Roman"/>
          <w:sz w:val="24"/>
          <w:szCs w:val="24"/>
        </w:rPr>
        <w:t xml:space="preserve"> kn, </w:t>
      </w:r>
    </w:p>
    <w:p w:rsidRDefault="008C19DD" w:rsidP="008C19DD" w:rsidR="008C19DD" w:rsidRPr="0020710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</w:t>
      </w:r>
      <w:r w:rsidR="00487E04">
        <w:rPr>
          <w:rFonts w:cs="Times New Roman" w:hAnsi="Times New Roman" w:ascii="Times New Roman"/>
          <w:sz w:val="24"/>
          <w:szCs w:val="24"/>
        </w:rPr>
        <w:t xml:space="preserve">jerovnik </w:t>
      </w:r>
      <w:r w:rsidR="00F15E38">
        <w:rPr>
          <w:rFonts w:cs="Times New Roman" w:hAnsi="Times New Roman" w:ascii="Times New Roman"/>
          <w:sz w:val="24"/>
          <w:szCs w:val="24"/>
        </w:rPr>
        <w:t>Đakovački vodovod d.o.o. Đakovo</w:t>
      </w:r>
      <w:r w:rsidR="00487E04" w:rsidRPr="00207109">
        <w:rPr>
          <w:rFonts w:cs="Times New Roman" w:hAnsi="Times New Roman" w:ascii="Times New Roman"/>
          <w:sz w:val="24"/>
          <w:szCs w:val="24"/>
        </w:rPr>
        <w:t xml:space="preserve">, čija tražbina </w:t>
      </w:r>
      <w:r w:rsidR="00F15E38">
        <w:rPr>
          <w:rFonts w:cs="Times New Roman" w:hAnsi="Times New Roman" w:ascii="Times New Roman"/>
          <w:sz w:val="24"/>
          <w:szCs w:val="24"/>
        </w:rPr>
        <w:t xml:space="preserve">je djelomice </w:t>
      </w:r>
      <w:r w:rsidR="00487E04" w:rsidRPr="00207109">
        <w:rPr>
          <w:rFonts w:cs="Times New Roman" w:hAnsi="Times New Roman" w:ascii="Times New Roman"/>
          <w:sz w:val="24"/>
          <w:szCs w:val="24"/>
        </w:rPr>
        <w:t xml:space="preserve">osporena </w:t>
      </w:r>
      <w:r w:rsidR="00F15E38">
        <w:rPr>
          <w:rFonts w:cs="Times New Roman" w:hAnsi="Times New Roman" w:ascii="Times New Roman"/>
          <w:sz w:val="24"/>
          <w:szCs w:val="24"/>
        </w:rPr>
        <w:t xml:space="preserve">radi namirenja </w:t>
      </w:r>
      <w:r w:rsidR="00487E04" w:rsidRPr="00207109">
        <w:rPr>
          <w:rFonts w:cs="Times New Roman" w:hAnsi="Times New Roman" w:ascii="Times New Roman"/>
          <w:sz w:val="24"/>
          <w:szCs w:val="24"/>
        </w:rPr>
        <w:t xml:space="preserve">u iznosu </w:t>
      </w:r>
      <w:r w:rsidR="00F15E38">
        <w:rPr>
          <w:rFonts w:cs="Times New Roman" w:hAnsi="Times New Roman" w:ascii="Times New Roman"/>
          <w:sz w:val="24"/>
          <w:szCs w:val="24"/>
        </w:rPr>
        <w:t>221,82</w:t>
      </w:r>
      <w:r w:rsidR="00487E04" w:rsidRPr="00207109">
        <w:rPr>
          <w:rFonts w:cs="Times New Roman" w:hAnsi="Times New Roman" w:ascii="Times New Roman"/>
          <w:sz w:val="24"/>
          <w:szCs w:val="24"/>
        </w:rPr>
        <w:t xml:space="preserve"> kn, </w:t>
      </w:r>
    </w:p>
    <w:p w:rsidRDefault="00487E04" w:rsidP="008C19DD" w:rsidR="00D40ED2" w:rsidRPr="0020710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–</w:t>
      </w:r>
      <w:r w:rsidR="00D40ED2" w:rsidRPr="00D40ED2">
        <w:rPr>
          <w:rFonts w:cs="Times New Roman" w:hAnsi="Times New Roman" w:ascii="Times New Roman"/>
          <w:sz w:val="24"/>
          <w:szCs w:val="24"/>
        </w:rPr>
        <w:t xml:space="preserve"> </w:t>
      </w:r>
      <w:r w:rsidR="008C19DD">
        <w:rPr>
          <w:rFonts w:cs="Times New Roman" w:hAnsi="Times New Roman" w:ascii="Times New Roman"/>
          <w:sz w:val="24"/>
          <w:szCs w:val="24"/>
        </w:rPr>
        <w:t>v</w:t>
      </w:r>
      <w:r w:rsidR="00D40ED2">
        <w:rPr>
          <w:rFonts w:cs="Times New Roman" w:hAnsi="Times New Roman" w:ascii="Times New Roman"/>
          <w:sz w:val="24"/>
          <w:szCs w:val="24"/>
        </w:rPr>
        <w:t>jerovnik Eco energy d.o.o. Slavonski Brod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, čija tražbina </w:t>
      </w:r>
      <w:r w:rsidR="00D40ED2">
        <w:rPr>
          <w:rFonts w:cs="Times New Roman" w:hAnsi="Times New Roman" w:ascii="Times New Roman"/>
          <w:sz w:val="24"/>
          <w:szCs w:val="24"/>
        </w:rPr>
        <w:t xml:space="preserve">je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osporena </w:t>
      </w:r>
      <w:r w:rsidR="00D40ED2">
        <w:rPr>
          <w:rFonts w:cs="Times New Roman" w:hAnsi="Times New Roman" w:ascii="Times New Roman"/>
          <w:sz w:val="24"/>
          <w:szCs w:val="24"/>
        </w:rPr>
        <w:t xml:space="preserve">zbog zastare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u iznosu </w:t>
      </w:r>
      <w:r w:rsidR="00D40ED2">
        <w:rPr>
          <w:rFonts w:cs="Times New Roman" w:hAnsi="Times New Roman" w:ascii="Times New Roman"/>
          <w:sz w:val="24"/>
          <w:szCs w:val="24"/>
        </w:rPr>
        <w:t>3.000,00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 kn, </w:t>
      </w:r>
    </w:p>
    <w:p w:rsidRDefault="008C19DD" w:rsidP="008C19DD" w:rsidR="008C19D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- v</w:t>
      </w:r>
      <w:r w:rsidR="00D40ED2">
        <w:rPr>
          <w:rFonts w:cs="Times New Roman" w:hAnsi="Times New Roman" w:ascii="Times New Roman"/>
          <w:sz w:val="24"/>
          <w:szCs w:val="24"/>
        </w:rPr>
        <w:t>jerovnik Franck d.d. Zagreb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, čija tražbina </w:t>
      </w:r>
      <w:r w:rsidR="00D40ED2">
        <w:rPr>
          <w:rFonts w:cs="Times New Roman" w:hAnsi="Times New Roman" w:ascii="Times New Roman"/>
          <w:sz w:val="24"/>
          <w:szCs w:val="24"/>
        </w:rPr>
        <w:t xml:space="preserve">je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osporena </w:t>
      </w:r>
      <w:r w:rsidR="00D40ED2">
        <w:rPr>
          <w:rFonts w:cs="Times New Roman" w:hAnsi="Times New Roman" w:ascii="Times New Roman"/>
          <w:sz w:val="24"/>
          <w:szCs w:val="24"/>
        </w:rPr>
        <w:t xml:space="preserve">radi namirenja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u iznosu </w:t>
      </w:r>
      <w:r w:rsidR="00D40ED2">
        <w:rPr>
          <w:rFonts w:cs="Times New Roman" w:hAnsi="Times New Roman" w:ascii="Times New Roman"/>
          <w:sz w:val="24"/>
          <w:szCs w:val="24"/>
        </w:rPr>
        <w:t>275,00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 kn, </w:t>
      </w:r>
    </w:p>
    <w:p w:rsidRDefault="008C19DD" w:rsidP="008C19DD" w:rsidR="00D40ED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- v</w:t>
      </w:r>
      <w:r w:rsidR="00D40ED2">
        <w:rPr>
          <w:rFonts w:cs="Times New Roman" w:hAnsi="Times New Roman" w:ascii="Times New Roman"/>
          <w:sz w:val="24"/>
          <w:szCs w:val="24"/>
        </w:rPr>
        <w:t>jerovnik Hrvatski telekom d.d. Zagreb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, čija tražbina </w:t>
      </w:r>
      <w:r w:rsidR="00D40ED2">
        <w:rPr>
          <w:rFonts w:cs="Times New Roman" w:hAnsi="Times New Roman" w:ascii="Times New Roman"/>
          <w:sz w:val="24"/>
          <w:szCs w:val="24"/>
        </w:rPr>
        <w:t xml:space="preserve">je djelomice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osporena </w:t>
      </w:r>
      <w:r w:rsidR="00D40ED2">
        <w:rPr>
          <w:rFonts w:cs="Times New Roman" w:hAnsi="Times New Roman" w:ascii="Times New Roman"/>
          <w:sz w:val="24"/>
          <w:szCs w:val="24"/>
        </w:rPr>
        <w:t xml:space="preserve">radi namirenja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u iznosu </w:t>
      </w:r>
      <w:r w:rsidR="00D40ED2">
        <w:rPr>
          <w:rFonts w:cs="Times New Roman" w:hAnsi="Times New Roman" w:ascii="Times New Roman"/>
          <w:sz w:val="24"/>
          <w:szCs w:val="24"/>
        </w:rPr>
        <w:t>770,38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8C19DD" w:rsidP="008C19DD" w:rsidR="00D40ED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 xml:space="preserve"> – v</w:t>
      </w:r>
      <w:r w:rsidR="00D40ED2">
        <w:rPr>
          <w:rFonts w:cs="Times New Roman" w:hAnsi="Times New Roman" w:ascii="Times New Roman"/>
          <w:sz w:val="24"/>
          <w:szCs w:val="24"/>
        </w:rPr>
        <w:t>jerovnik Zvonimir Perić, vl. obrta Info centar, Đakovo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, čija tražbina </w:t>
      </w:r>
      <w:r w:rsidR="00D40ED2">
        <w:rPr>
          <w:rFonts w:cs="Times New Roman" w:hAnsi="Times New Roman" w:ascii="Times New Roman"/>
          <w:sz w:val="24"/>
          <w:szCs w:val="24"/>
        </w:rPr>
        <w:t xml:space="preserve">je djelomice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osporena </w:t>
      </w:r>
      <w:r w:rsidR="00D40ED2">
        <w:rPr>
          <w:rFonts w:cs="Times New Roman" w:hAnsi="Times New Roman" w:ascii="Times New Roman"/>
          <w:sz w:val="24"/>
          <w:szCs w:val="24"/>
        </w:rPr>
        <w:t xml:space="preserve">radi namirenja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u iznosu </w:t>
      </w:r>
      <w:r w:rsidR="00D40ED2">
        <w:rPr>
          <w:rFonts w:cs="Times New Roman" w:hAnsi="Times New Roman" w:ascii="Times New Roman"/>
          <w:sz w:val="24"/>
          <w:szCs w:val="24"/>
        </w:rPr>
        <w:t>4.900,00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 kn, </w:t>
      </w:r>
    </w:p>
    <w:p w:rsidRDefault="00EC4747" w:rsidP="00D40ED2" w:rsidR="00EC4747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C19DD" w:rsidP="00D40ED2" w:rsidR="008C19D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- v</w:t>
      </w:r>
      <w:r w:rsidR="00D40ED2">
        <w:rPr>
          <w:rFonts w:cs="Times New Roman" w:hAnsi="Times New Roman" w:ascii="Times New Roman"/>
          <w:sz w:val="24"/>
          <w:szCs w:val="24"/>
        </w:rPr>
        <w:t>jerovnik Ingri d.o.o. Ruščica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, čija tražbina </w:t>
      </w:r>
      <w:r w:rsidR="00D40ED2">
        <w:rPr>
          <w:rFonts w:cs="Times New Roman" w:hAnsi="Times New Roman" w:ascii="Times New Roman"/>
          <w:sz w:val="24"/>
          <w:szCs w:val="24"/>
        </w:rPr>
        <w:t xml:space="preserve">je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osporena </w:t>
      </w:r>
      <w:r w:rsidR="00D40ED2">
        <w:rPr>
          <w:rFonts w:cs="Times New Roman" w:hAnsi="Times New Roman" w:ascii="Times New Roman"/>
          <w:sz w:val="24"/>
          <w:szCs w:val="24"/>
        </w:rPr>
        <w:t xml:space="preserve">radi nastupanja zastare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u iznosu </w:t>
      </w:r>
      <w:r w:rsidR="00D40ED2">
        <w:rPr>
          <w:rFonts w:cs="Times New Roman" w:hAnsi="Times New Roman" w:ascii="Times New Roman"/>
          <w:sz w:val="24"/>
          <w:szCs w:val="24"/>
        </w:rPr>
        <w:t>1.600,00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 kn, </w:t>
      </w:r>
    </w:p>
    <w:p w:rsidRDefault="008C19DD" w:rsidP="00D40ED2" w:rsidR="00D40ED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</w:t>
      </w:r>
      <w:r w:rsidR="00D40ED2">
        <w:rPr>
          <w:rFonts w:cs="Times New Roman" w:hAnsi="Times New Roman" w:ascii="Times New Roman"/>
          <w:sz w:val="24"/>
          <w:szCs w:val="24"/>
        </w:rPr>
        <w:t>jerovnik Inspecto</w:t>
      </w:r>
      <w:r w:rsidR="0028107F">
        <w:rPr>
          <w:rFonts w:cs="Times New Roman" w:hAnsi="Times New Roman" w:ascii="Times New Roman"/>
          <w:sz w:val="24"/>
          <w:szCs w:val="24"/>
        </w:rPr>
        <w:t xml:space="preserve"> d.o.o.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, čija tražbina </w:t>
      </w:r>
      <w:r w:rsidR="00D40ED2">
        <w:rPr>
          <w:rFonts w:cs="Times New Roman" w:hAnsi="Times New Roman" w:ascii="Times New Roman"/>
          <w:sz w:val="24"/>
          <w:szCs w:val="24"/>
        </w:rPr>
        <w:t xml:space="preserve">je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osporena </w:t>
      </w:r>
      <w:r w:rsidR="00257F2D">
        <w:rPr>
          <w:rFonts w:cs="Times New Roman" w:hAnsi="Times New Roman" w:ascii="Times New Roman"/>
          <w:sz w:val="24"/>
          <w:szCs w:val="24"/>
        </w:rPr>
        <w:t>radi namirenja</w:t>
      </w:r>
      <w:r w:rsidR="00D40ED2">
        <w:rPr>
          <w:rFonts w:cs="Times New Roman" w:hAnsi="Times New Roman" w:ascii="Times New Roman"/>
          <w:sz w:val="24"/>
          <w:szCs w:val="24"/>
        </w:rPr>
        <w:t xml:space="preserve">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u iznosu </w:t>
      </w:r>
      <w:r w:rsidR="009F09F1">
        <w:rPr>
          <w:rFonts w:cs="Times New Roman" w:hAnsi="Times New Roman" w:ascii="Times New Roman"/>
          <w:sz w:val="24"/>
          <w:szCs w:val="24"/>
        </w:rPr>
        <w:t>426,50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 kn, </w:t>
      </w:r>
    </w:p>
    <w:p w:rsidRDefault="008C19DD" w:rsidP="008C19DD" w:rsidR="00D40ED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- v</w:t>
      </w:r>
      <w:r w:rsidR="00D40ED2">
        <w:rPr>
          <w:rFonts w:cs="Times New Roman" w:hAnsi="Times New Roman" w:ascii="Times New Roman"/>
          <w:sz w:val="24"/>
          <w:szCs w:val="24"/>
        </w:rPr>
        <w:t xml:space="preserve">jerovnik Miloš Uzelac, </w:t>
      </w:r>
      <w:r w:rsidR="00257F2D">
        <w:rPr>
          <w:rFonts w:cs="Times New Roman" w:hAnsi="Times New Roman" w:ascii="Times New Roman"/>
          <w:sz w:val="24"/>
          <w:szCs w:val="24"/>
        </w:rPr>
        <w:t xml:space="preserve">vl. obrta Neno,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čija tražbina </w:t>
      </w:r>
      <w:r w:rsidR="00D40ED2">
        <w:rPr>
          <w:rFonts w:cs="Times New Roman" w:hAnsi="Times New Roman" w:ascii="Times New Roman"/>
          <w:sz w:val="24"/>
          <w:szCs w:val="24"/>
        </w:rPr>
        <w:t xml:space="preserve">je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osporena </w:t>
      </w:r>
      <w:r w:rsidR="00D40ED2">
        <w:rPr>
          <w:rFonts w:cs="Times New Roman" w:hAnsi="Times New Roman" w:ascii="Times New Roman"/>
          <w:sz w:val="24"/>
          <w:szCs w:val="24"/>
        </w:rPr>
        <w:t xml:space="preserve">radi nastupanja zastare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u iznosu </w:t>
      </w:r>
      <w:r w:rsidR="00D40ED2">
        <w:rPr>
          <w:rFonts w:cs="Times New Roman" w:hAnsi="Times New Roman" w:ascii="Times New Roman"/>
          <w:sz w:val="24"/>
          <w:szCs w:val="24"/>
        </w:rPr>
        <w:t>2.870,50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8C19DD" w:rsidP="008C19DD" w:rsidR="00D40ED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- vj</w:t>
      </w:r>
      <w:r w:rsidR="00D40ED2">
        <w:rPr>
          <w:rFonts w:cs="Times New Roman" w:hAnsi="Times New Roman" w:ascii="Times New Roman"/>
          <w:sz w:val="24"/>
          <w:szCs w:val="24"/>
        </w:rPr>
        <w:t>erovnik Nikica Sever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, </w:t>
      </w:r>
      <w:r w:rsidR="00D40ED2">
        <w:rPr>
          <w:rFonts w:cs="Times New Roman" w:hAnsi="Times New Roman" w:ascii="Times New Roman"/>
          <w:sz w:val="24"/>
          <w:szCs w:val="24"/>
        </w:rPr>
        <w:t xml:space="preserve">Vrpolje,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čija tražbina </w:t>
      </w:r>
      <w:r w:rsidR="00D40ED2">
        <w:rPr>
          <w:rFonts w:cs="Times New Roman" w:hAnsi="Times New Roman" w:ascii="Times New Roman"/>
          <w:sz w:val="24"/>
          <w:szCs w:val="24"/>
        </w:rPr>
        <w:t xml:space="preserve">je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osporena u iznosu </w:t>
      </w:r>
      <w:r w:rsidR="00D40ED2">
        <w:rPr>
          <w:rFonts w:cs="Times New Roman" w:hAnsi="Times New Roman" w:ascii="Times New Roman"/>
          <w:sz w:val="24"/>
          <w:szCs w:val="24"/>
        </w:rPr>
        <w:t>498.500,00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 kn, </w:t>
      </w:r>
    </w:p>
    <w:p w:rsidRDefault="008C19DD" w:rsidP="008C19DD" w:rsidR="00D40ED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- v</w:t>
      </w:r>
      <w:r w:rsidR="00D40ED2">
        <w:rPr>
          <w:rFonts w:cs="Times New Roman" w:hAnsi="Times New Roman" w:ascii="Times New Roman"/>
          <w:sz w:val="24"/>
          <w:szCs w:val="24"/>
        </w:rPr>
        <w:t>jerovnik Josip Kitanović, vl. Piramida, obrt za ugostiteljstvo</w:t>
      </w:r>
      <w:r w:rsidR="00D40ED2" w:rsidRPr="00207109">
        <w:rPr>
          <w:rFonts w:cs="Times New Roman" w:hAnsi="Times New Roman" w:ascii="Times New Roman"/>
          <w:sz w:val="24"/>
          <w:szCs w:val="24"/>
        </w:rPr>
        <w:t>,</w:t>
      </w:r>
      <w:r w:rsidR="00D40ED2">
        <w:rPr>
          <w:rFonts w:cs="Times New Roman" w:hAnsi="Times New Roman" w:ascii="Times New Roman"/>
          <w:sz w:val="24"/>
          <w:szCs w:val="24"/>
        </w:rPr>
        <w:t xml:space="preserve"> prijevoz i usluge,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 čija tražbina </w:t>
      </w:r>
      <w:r w:rsidR="00D40ED2">
        <w:rPr>
          <w:rFonts w:cs="Times New Roman" w:hAnsi="Times New Roman" w:ascii="Times New Roman"/>
          <w:sz w:val="24"/>
          <w:szCs w:val="24"/>
        </w:rPr>
        <w:t xml:space="preserve">je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osporena </w:t>
      </w:r>
      <w:r w:rsidR="00D40ED2">
        <w:rPr>
          <w:rFonts w:cs="Times New Roman" w:hAnsi="Times New Roman" w:ascii="Times New Roman"/>
          <w:sz w:val="24"/>
          <w:szCs w:val="24"/>
        </w:rPr>
        <w:t xml:space="preserve">radi </w:t>
      </w:r>
      <w:r w:rsidR="0028107F">
        <w:rPr>
          <w:rFonts w:cs="Times New Roman" w:hAnsi="Times New Roman" w:ascii="Times New Roman"/>
          <w:sz w:val="24"/>
          <w:szCs w:val="24"/>
        </w:rPr>
        <w:t>namirenja</w:t>
      </w:r>
      <w:r w:rsidR="00D40ED2">
        <w:rPr>
          <w:rFonts w:cs="Times New Roman" w:hAnsi="Times New Roman" w:ascii="Times New Roman"/>
          <w:sz w:val="24"/>
          <w:szCs w:val="24"/>
        </w:rPr>
        <w:t xml:space="preserve">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u iznosu </w:t>
      </w:r>
      <w:r w:rsidR="0028107F">
        <w:rPr>
          <w:rFonts w:cs="Times New Roman" w:hAnsi="Times New Roman" w:ascii="Times New Roman"/>
          <w:sz w:val="24"/>
          <w:szCs w:val="24"/>
        </w:rPr>
        <w:t>6.269,72</w:t>
      </w:r>
      <w:r w:rsidR="00D40ED2">
        <w:rPr>
          <w:rFonts w:cs="Times New Roman" w:hAnsi="Times New Roman" w:ascii="Times New Roman"/>
          <w:sz w:val="24"/>
          <w:szCs w:val="24"/>
        </w:rPr>
        <w:t xml:space="preserve">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kn, </w:t>
      </w:r>
    </w:p>
    <w:p w:rsidRDefault="008C19DD" w:rsidP="008C19DD" w:rsidR="00D40ED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 xml:space="preserve"> - v</w:t>
      </w:r>
      <w:r w:rsidR="00D40ED2">
        <w:rPr>
          <w:rFonts w:cs="Times New Roman" w:hAnsi="Times New Roman" w:ascii="Times New Roman"/>
          <w:sz w:val="24"/>
          <w:szCs w:val="24"/>
        </w:rPr>
        <w:t>jerovnik Poslovna zona Grabi d.o.o. Vukovar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, čija tražbina </w:t>
      </w:r>
      <w:r w:rsidR="00D40ED2">
        <w:rPr>
          <w:rFonts w:cs="Times New Roman" w:hAnsi="Times New Roman" w:ascii="Times New Roman"/>
          <w:sz w:val="24"/>
          <w:szCs w:val="24"/>
        </w:rPr>
        <w:t xml:space="preserve">je 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osporena u iznosu </w:t>
      </w:r>
      <w:r w:rsidR="00D40ED2">
        <w:rPr>
          <w:rFonts w:cs="Times New Roman" w:hAnsi="Times New Roman" w:ascii="Times New Roman"/>
          <w:sz w:val="24"/>
          <w:szCs w:val="24"/>
        </w:rPr>
        <w:t>88.774,10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 kn</w:t>
      </w:r>
      <w:r w:rsidR="003546A0">
        <w:rPr>
          <w:rFonts w:cs="Times New Roman" w:hAnsi="Times New Roman" w:ascii="Times New Roman"/>
          <w:sz w:val="24"/>
          <w:szCs w:val="24"/>
        </w:rPr>
        <w:t xml:space="preserve"> </w:t>
      </w:r>
      <w:r w:rsidR="009C4870">
        <w:rPr>
          <w:rFonts w:cs="Times New Roman" w:hAnsi="Times New Roman" w:ascii="Times New Roman"/>
          <w:sz w:val="24"/>
          <w:szCs w:val="24"/>
        </w:rPr>
        <w:t>zbog nastupanja zastare potraživanja i</w:t>
      </w:r>
      <w:r w:rsidR="003546A0">
        <w:rPr>
          <w:rFonts w:cs="Times New Roman" w:hAnsi="Times New Roman" w:ascii="Times New Roman"/>
          <w:sz w:val="24"/>
          <w:szCs w:val="24"/>
        </w:rPr>
        <w:t xml:space="preserve"> pogrešno</w:t>
      </w:r>
      <w:r w:rsidR="009C4870">
        <w:rPr>
          <w:rFonts w:cs="Times New Roman" w:hAnsi="Times New Roman" w:ascii="Times New Roman"/>
          <w:sz w:val="24"/>
          <w:szCs w:val="24"/>
        </w:rPr>
        <w:t>g</w:t>
      </w:r>
      <w:r w:rsidR="003546A0">
        <w:rPr>
          <w:rFonts w:cs="Times New Roman" w:hAnsi="Times New Roman" w:ascii="Times New Roman"/>
          <w:sz w:val="24"/>
          <w:szCs w:val="24"/>
        </w:rPr>
        <w:t xml:space="preserve"> knjižen</w:t>
      </w:r>
      <w:r w:rsidR="009C4870">
        <w:rPr>
          <w:rFonts w:cs="Times New Roman" w:hAnsi="Times New Roman" w:ascii="Times New Roman"/>
          <w:sz w:val="24"/>
          <w:szCs w:val="24"/>
        </w:rPr>
        <w:t>ja</w:t>
      </w:r>
      <w:r w:rsidR="00D40ED2" w:rsidRPr="00207109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8C19DD" w:rsidP="008C19DD" w:rsidR="009C487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 xml:space="preserve"> – v</w:t>
      </w:r>
      <w:r w:rsidR="009C4870">
        <w:rPr>
          <w:rFonts w:cs="Times New Roman" w:hAnsi="Times New Roman" w:ascii="Times New Roman"/>
          <w:sz w:val="24"/>
          <w:szCs w:val="24"/>
        </w:rPr>
        <w:t>jerovnik Primus media d.o.o. Sesvete</w:t>
      </w:r>
      <w:r w:rsidR="009C4870" w:rsidRPr="00207109">
        <w:rPr>
          <w:rFonts w:cs="Times New Roman" w:hAnsi="Times New Roman" w:ascii="Times New Roman"/>
          <w:sz w:val="24"/>
          <w:szCs w:val="24"/>
        </w:rPr>
        <w:t xml:space="preserve">, čija tražbina </w:t>
      </w:r>
      <w:r w:rsidR="009C4870">
        <w:rPr>
          <w:rFonts w:cs="Times New Roman" w:hAnsi="Times New Roman" w:ascii="Times New Roman"/>
          <w:sz w:val="24"/>
          <w:szCs w:val="24"/>
        </w:rPr>
        <w:t xml:space="preserve">je </w:t>
      </w:r>
      <w:r w:rsidR="009C4870" w:rsidRPr="00207109">
        <w:rPr>
          <w:rFonts w:cs="Times New Roman" w:hAnsi="Times New Roman" w:ascii="Times New Roman"/>
          <w:sz w:val="24"/>
          <w:szCs w:val="24"/>
        </w:rPr>
        <w:t xml:space="preserve">osporena </w:t>
      </w:r>
      <w:r w:rsidR="009C4870">
        <w:rPr>
          <w:rFonts w:cs="Times New Roman" w:hAnsi="Times New Roman" w:ascii="Times New Roman"/>
          <w:sz w:val="24"/>
          <w:szCs w:val="24"/>
        </w:rPr>
        <w:t xml:space="preserve">radi namirenja </w:t>
      </w:r>
      <w:r w:rsidR="009C4870" w:rsidRPr="00207109">
        <w:rPr>
          <w:rFonts w:cs="Times New Roman" w:hAnsi="Times New Roman" w:ascii="Times New Roman"/>
          <w:sz w:val="24"/>
          <w:szCs w:val="24"/>
        </w:rPr>
        <w:t xml:space="preserve">u iznosu </w:t>
      </w:r>
      <w:r w:rsidR="009C4870">
        <w:rPr>
          <w:rFonts w:cs="Times New Roman" w:hAnsi="Times New Roman" w:ascii="Times New Roman"/>
          <w:sz w:val="24"/>
          <w:szCs w:val="24"/>
        </w:rPr>
        <w:t>3.750,00</w:t>
      </w:r>
      <w:r w:rsidR="009C4870" w:rsidRPr="00207109">
        <w:rPr>
          <w:rFonts w:cs="Times New Roman" w:hAnsi="Times New Roman" w:ascii="Times New Roman"/>
          <w:sz w:val="24"/>
          <w:szCs w:val="24"/>
        </w:rPr>
        <w:t xml:space="preserve"> kn, </w:t>
      </w:r>
    </w:p>
    <w:p w:rsidRDefault="008C19DD" w:rsidP="008C19DD" w:rsidR="008C19D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>- v</w:t>
      </w:r>
      <w:r w:rsidR="009C4870">
        <w:rPr>
          <w:rFonts w:cs="Times New Roman" w:hAnsi="Times New Roman" w:ascii="Times New Roman"/>
          <w:sz w:val="24"/>
          <w:szCs w:val="24"/>
        </w:rPr>
        <w:t>jerovnik Pro energy d.o.o. Zagreb</w:t>
      </w:r>
      <w:r w:rsidR="009C4870" w:rsidRPr="00207109">
        <w:rPr>
          <w:rFonts w:cs="Times New Roman" w:hAnsi="Times New Roman" w:ascii="Times New Roman"/>
          <w:sz w:val="24"/>
          <w:szCs w:val="24"/>
        </w:rPr>
        <w:t xml:space="preserve">, čija tražbina </w:t>
      </w:r>
      <w:r w:rsidR="009C4870">
        <w:rPr>
          <w:rFonts w:cs="Times New Roman" w:hAnsi="Times New Roman" w:ascii="Times New Roman"/>
          <w:sz w:val="24"/>
          <w:szCs w:val="24"/>
        </w:rPr>
        <w:t xml:space="preserve">je </w:t>
      </w:r>
      <w:r w:rsidR="009C4870" w:rsidRPr="00207109">
        <w:rPr>
          <w:rFonts w:cs="Times New Roman" w:hAnsi="Times New Roman" w:ascii="Times New Roman"/>
          <w:sz w:val="24"/>
          <w:szCs w:val="24"/>
        </w:rPr>
        <w:t xml:space="preserve">osporena </w:t>
      </w:r>
      <w:r w:rsidR="009C4870">
        <w:rPr>
          <w:rFonts w:cs="Times New Roman" w:hAnsi="Times New Roman" w:ascii="Times New Roman"/>
          <w:sz w:val="24"/>
          <w:szCs w:val="24"/>
        </w:rPr>
        <w:t xml:space="preserve">radi namirenja </w:t>
      </w:r>
      <w:r w:rsidR="009C4870" w:rsidRPr="00207109">
        <w:rPr>
          <w:rFonts w:cs="Times New Roman" w:hAnsi="Times New Roman" w:ascii="Times New Roman"/>
          <w:sz w:val="24"/>
          <w:szCs w:val="24"/>
        </w:rPr>
        <w:t xml:space="preserve">u iznosu </w:t>
      </w:r>
      <w:r w:rsidR="009C4870">
        <w:rPr>
          <w:rFonts w:cs="Times New Roman" w:hAnsi="Times New Roman" w:ascii="Times New Roman"/>
          <w:sz w:val="24"/>
          <w:szCs w:val="24"/>
        </w:rPr>
        <w:t>24.709,60</w:t>
      </w:r>
      <w:r w:rsidR="009C4870" w:rsidRPr="00207109">
        <w:rPr>
          <w:rFonts w:cs="Times New Roman" w:hAnsi="Times New Roman" w:ascii="Times New Roman"/>
          <w:sz w:val="24"/>
          <w:szCs w:val="24"/>
        </w:rPr>
        <w:t xml:space="preserve"> kn, </w:t>
      </w:r>
    </w:p>
    <w:p w:rsidRDefault="008C19DD" w:rsidP="008C19DD" w:rsidR="00DC4C7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- v</w:t>
      </w:r>
      <w:r w:rsidR="00DC4C75">
        <w:rPr>
          <w:rFonts w:cs="Times New Roman" w:hAnsi="Times New Roman" w:ascii="Times New Roman"/>
          <w:sz w:val="24"/>
          <w:szCs w:val="24"/>
        </w:rPr>
        <w:t>jerovnik Strizivojna hrast d.o.o. Strizivojna</w:t>
      </w:r>
      <w:r w:rsidR="00DC4C75" w:rsidRPr="00207109">
        <w:rPr>
          <w:rFonts w:cs="Times New Roman" w:hAnsi="Times New Roman" w:ascii="Times New Roman"/>
          <w:sz w:val="24"/>
          <w:szCs w:val="24"/>
        </w:rPr>
        <w:t xml:space="preserve">, čija tražbina </w:t>
      </w:r>
      <w:r w:rsidR="00DC4C75">
        <w:rPr>
          <w:rFonts w:cs="Times New Roman" w:hAnsi="Times New Roman" w:ascii="Times New Roman"/>
          <w:sz w:val="24"/>
          <w:szCs w:val="24"/>
        </w:rPr>
        <w:t xml:space="preserve">je </w:t>
      </w:r>
      <w:r w:rsidR="00DC4C75" w:rsidRPr="00207109">
        <w:rPr>
          <w:rFonts w:cs="Times New Roman" w:hAnsi="Times New Roman" w:ascii="Times New Roman"/>
          <w:sz w:val="24"/>
          <w:szCs w:val="24"/>
        </w:rPr>
        <w:t xml:space="preserve">osporena </w:t>
      </w:r>
      <w:r w:rsidR="00DC4C75">
        <w:rPr>
          <w:rFonts w:cs="Times New Roman" w:hAnsi="Times New Roman" w:ascii="Times New Roman"/>
          <w:sz w:val="24"/>
          <w:szCs w:val="24"/>
        </w:rPr>
        <w:t xml:space="preserve">radi nastupanja zastare </w:t>
      </w:r>
      <w:r w:rsidR="00DC4C75" w:rsidRPr="00207109">
        <w:rPr>
          <w:rFonts w:cs="Times New Roman" w:hAnsi="Times New Roman" w:ascii="Times New Roman"/>
          <w:sz w:val="24"/>
          <w:szCs w:val="24"/>
        </w:rPr>
        <w:t xml:space="preserve">u iznosu </w:t>
      </w:r>
      <w:r w:rsidR="00DC4C75">
        <w:rPr>
          <w:rFonts w:cs="Times New Roman" w:hAnsi="Times New Roman" w:ascii="Times New Roman"/>
          <w:sz w:val="24"/>
          <w:szCs w:val="24"/>
        </w:rPr>
        <w:t>10.986,25</w:t>
      </w:r>
      <w:r w:rsidR="00DC4C75" w:rsidRPr="00207109">
        <w:rPr>
          <w:rFonts w:cs="Times New Roman" w:hAnsi="Times New Roman" w:ascii="Times New Roman"/>
          <w:sz w:val="24"/>
          <w:szCs w:val="24"/>
        </w:rPr>
        <w:t xml:space="preserve"> kn, </w:t>
      </w:r>
    </w:p>
    <w:p w:rsidRDefault="008C19DD" w:rsidP="008C19DD" w:rsidR="00DC4C75" w:rsidRPr="002071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- v</w:t>
      </w:r>
      <w:r w:rsidR="00DC4C75">
        <w:rPr>
          <w:rFonts w:cs="Times New Roman" w:hAnsi="Times New Roman" w:ascii="Times New Roman"/>
          <w:sz w:val="24"/>
          <w:szCs w:val="24"/>
        </w:rPr>
        <w:t>jerovnik Teka d.o.o. Velika Kopanica</w:t>
      </w:r>
      <w:r w:rsidR="00DC4C75" w:rsidRPr="00207109">
        <w:rPr>
          <w:rFonts w:cs="Times New Roman" w:hAnsi="Times New Roman" w:ascii="Times New Roman"/>
          <w:sz w:val="24"/>
          <w:szCs w:val="24"/>
        </w:rPr>
        <w:t xml:space="preserve">, čija tražbina </w:t>
      </w:r>
      <w:r w:rsidR="00DC4C75">
        <w:rPr>
          <w:rFonts w:cs="Times New Roman" w:hAnsi="Times New Roman" w:ascii="Times New Roman"/>
          <w:sz w:val="24"/>
          <w:szCs w:val="24"/>
        </w:rPr>
        <w:t xml:space="preserve">je </w:t>
      </w:r>
      <w:r w:rsidR="00DC4C75" w:rsidRPr="00207109">
        <w:rPr>
          <w:rFonts w:cs="Times New Roman" w:hAnsi="Times New Roman" w:ascii="Times New Roman"/>
          <w:sz w:val="24"/>
          <w:szCs w:val="24"/>
        </w:rPr>
        <w:t xml:space="preserve">osporena </w:t>
      </w:r>
      <w:r w:rsidR="00DC4C75">
        <w:rPr>
          <w:rFonts w:cs="Times New Roman" w:hAnsi="Times New Roman" w:ascii="Times New Roman"/>
          <w:sz w:val="24"/>
          <w:szCs w:val="24"/>
        </w:rPr>
        <w:t xml:space="preserve">radi nastupanja zastare </w:t>
      </w:r>
      <w:r w:rsidR="00DC4C75" w:rsidRPr="00207109">
        <w:rPr>
          <w:rFonts w:cs="Times New Roman" w:hAnsi="Times New Roman" w:ascii="Times New Roman"/>
          <w:sz w:val="24"/>
          <w:szCs w:val="24"/>
        </w:rPr>
        <w:t xml:space="preserve">u iznosu </w:t>
      </w:r>
      <w:r w:rsidR="00DC4C75">
        <w:rPr>
          <w:rFonts w:cs="Times New Roman" w:hAnsi="Times New Roman" w:ascii="Times New Roman"/>
          <w:sz w:val="24"/>
          <w:szCs w:val="24"/>
        </w:rPr>
        <w:t>184,01</w:t>
      </w:r>
      <w:r w:rsidR="00DC4C75" w:rsidRPr="00207109">
        <w:rPr>
          <w:rFonts w:cs="Times New Roman" w:hAnsi="Times New Roman" w:ascii="Times New Roman"/>
          <w:sz w:val="24"/>
          <w:szCs w:val="24"/>
        </w:rPr>
        <w:t xml:space="preserve"> kn, </w:t>
      </w:r>
    </w:p>
    <w:p w:rsidRDefault="008C19DD" w:rsidP="008C19DD" w:rsidR="00DC4C7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- v</w:t>
      </w:r>
      <w:r w:rsidR="00DC4C75">
        <w:rPr>
          <w:rFonts w:cs="Times New Roman" w:hAnsi="Times New Roman" w:ascii="Times New Roman"/>
          <w:sz w:val="24"/>
          <w:szCs w:val="24"/>
        </w:rPr>
        <w:t>jerovnik Trgovački centar Brod d.o.o. Slav.Brod</w:t>
      </w:r>
      <w:r w:rsidR="00DC4C75" w:rsidRPr="00207109">
        <w:rPr>
          <w:rFonts w:cs="Times New Roman" w:hAnsi="Times New Roman" w:ascii="Times New Roman"/>
          <w:sz w:val="24"/>
          <w:szCs w:val="24"/>
        </w:rPr>
        <w:t xml:space="preserve">, čija tražbina </w:t>
      </w:r>
      <w:r w:rsidR="00DC4C75">
        <w:rPr>
          <w:rFonts w:cs="Times New Roman" w:hAnsi="Times New Roman" w:ascii="Times New Roman"/>
          <w:sz w:val="24"/>
          <w:szCs w:val="24"/>
        </w:rPr>
        <w:t xml:space="preserve">je </w:t>
      </w:r>
      <w:r w:rsidR="00DC4C75" w:rsidRPr="00207109">
        <w:rPr>
          <w:rFonts w:cs="Times New Roman" w:hAnsi="Times New Roman" w:ascii="Times New Roman"/>
          <w:sz w:val="24"/>
          <w:szCs w:val="24"/>
        </w:rPr>
        <w:t xml:space="preserve">osporena </w:t>
      </w:r>
      <w:r w:rsidR="00DC4C75">
        <w:rPr>
          <w:rFonts w:cs="Times New Roman" w:hAnsi="Times New Roman" w:ascii="Times New Roman"/>
          <w:sz w:val="24"/>
          <w:szCs w:val="24"/>
        </w:rPr>
        <w:t xml:space="preserve">radi nastupanja zastare </w:t>
      </w:r>
      <w:r w:rsidR="00DC4C75" w:rsidRPr="00207109">
        <w:rPr>
          <w:rFonts w:cs="Times New Roman" w:hAnsi="Times New Roman" w:ascii="Times New Roman"/>
          <w:sz w:val="24"/>
          <w:szCs w:val="24"/>
        </w:rPr>
        <w:t xml:space="preserve">u iznosu </w:t>
      </w:r>
      <w:r w:rsidR="00DC4C75">
        <w:rPr>
          <w:rFonts w:cs="Times New Roman" w:hAnsi="Times New Roman" w:ascii="Times New Roman"/>
          <w:sz w:val="24"/>
          <w:szCs w:val="24"/>
        </w:rPr>
        <w:t>1.003,56</w:t>
      </w:r>
      <w:r w:rsidR="00DC4C75" w:rsidRPr="00207109">
        <w:rPr>
          <w:rFonts w:cs="Times New Roman" w:hAnsi="Times New Roman" w:ascii="Times New Roman"/>
          <w:sz w:val="24"/>
          <w:szCs w:val="24"/>
        </w:rPr>
        <w:t xml:space="preserve"> kn, </w:t>
      </w:r>
    </w:p>
    <w:p w:rsidRDefault="008C19DD" w:rsidP="008C19DD" w:rsidR="008A45B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- v</w:t>
      </w:r>
      <w:r w:rsidR="00DC4C75">
        <w:rPr>
          <w:rFonts w:cs="Times New Roman" w:hAnsi="Times New Roman" w:ascii="Times New Roman"/>
          <w:sz w:val="24"/>
          <w:szCs w:val="24"/>
        </w:rPr>
        <w:t>jerovnik Stjepan Kovačević, vl. obrta za servisiranje vaga i utega Vagar iz Đakova</w:t>
      </w:r>
      <w:r w:rsidR="00DC4C75" w:rsidRPr="00207109">
        <w:rPr>
          <w:rFonts w:cs="Times New Roman" w:hAnsi="Times New Roman" w:ascii="Times New Roman"/>
          <w:sz w:val="24"/>
          <w:szCs w:val="24"/>
        </w:rPr>
        <w:t xml:space="preserve">, čija tražbina </w:t>
      </w:r>
      <w:r w:rsidR="00DC4C75">
        <w:rPr>
          <w:rFonts w:cs="Times New Roman" w:hAnsi="Times New Roman" w:ascii="Times New Roman"/>
          <w:sz w:val="24"/>
          <w:szCs w:val="24"/>
        </w:rPr>
        <w:t xml:space="preserve">je </w:t>
      </w:r>
      <w:r w:rsidR="00DC4C75" w:rsidRPr="00207109">
        <w:rPr>
          <w:rFonts w:cs="Times New Roman" w:hAnsi="Times New Roman" w:ascii="Times New Roman"/>
          <w:sz w:val="24"/>
          <w:szCs w:val="24"/>
        </w:rPr>
        <w:t xml:space="preserve">osporena </w:t>
      </w:r>
      <w:r w:rsidR="00DC4C75">
        <w:rPr>
          <w:rFonts w:cs="Times New Roman" w:hAnsi="Times New Roman" w:ascii="Times New Roman"/>
          <w:sz w:val="24"/>
          <w:szCs w:val="24"/>
        </w:rPr>
        <w:t xml:space="preserve">radi zastare </w:t>
      </w:r>
      <w:r w:rsidR="00DC4C75" w:rsidRPr="00207109">
        <w:rPr>
          <w:rFonts w:cs="Times New Roman" w:hAnsi="Times New Roman" w:ascii="Times New Roman"/>
          <w:sz w:val="24"/>
          <w:szCs w:val="24"/>
        </w:rPr>
        <w:t xml:space="preserve">u iznosu </w:t>
      </w:r>
      <w:r w:rsidR="00DC4C75">
        <w:rPr>
          <w:rFonts w:cs="Times New Roman" w:hAnsi="Times New Roman" w:ascii="Times New Roman"/>
          <w:sz w:val="24"/>
          <w:szCs w:val="24"/>
        </w:rPr>
        <w:t>197,00</w:t>
      </w:r>
      <w:r w:rsidR="00DC4C75" w:rsidRPr="00207109">
        <w:rPr>
          <w:rFonts w:cs="Times New Roman" w:hAnsi="Times New Roman" w:ascii="Times New Roman"/>
          <w:sz w:val="24"/>
          <w:szCs w:val="24"/>
        </w:rPr>
        <w:t xml:space="preserve"> kn, </w:t>
      </w:r>
    </w:p>
    <w:p w:rsidRDefault="008C19DD" w:rsidP="008C19DD" w:rsidR="00257F2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</w:t>
      </w:r>
      <w:r w:rsidR="0028107F" w:rsidRPr="0028107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28107F">
        <w:rPr>
          <w:rFonts w:cs="Times New Roman" w:hAnsi="Times New Roman" w:ascii="Times New Roman"/>
          <w:b/>
          <w:sz w:val="24"/>
          <w:szCs w:val="24"/>
        </w:rPr>
        <w:t>–</w:t>
      </w:r>
      <w:r w:rsidR="0028107F" w:rsidRPr="0028107F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28107F">
        <w:rPr>
          <w:rFonts w:cs="Times New Roman" w:hAnsi="Times New Roman" w:ascii="Times New Roman"/>
          <w:sz w:val="24"/>
          <w:szCs w:val="24"/>
        </w:rPr>
        <w:t xml:space="preserve">jerovnik Pivovara Osijek d.o.o., čija tražbina je osporena radi zastare u iznosu od 5.786,85 kn, </w:t>
      </w:r>
    </w:p>
    <w:p w:rsidRDefault="008C19DD" w:rsidP="008C19DD" w:rsidR="00257F2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>- v</w:t>
      </w:r>
      <w:r w:rsidR="00257F2D">
        <w:rPr>
          <w:rFonts w:cs="Times New Roman" w:hAnsi="Times New Roman" w:ascii="Times New Roman"/>
          <w:sz w:val="24"/>
          <w:szCs w:val="24"/>
        </w:rPr>
        <w:t xml:space="preserve">jerovnik Konzum d.d., čija tražbina je osporena jer nije evidentirana u poslovnim knjigama dužnika u iznosu 581,25 kn, </w:t>
      </w:r>
    </w:p>
    <w:p w:rsidRDefault="00F05426" w:rsidP="008C19DD" w:rsidR="008C19D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5426">
        <w:rPr>
          <w:rFonts w:cs="Times New Roman" w:hAnsi="Times New Roman" w:ascii="Times New Roman"/>
          <w:b/>
          <w:sz w:val="24"/>
          <w:szCs w:val="24"/>
        </w:rPr>
        <w:t>III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8C19DD">
        <w:rPr>
          <w:rFonts w:cs="Times New Roman" w:hAnsi="Times New Roman" w:ascii="Times New Roman"/>
          <w:sz w:val="24"/>
          <w:szCs w:val="24"/>
        </w:rPr>
        <w:t>A</w:t>
      </w:r>
      <w:r w:rsidR="008C19DD" w:rsidRPr="00207109">
        <w:rPr>
          <w:rFonts w:cs="Times New Roman" w:hAnsi="Times New Roman" w:ascii="Times New Roman"/>
          <w:sz w:val="24"/>
          <w:szCs w:val="24"/>
        </w:rPr>
        <w:t xml:space="preserve">ko vjerovnik koji je upućen na parnicu u roku od 8 dana od dana pravomoćnosti ovog rješenja, </w:t>
      </w:r>
      <w:r w:rsidR="00B324FD">
        <w:rPr>
          <w:rFonts w:cs="Times New Roman" w:hAnsi="Times New Roman" w:ascii="Times New Roman"/>
          <w:sz w:val="24"/>
          <w:szCs w:val="24"/>
        </w:rPr>
        <w:t xml:space="preserve">odnosno primitka II-stupanjske odluke, </w:t>
      </w:r>
      <w:r w:rsidR="008C19DD" w:rsidRPr="00207109">
        <w:rPr>
          <w:rFonts w:cs="Times New Roman" w:hAnsi="Times New Roman" w:ascii="Times New Roman"/>
          <w:sz w:val="24"/>
          <w:szCs w:val="24"/>
        </w:rPr>
        <w:t>ne pokrene parnicu, odnosno ne stavi pisani prijedlog za nastavak već pokrenute parnice, smatrat će se da je odustao od prava na vođenje parnice.</w:t>
      </w:r>
    </w:p>
    <w:p w:rsidRDefault="006C1CBD" w:rsidP="00487E04" w:rsidR="00487E0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1CBD">
        <w:rPr>
          <w:rFonts w:cs="Times New Roman" w:hAnsi="Times New Roman" w:ascii="Times New Roman"/>
          <w:b/>
          <w:sz w:val="24"/>
          <w:szCs w:val="24"/>
        </w:rPr>
        <w:t>I</w:t>
      </w:r>
      <w:r w:rsidR="00F05426">
        <w:rPr>
          <w:rFonts w:cs="Times New Roman" w:hAnsi="Times New Roman" w:ascii="Times New Roman"/>
          <w:b/>
          <w:sz w:val="24"/>
          <w:szCs w:val="24"/>
        </w:rPr>
        <w:t>V</w:t>
      </w:r>
      <w:r w:rsidR="00487E04" w:rsidRPr="00207109">
        <w:rPr>
          <w:rFonts w:cs="Times New Roman" w:hAnsi="Times New Roman" w:ascii="Times New Roman"/>
          <w:sz w:val="24"/>
          <w:szCs w:val="24"/>
        </w:rPr>
        <w:t xml:space="preserve"> - Ovo rješenje objavit će se na mrežnoj st</w:t>
      </w:r>
      <w:r w:rsidR="00DC4C75">
        <w:rPr>
          <w:rFonts w:cs="Times New Roman" w:hAnsi="Times New Roman" w:ascii="Times New Roman"/>
          <w:sz w:val="24"/>
          <w:szCs w:val="24"/>
        </w:rPr>
        <w:t>r</w:t>
      </w:r>
      <w:r w:rsidR="00487E04" w:rsidRPr="00207109">
        <w:rPr>
          <w:rFonts w:cs="Times New Roman" w:hAnsi="Times New Roman" w:ascii="Times New Roman"/>
          <w:sz w:val="24"/>
          <w:szCs w:val="24"/>
        </w:rPr>
        <w:t>anici e-Oglasna ploča suda.</w:t>
      </w:r>
    </w:p>
    <w:p w:rsidRDefault="00487E04" w:rsidP="00487E04" w:rsidR="00487E0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107F" w:rsidP="00487E04" w:rsidR="0028107F" w:rsidRPr="0020710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87E04" w:rsidP="00487E04" w:rsidR="00487E04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173D9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28107F" w:rsidP="00487E04" w:rsidR="0028107F" w:rsidRPr="004173D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87E04" w:rsidP="00487E04" w:rsidR="00487E04" w:rsidRPr="0020710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7E04" w:rsidP="00487E04" w:rsidR="006502B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ab/>
        <w:t>Rješenjem ovog suda br. St-</w:t>
      </w:r>
      <w:r w:rsidR="006502B6">
        <w:rPr>
          <w:rFonts w:cs="Times New Roman" w:hAnsi="Times New Roman" w:ascii="Times New Roman"/>
          <w:sz w:val="24"/>
          <w:szCs w:val="24"/>
        </w:rPr>
        <w:t>268/2018-7</w:t>
      </w:r>
      <w:r w:rsidRPr="00207109">
        <w:rPr>
          <w:rFonts w:cs="Times New Roman" w:hAnsi="Times New Roman" w:ascii="Times New Roman"/>
          <w:sz w:val="24"/>
          <w:szCs w:val="24"/>
        </w:rPr>
        <w:t xml:space="preserve"> od </w:t>
      </w:r>
      <w:r w:rsidR="006502B6">
        <w:rPr>
          <w:rFonts w:cs="Times New Roman" w:hAnsi="Times New Roman" w:ascii="Times New Roman"/>
          <w:sz w:val="24"/>
          <w:szCs w:val="24"/>
        </w:rPr>
        <w:t>23. travnja 2018</w:t>
      </w:r>
      <w:r w:rsidRPr="00207109">
        <w:rPr>
          <w:rFonts w:cs="Times New Roman" w:hAnsi="Times New Roman" w:ascii="Times New Roman"/>
          <w:sz w:val="24"/>
          <w:szCs w:val="24"/>
        </w:rPr>
        <w:t xml:space="preserve">. otvoren je predstečajni postupak nad dužnikom </w:t>
      </w:r>
      <w:r w:rsidR="006502B6">
        <w:rPr>
          <w:rFonts w:cs="Times New Roman" w:hAnsi="Times New Roman" w:ascii="Times New Roman"/>
          <w:sz w:val="24"/>
          <w:szCs w:val="24"/>
        </w:rPr>
        <w:t>NIKICA SEVER, vl. Pekara Sever, Vrpolje, Bana Jelačića 10, OIB 10806646320.</w:t>
      </w:r>
    </w:p>
    <w:p w:rsidRDefault="006502B6" w:rsidP="00487E04" w:rsidR="006502B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E04" w:rsidP="006502B6" w:rsidR="00487E0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 Istim rješenjem pozvani su vjerovnici nadležnoj jedinici FINE u roku od </w:t>
      </w:r>
      <w:r w:rsidR="006502B6">
        <w:rPr>
          <w:rFonts w:cs="Times New Roman" w:hAnsi="Times New Roman" w:ascii="Times New Roman"/>
          <w:sz w:val="24"/>
          <w:szCs w:val="24"/>
        </w:rPr>
        <w:t xml:space="preserve">21 dan od dana dostave </w:t>
      </w:r>
      <w:r w:rsidRPr="00207109">
        <w:rPr>
          <w:rFonts w:cs="Times New Roman" w:hAnsi="Times New Roman" w:ascii="Times New Roman"/>
          <w:sz w:val="24"/>
          <w:szCs w:val="24"/>
        </w:rPr>
        <w:t>prijaviti svoje tražbine na pr</w:t>
      </w:r>
      <w:r w:rsidR="00285CDE">
        <w:rPr>
          <w:rFonts w:cs="Times New Roman" w:hAnsi="Times New Roman" w:ascii="Times New Roman"/>
          <w:sz w:val="24"/>
          <w:szCs w:val="24"/>
        </w:rPr>
        <w:t>opisanim obrascima i u roku od 15</w:t>
      </w:r>
      <w:r w:rsidRPr="00207109">
        <w:rPr>
          <w:rFonts w:cs="Times New Roman" w:hAnsi="Times New Roman" w:ascii="Times New Roman"/>
          <w:sz w:val="24"/>
          <w:szCs w:val="24"/>
        </w:rPr>
        <w:t xml:space="preserve"> dana od dana </w:t>
      </w:r>
      <w:r w:rsidR="00285CDE">
        <w:rPr>
          <w:rFonts w:cs="Times New Roman" w:hAnsi="Times New Roman" w:ascii="Times New Roman"/>
          <w:sz w:val="24"/>
          <w:szCs w:val="24"/>
        </w:rPr>
        <w:t>dostave očitovanja</w:t>
      </w:r>
      <w:r w:rsidRPr="00207109">
        <w:rPr>
          <w:rFonts w:cs="Times New Roman" w:hAnsi="Times New Roman" w:ascii="Times New Roman"/>
          <w:sz w:val="24"/>
          <w:szCs w:val="24"/>
        </w:rPr>
        <w:t xml:space="preserve"> dužnika i povjerenika osporiti prijavljene tražbine koje smatraju nepostojećima.</w:t>
      </w:r>
    </w:p>
    <w:p w:rsidRDefault="006502B6" w:rsidP="006502B6" w:rsidR="006502B6" w:rsidRPr="0020710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87E04" w:rsidP="00285CDE" w:rsidR="00487E0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Temeljem prijavljenih tražbina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207109">
        <w:rPr>
          <w:rFonts w:cs="Times New Roman" w:hAnsi="Times New Roman" w:ascii="Times New Roman"/>
          <w:sz w:val="24"/>
          <w:szCs w:val="24"/>
        </w:rPr>
        <w:t xml:space="preserve"> FINA je u skladu s odredbom čl.</w:t>
      </w:r>
      <w:r w:rsidR="00285CDE">
        <w:rPr>
          <w:rFonts w:cs="Times New Roman" w:hAnsi="Times New Roman" w:ascii="Times New Roman"/>
          <w:sz w:val="24"/>
          <w:szCs w:val="24"/>
        </w:rPr>
        <w:t xml:space="preserve"> </w:t>
      </w:r>
      <w:r w:rsidRPr="00207109">
        <w:rPr>
          <w:rFonts w:cs="Times New Roman" w:hAnsi="Times New Roman" w:ascii="Times New Roman"/>
          <w:sz w:val="24"/>
          <w:szCs w:val="24"/>
        </w:rPr>
        <w:t xml:space="preserve">43 Stečajnog zakona (NN br.71/15, </w:t>
      </w:r>
      <w:r w:rsidR="00285CDE">
        <w:rPr>
          <w:rFonts w:cs="Times New Roman" w:hAnsi="Times New Roman" w:ascii="Times New Roman"/>
          <w:sz w:val="24"/>
          <w:szCs w:val="24"/>
        </w:rPr>
        <w:t xml:space="preserve">104/17, </w:t>
      </w:r>
      <w:r w:rsidRPr="00207109">
        <w:rPr>
          <w:rFonts w:cs="Times New Roman" w:hAnsi="Times New Roman" w:ascii="Times New Roman"/>
          <w:sz w:val="24"/>
          <w:szCs w:val="24"/>
        </w:rPr>
        <w:t xml:space="preserve">dalje SZ)  sastavila na propisanom obrascu tablicu prijavljenih </w:t>
      </w:r>
      <w:r w:rsidR="00285CDE">
        <w:rPr>
          <w:rFonts w:cs="Times New Roman" w:hAnsi="Times New Roman" w:ascii="Times New Roman"/>
          <w:sz w:val="24"/>
          <w:szCs w:val="24"/>
        </w:rPr>
        <w:t xml:space="preserve">i osporenih </w:t>
      </w:r>
      <w:r w:rsidRPr="00207109">
        <w:rPr>
          <w:rFonts w:cs="Times New Roman" w:hAnsi="Times New Roman" w:ascii="Times New Roman"/>
          <w:sz w:val="24"/>
          <w:szCs w:val="24"/>
        </w:rPr>
        <w:t>tražbina, a povjerenik i dužnik su u roku dostavili svoja pisana očitovanja o svakoj pojedinoj tražbini.</w:t>
      </w:r>
    </w:p>
    <w:p w:rsidRDefault="00285CDE" w:rsidP="00285CDE" w:rsidR="00285CDE" w:rsidRPr="0020710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87E04" w:rsidP="00487E04" w:rsidR="00487E0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Ročište radi ispitivanja tražbina održano je dana </w:t>
      </w:r>
      <w:r w:rsidR="00392AA6">
        <w:rPr>
          <w:rFonts w:cs="Times New Roman" w:hAnsi="Times New Roman" w:ascii="Times New Roman"/>
          <w:sz w:val="24"/>
          <w:szCs w:val="24"/>
        </w:rPr>
        <w:t>10. kolovoza 2018.</w:t>
      </w:r>
      <w:r>
        <w:rPr>
          <w:rFonts w:cs="Times New Roman" w:hAnsi="Times New Roman" w:ascii="Times New Roman"/>
          <w:sz w:val="24"/>
          <w:szCs w:val="24"/>
        </w:rPr>
        <w:t>, a na</w:t>
      </w:r>
      <w:r w:rsidRPr="00207109">
        <w:rPr>
          <w:rFonts w:cs="Times New Roman" w:hAnsi="Times New Roman" w:ascii="Times New Roman"/>
          <w:sz w:val="24"/>
          <w:szCs w:val="24"/>
        </w:rPr>
        <w:t xml:space="preserve"> ročištu</w:t>
      </w:r>
      <w:r>
        <w:rPr>
          <w:rFonts w:cs="Times New Roman" w:hAnsi="Times New Roman" w:ascii="Times New Roman"/>
          <w:sz w:val="24"/>
          <w:szCs w:val="24"/>
        </w:rPr>
        <w:t xml:space="preserve"> su</w:t>
      </w:r>
      <w:r w:rsidR="00392AA6">
        <w:rPr>
          <w:rFonts w:cs="Times New Roman" w:hAnsi="Times New Roman" w:ascii="Times New Roman"/>
          <w:sz w:val="24"/>
          <w:szCs w:val="24"/>
        </w:rPr>
        <w:t xml:space="preserve"> sudjelovali povjerenica</w:t>
      </w:r>
      <w:r w:rsidRPr="00207109">
        <w:rPr>
          <w:rFonts w:cs="Times New Roman" w:hAnsi="Times New Roman" w:ascii="Times New Roman"/>
          <w:sz w:val="24"/>
          <w:szCs w:val="24"/>
        </w:rPr>
        <w:t xml:space="preserve">, </w:t>
      </w:r>
      <w:r w:rsidR="00DD4DCB">
        <w:rPr>
          <w:rFonts w:cs="Times New Roman" w:hAnsi="Times New Roman" w:ascii="Times New Roman"/>
          <w:sz w:val="24"/>
          <w:szCs w:val="24"/>
        </w:rPr>
        <w:t xml:space="preserve">punomoćnik dužnika </w:t>
      </w:r>
      <w:r>
        <w:rPr>
          <w:rFonts w:cs="Times New Roman" w:hAnsi="Times New Roman" w:ascii="Times New Roman"/>
          <w:sz w:val="24"/>
          <w:szCs w:val="24"/>
        </w:rPr>
        <w:t>i vjerovnici.</w:t>
      </w:r>
      <w:r w:rsidRPr="0020710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92AA6" w:rsidP="00487E04" w:rsidR="00392AA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87E04" w:rsidP="00DD4DCB" w:rsidR="00487E04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ročištu je </w:t>
      </w:r>
      <w:r w:rsidRPr="00207109">
        <w:rPr>
          <w:rFonts w:cs="Times New Roman" w:hAnsi="Times New Roman" w:ascii="Times New Roman"/>
          <w:sz w:val="24"/>
          <w:szCs w:val="24"/>
        </w:rPr>
        <w:t xml:space="preserve">utvrđeno da su tražbine pod redni broj </w:t>
      </w:r>
      <w:r w:rsidR="0080403E" w:rsidRPr="0080403E">
        <w:rPr>
          <w:rFonts w:cs="Times New Roman" w:hAnsi="Times New Roman" w:ascii="Times New Roman"/>
          <w:sz w:val="24"/>
          <w:szCs w:val="24"/>
        </w:rPr>
        <w:t xml:space="preserve">1, 2, 3, 5, 6, 10, 11, 12, 14, 15, 20, 23, 25, 26, 29, 30, 34, 36 i 42, </w:t>
      </w:r>
      <w:r w:rsidRPr="0080403E">
        <w:rPr>
          <w:rFonts w:cs="Times New Roman" w:hAnsi="Times New Roman" w:ascii="Times New Roman"/>
          <w:sz w:val="24"/>
          <w:szCs w:val="24"/>
        </w:rPr>
        <w:t>priznate</w:t>
      </w:r>
      <w:r w:rsidRPr="00207109">
        <w:rPr>
          <w:rFonts w:cs="Times New Roman" w:hAnsi="Times New Roman" w:ascii="Times New Roman"/>
          <w:sz w:val="24"/>
          <w:szCs w:val="24"/>
        </w:rPr>
        <w:t xml:space="preserve"> od strane dužnika i povjerenika u cijelosti, a nisu osporene od strane drugih vjerovnika. </w:t>
      </w:r>
      <w:r w:rsidR="00DD4DC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F3312" w:rsidP="00680A58" w:rsidR="00680A58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ročištu je također utvrđeno da su tražbine </w:t>
      </w:r>
      <w:r w:rsidR="0060231A">
        <w:rPr>
          <w:rFonts w:cs="Times New Roman" w:hAnsi="Times New Roman" w:ascii="Times New Roman"/>
          <w:sz w:val="24"/>
          <w:szCs w:val="24"/>
        </w:rPr>
        <w:t xml:space="preserve">navedene u tablici FINE </w:t>
      </w:r>
      <w:r>
        <w:rPr>
          <w:rFonts w:cs="Times New Roman" w:hAnsi="Times New Roman" w:ascii="Times New Roman"/>
          <w:sz w:val="24"/>
          <w:szCs w:val="24"/>
        </w:rPr>
        <w:t xml:space="preserve">pod redni broj </w:t>
      </w:r>
      <w:r w:rsidR="0060231A">
        <w:rPr>
          <w:rFonts w:cs="Times New Roman" w:hAnsi="Times New Roman" w:ascii="Times New Roman"/>
          <w:sz w:val="24"/>
          <w:szCs w:val="24"/>
        </w:rPr>
        <w:t xml:space="preserve">8, </w:t>
      </w:r>
      <w:r>
        <w:rPr>
          <w:rFonts w:cs="Times New Roman" w:hAnsi="Times New Roman" w:ascii="Times New Roman"/>
          <w:sz w:val="24"/>
          <w:szCs w:val="24"/>
        </w:rPr>
        <w:t>16, 18 i 27</w:t>
      </w:r>
      <w:r w:rsidR="0060231A">
        <w:rPr>
          <w:rFonts w:cs="Times New Roman" w:hAnsi="Times New Roman" w:ascii="Times New Roman"/>
          <w:sz w:val="24"/>
          <w:szCs w:val="24"/>
        </w:rPr>
        <w:t xml:space="preserve"> djelomice osporene od strane dužnika i povjerenika, </w:t>
      </w:r>
      <w:r w:rsidR="005E058A">
        <w:rPr>
          <w:rFonts w:cs="Times New Roman" w:hAnsi="Times New Roman" w:ascii="Times New Roman"/>
          <w:sz w:val="24"/>
          <w:szCs w:val="24"/>
        </w:rPr>
        <w:t>i to vjerovnicima</w:t>
      </w:r>
      <w:r w:rsidR="00BE2EF6">
        <w:rPr>
          <w:rFonts w:cs="Times New Roman" w:hAnsi="Times New Roman" w:ascii="Times New Roman"/>
          <w:sz w:val="24"/>
          <w:szCs w:val="24"/>
        </w:rPr>
        <w:t xml:space="preserve"> </w:t>
      </w:r>
      <w:r w:rsidR="00CC7D81">
        <w:rPr>
          <w:rFonts w:cs="Times New Roman" w:hAnsi="Times New Roman" w:ascii="Times New Roman"/>
          <w:sz w:val="24"/>
          <w:szCs w:val="24"/>
        </w:rPr>
        <w:t>Đakovački vodovod d.o.o. u iznosu 221,82 kn</w:t>
      </w:r>
      <w:r w:rsidR="005E058A">
        <w:rPr>
          <w:rFonts w:cs="Times New Roman" w:hAnsi="Times New Roman" w:ascii="Times New Roman"/>
          <w:sz w:val="24"/>
          <w:szCs w:val="24"/>
        </w:rPr>
        <w:t>, vjer</w:t>
      </w:r>
      <w:r w:rsidR="00DE75A2">
        <w:rPr>
          <w:rFonts w:cs="Times New Roman" w:hAnsi="Times New Roman" w:ascii="Times New Roman"/>
          <w:sz w:val="24"/>
          <w:szCs w:val="24"/>
        </w:rPr>
        <w:t>ovniku Hrvatski telekom d.d. u iznosu 770,38 kn</w:t>
      </w:r>
      <w:r w:rsidR="005E058A">
        <w:rPr>
          <w:rFonts w:cs="Times New Roman" w:hAnsi="Times New Roman" w:ascii="Times New Roman"/>
          <w:sz w:val="24"/>
          <w:szCs w:val="24"/>
        </w:rPr>
        <w:t>, Zvonimiru Periću, vl. Info centar Đakovo u iznosu 4.900,00 kn, vjerovniku Inspecto d.o.o. Đakovo</w:t>
      </w:r>
      <w:r w:rsidR="006E2252">
        <w:rPr>
          <w:rFonts w:cs="Times New Roman" w:hAnsi="Times New Roman" w:ascii="Times New Roman"/>
          <w:sz w:val="24"/>
          <w:szCs w:val="24"/>
        </w:rPr>
        <w:t xml:space="preserve"> u iznosu 426,50 kn, iz razloga što su navedeni iznosi namireni.</w:t>
      </w:r>
    </w:p>
    <w:p w:rsidRDefault="00F771B1" w:rsidP="00680A58" w:rsidR="00916348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Tražbine ostalih vjerovnika: Com-pa informatika d.o.o. u iznosu 2.501,45 kn, Datalab tehnologije d.o.o. u iznosu 791,63 kn, Eco energy d.o.o. u iznosu 3.000,00 kn, Ingri d.o.o. u iznosu 1.600,00 kn, Stjepana Kovačevića, vl. obrta Vagar Đakovo u iznosu 197,00 kn</w:t>
      </w:r>
      <w:r w:rsidR="0068403B">
        <w:rPr>
          <w:rFonts w:cs="Times New Roman" w:hAnsi="Times New Roman" w:ascii="Times New Roman"/>
          <w:sz w:val="24"/>
          <w:szCs w:val="24"/>
        </w:rPr>
        <w:t xml:space="preserve">, Strizivojna hrast d.o.o. Strizivojna u iznosu 10.986,25 kn, Teka d.o.o. Velika Kopanica u iznosu </w:t>
      </w:r>
      <w:r w:rsidR="008C077B">
        <w:rPr>
          <w:rFonts w:cs="Times New Roman" w:hAnsi="Times New Roman" w:ascii="Times New Roman"/>
          <w:sz w:val="24"/>
          <w:szCs w:val="24"/>
        </w:rPr>
        <w:t xml:space="preserve">184,01 kn, Trgovački centar Brod d.o.o. Slav.Brod u iznosu </w:t>
      </w:r>
      <w:r w:rsidR="00105AC6">
        <w:rPr>
          <w:rFonts w:cs="Times New Roman" w:hAnsi="Times New Roman" w:ascii="Times New Roman"/>
          <w:sz w:val="24"/>
          <w:szCs w:val="24"/>
        </w:rPr>
        <w:t>1.003,056 kn i Miloša Uzelac, vl. obrta Neno Đakovo u iznosu 2.870,50 kn</w:t>
      </w:r>
      <w:r w:rsidR="00FB266A">
        <w:rPr>
          <w:rFonts w:cs="Times New Roman" w:hAnsi="Times New Roman" w:ascii="Times New Roman"/>
          <w:sz w:val="24"/>
          <w:szCs w:val="24"/>
        </w:rPr>
        <w:t>, osporene su u cijelosti radi nastupanja zastare potraživanja, dok su vjerovnicima Franck d.d. Zagreb, Josipu Kitanoviću, vl. obrta Piramida</w:t>
      </w:r>
      <w:r w:rsidR="00305EEC">
        <w:rPr>
          <w:rFonts w:cs="Times New Roman" w:hAnsi="Times New Roman" w:ascii="Times New Roman"/>
          <w:sz w:val="24"/>
          <w:szCs w:val="24"/>
        </w:rPr>
        <w:t>, Primus media d.o.o. Sesvete i Pro energy d.o.o. Zagreb, tražine osporene jer su računi plaćeni.</w:t>
      </w:r>
    </w:p>
    <w:p w:rsidRDefault="00305EEC" w:rsidP="00DD4DCB" w:rsidR="00305EEC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Tražbina </w:t>
      </w:r>
      <w:r w:rsidR="00732D07">
        <w:rPr>
          <w:rFonts w:cs="Times New Roman" w:hAnsi="Times New Roman" w:ascii="Times New Roman"/>
          <w:sz w:val="24"/>
          <w:szCs w:val="24"/>
        </w:rPr>
        <w:t>vjerovnika Konzum d.d. Zagreb osporena je u cijelosti jer potraživanje nije evidentirano u poslovnim knjigama dužnika</w:t>
      </w:r>
      <w:r w:rsidR="003735FD">
        <w:rPr>
          <w:rFonts w:cs="Times New Roman" w:hAnsi="Times New Roman" w:ascii="Times New Roman"/>
          <w:sz w:val="24"/>
          <w:szCs w:val="24"/>
        </w:rPr>
        <w:t>, dok je vjerovniku Poslovna zona Grabi d.o.o. tražbina osporena jer je djelomice u zastari, a dio je pogrešno knjižen temeljnicom.</w:t>
      </w:r>
    </w:p>
    <w:p w:rsidRDefault="00335112" w:rsidP="00626A7B" w:rsidR="00335112">
      <w:pPr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35112" w:rsidP="00626A7B" w:rsidR="00335112">
      <w:pPr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402EAA" w:rsidP="00626A7B" w:rsidR="00BE2EF6">
      <w:pPr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Vjerovniku Nikici</w:t>
      </w:r>
      <w:r w:rsidR="003735FD">
        <w:rPr>
          <w:rFonts w:cs="Times New Roman" w:hAnsi="Times New Roman" w:ascii="Times New Roman"/>
          <w:sz w:val="24"/>
          <w:szCs w:val="24"/>
        </w:rPr>
        <w:t xml:space="preserve"> Severu povjerenica je tražbinu osporila u cijelosti jer je potraživanje uvjetno i nedospjelo, a vezano </w:t>
      </w:r>
      <w:r>
        <w:rPr>
          <w:rFonts w:cs="Times New Roman" w:hAnsi="Times New Roman" w:ascii="Times New Roman"/>
          <w:sz w:val="24"/>
          <w:szCs w:val="24"/>
        </w:rPr>
        <w:t>je za</w:t>
      </w:r>
      <w:r w:rsidR="003735FD">
        <w:rPr>
          <w:rFonts w:cs="Times New Roman" w:hAnsi="Times New Roman" w:ascii="Times New Roman"/>
          <w:sz w:val="24"/>
          <w:szCs w:val="24"/>
        </w:rPr>
        <w:t xml:space="preserve"> osiguranje plaćanja potraživanja razlučnog vjerovnika.</w:t>
      </w:r>
    </w:p>
    <w:p w:rsidRDefault="00487E04" w:rsidP="00487E04" w:rsidR="00487E0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Slijedom izloženog, a na temelju rasprave na ročištu radi ispitivanja tražbina, utvrđeno je koje tražbine i u kom iznosu su priznate od strane povjerenika i dužnika, a nisu osporene od strane vjerovnika, te se iste smatraju utvrđenima, sukladno odredbi čl. 47 SZ-a.</w:t>
      </w:r>
    </w:p>
    <w:p w:rsidRDefault="00FB266A" w:rsidP="00487E04" w:rsidR="00FB266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87E04" w:rsidP="00487E04" w:rsidR="00487E0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Sud je nakon ispitivanja tražbina sastavio tablicu temeljem odredbe čl. 49 st. 1 i 2 SZ-a na način da je svaka pojedina tražbina unesena u tablicu u iznosu u kojem je utvrđena i osporena i na temelju te tablice </w:t>
      </w:r>
      <w:r>
        <w:rPr>
          <w:rFonts w:cs="Times New Roman" w:hAnsi="Times New Roman" w:ascii="Times New Roman"/>
          <w:sz w:val="24"/>
          <w:szCs w:val="24"/>
        </w:rPr>
        <w:t>donio je ovo rješenje i</w:t>
      </w:r>
      <w:r w:rsidRPr="00207109">
        <w:rPr>
          <w:rFonts w:cs="Times New Roman" w:hAnsi="Times New Roman" w:ascii="Times New Roman"/>
          <w:sz w:val="24"/>
          <w:szCs w:val="24"/>
        </w:rPr>
        <w:t xml:space="preserve"> odlučio kao pod točkom I izreke na temelju odredbe čl. 50 SZ-a.</w:t>
      </w:r>
    </w:p>
    <w:p w:rsidRDefault="000035D6" w:rsidP="00487E04" w:rsidR="000035D6" w:rsidRPr="0020710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20844" w:rsidP="00554084" w:rsidR="00487E0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Vjerovnike kojima su tražbine osporene valjalo je</w:t>
      </w:r>
      <w:r w:rsidR="00487E04" w:rsidRPr="00207109">
        <w:rPr>
          <w:rFonts w:cs="Times New Roman" w:hAnsi="Times New Roman" w:ascii="Times New Roman"/>
          <w:sz w:val="24"/>
          <w:szCs w:val="24"/>
        </w:rPr>
        <w:t xml:space="preserve"> uputiti na parnicu radi utvrđivanja osporene tražbine, pa je odlučeno kao pod točkom II</w:t>
      </w:r>
      <w:r w:rsidR="00F05426">
        <w:rPr>
          <w:rFonts w:cs="Times New Roman" w:hAnsi="Times New Roman" w:ascii="Times New Roman"/>
          <w:sz w:val="24"/>
          <w:szCs w:val="24"/>
        </w:rPr>
        <w:t xml:space="preserve"> i</w:t>
      </w:r>
      <w:r w:rsidR="00487E04" w:rsidRPr="00207109">
        <w:rPr>
          <w:rFonts w:cs="Times New Roman" w:hAnsi="Times New Roman" w:ascii="Times New Roman"/>
          <w:sz w:val="24"/>
          <w:szCs w:val="24"/>
        </w:rPr>
        <w:t xml:space="preserve"> III izreke rješenja na</w:t>
      </w:r>
      <w:r w:rsidR="00856E48">
        <w:rPr>
          <w:rFonts w:cs="Times New Roman" w:hAnsi="Times New Roman" w:ascii="Times New Roman"/>
          <w:sz w:val="24"/>
          <w:szCs w:val="24"/>
        </w:rPr>
        <w:t xml:space="preserve"> temelju čl.48 st 1 i st 5</w:t>
      </w:r>
      <w:r w:rsidR="003D3C57">
        <w:rPr>
          <w:rFonts w:cs="Times New Roman" w:hAnsi="Times New Roman" w:ascii="Times New Roman"/>
          <w:sz w:val="24"/>
          <w:szCs w:val="24"/>
        </w:rPr>
        <w:t xml:space="preserve">, čl. 267 st 1 i </w:t>
      </w:r>
      <w:r w:rsidR="00856E48">
        <w:rPr>
          <w:rFonts w:cs="Times New Roman" w:hAnsi="Times New Roman" w:ascii="Times New Roman"/>
          <w:sz w:val="24"/>
          <w:szCs w:val="24"/>
        </w:rPr>
        <w:t xml:space="preserve">čl. 269 st </w:t>
      </w:r>
      <w:r w:rsidR="00F05426">
        <w:rPr>
          <w:rFonts w:cs="Times New Roman" w:hAnsi="Times New Roman" w:ascii="Times New Roman"/>
          <w:sz w:val="24"/>
          <w:szCs w:val="24"/>
        </w:rPr>
        <w:t>3 SZ-a, a kao pod točkom IV izreke odlučeno je na temelju odredbe čl. 50 st 4 istog Zakona.</w:t>
      </w:r>
      <w:r w:rsidR="00487E04" w:rsidRPr="00207109">
        <w:rPr>
          <w:rFonts w:cs="Times New Roman" w:hAnsi="Times New Roman" w:ascii="Times New Roman"/>
          <w:sz w:val="24"/>
          <w:szCs w:val="24"/>
        </w:rPr>
        <w:t xml:space="preserve"> </w:t>
      </w:r>
      <w:r w:rsidR="00487E04" w:rsidRPr="00207109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487E04" w:rsidRPr="00207109">
        <w:rPr>
          <w:rFonts w:cs="Times New Roman" w:hAnsi="Times New Roman" w:ascii="Times New Roman"/>
          <w:sz w:val="24"/>
          <w:szCs w:val="24"/>
        </w:rPr>
        <w:tab/>
      </w:r>
    </w:p>
    <w:p w:rsidRDefault="00EC4747" w:rsidP="00554084" w:rsidR="00EC4747" w:rsidRPr="0020710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87E04" w:rsidP="00487E04" w:rsidR="00EC47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Slavonskom Brodu, </w:t>
      </w:r>
      <w:r w:rsidR="00EC4747">
        <w:rPr>
          <w:rFonts w:cs="Times New Roman" w:hAnsi="Times New Roman" w:ascii="Times New Roman"/>
          <w:sz w:val="24"/>
          <w:szCs w:val="24"/>
        </w:rPr>
        <w:t xml:space="preserve">10. kolovoza  </w:t>
      </w:r>
      <w:r w:rsidR="003735FD">
        <w:rPr>
          <w:rFonts w:cs="Times New Roman" w:hAnsi="Times New Roman" w:ascii="Times New Roman"/>
          <w:sz w:val="24"/>
          <w:szCs w:val="24"/>
        </w:rPr>
        <w:t>2018.</w:t>
      </w:r>
    </w:p>
    <w:p w:rsidRDefault="00C07A60" w:rsidP="00487E04" w:rsidR="00C07A60" w:rsidRPr="00207109">
      <w:pPr>
        <w:rPr>
          <w:rFonts w:cs="Times New Roman" w:hAnsi="Times New Roman" w:ascii="Times New Roman"/>
          <w:sz w:val="24"/>
          <w:szCs w:val="24"/>
        </w:rPr>
      </w:pPr>
    </w:p>
    <w:p w:rsidRDefault="000E7952" w:rsidP="00487E04" w:rsidR="00487E04" w:rsidRPr="00207109">
      <w:pPr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</w:t>
      </w:r>
      <w:r w:rsidR="00487E04" w:rsidRPr="00207109">
        <w:rPr>
          <w:rFonts w:cs="Times New Roman" w:hAnsi="Times New Roman" w:ascii="Times New Roman"/>
          <w:sz w:val="24"/>
          <w:szCs w:val="24"/>
        </w:rPr>
        <w:t xml:space="preserve">:                                                                                               </w:t>
      </w:r>
      <w:r w:rsidR="00626A7B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="00EC4747">
        <w:rPr>
          <w:rFonts w:cs="Times New Roman" w:hAnsi="Times New Roman" w:ascii="Times New Roman"/>
          <w:sz w:val="24"/>
          <w:szCs w:val="24"/>
        </w:rPr>
        <w:t xml:space="preserve">  </w:t>
      </w:r>
      <w:r w:rsidR="00680A58">
        <w:rPr>
          <w:rFonts w:cs="Times New Roman" w:hAnsi="Times New Roman" w:ascii="Times New Roman"/>
          <w:sz w:val="24"/>
          <w:szCs w:val="24"/>
        </w:rPr>
        <w:t xml:space="preserve">    </w:t>
      </w:r>
      <w:r w:rsidR="00487E04" w:rsidRPr="00207109">
        <w:rPr>
          <w:rFonts w:cs="Times New Roman" w:hAnsi="Times New Roman" w:ascii="Times New Roman"/>
          <w:sz w:val="24"/>
          <w:szCs w:val="24"/>
        </w:rPr>
        <w:t xml:space="preserve">Vesna Vukelić </w:t>
      </w:r>
    </w:p>
    <w:p w:rsidRDefault="00487E04" w:rsidP="00487E04" w:rsidR="00487E04" w:rsidRPr="00207109">
      <w:pPr>
        <w:spacing w:after="0"/>
        <w:rPr>
          <w:rFonts w:cs="Times New Roman" w:hAnsi="Times New Roman" w:ascii="Times New Roman"/>
          <w:b/>
        </w:rPr>
      </w:pPr>
      <w:r w:rsidRPr="00207109">
        <w:rPr>
          <w:rFonts w:cs="Times New Roman" w:hAnsi="Times New Roman" w:ascii="Times New Roman"/>
          <w:b/>
        </w:rPr>
        <w:t>NAPUTAK O PRAVNOM LIJEKU</w:t>
      </w:r>
    </w:p>
    <w:p w:rsidRDefault="00487E04" w:rsidP="00487E04" w:rsidR="00487E04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Protiv ovog rješenja pravo na žalbu ima dužnik i svaki</w:t>
      </w:r>
    </w:p>
    <w:p w:rsidRDefault="00487E04" w:rsidP="00487E04" w:rsidR="00487E04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vjerovnik u dijelu koji se odnosi na njegovu prijavljenu tražbinu.</w:t>
      </w:r>
    </w:p>
    <w:p w:rsidRDefault="00487E04" w:rsidP="00487E04" w:rsidR="00487E04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Rok za žalbu iznosi 8 dana računajući od dana dostave</w:t>
      </w:r>
    </w:p>
    <w:p w:rsidRDefault="00487E04" w:rsidP="00487E04" w:rsidR="00487E04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rješenja, a dostava se smatra obavljenom istekom 8 dana</w:t>
      </w:r>
    </w:p>
    <w:p w:rsidRDefault="00487E04" w:rsidP="00487E04" w:rsidR="00487E04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od dana objave rješenja na mrežnoj st</w:t>
      </w:r>
      <w:r w:rsidR="000E7952">
        <w:rPr>
          <w:rFonts w:cs="Times New Roman" w:hAnsi="Times New Roman" w:ascii="Times New Roman"/>
        </w:rPr>
        <w:t>r</w:t>
      </w:r>
      <w:r w:rsidRPr="00207109">
        <w:rPr>
          <w:rFonts w:cs="Times New Roman" w:hAnsi="Times New Roman" w:ascii="Times New Roman"/>
        </w:rPr>
        <w:t>anici e-Oglasna ploča sudova.</w:t>
      </w:r>
    </w:p>
    <w:p w:rsidRDefault="00487E04" w:rsidP="00487E04" w:rsidR="00487E04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Žalba se podnosi ovom sudu u dva primjerka, a o žalbi</w:t>
      </w:r>
    </w:p>
    <w:p w:rsidRDefault="00487E04" w:rsidP="00487E04" w:rsidR="00487E04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odlučuje Visoki trgovački sud RH Zagreb.</w:t>
      </w:r>
    </w:p>
    <w:p w:rsidRDefault="00487E04" w:rsidP="00487E04" w:rsidR="00487E04" w:rsidRPr="00207109">
      <w:pPr>
        <w:spacing w:after="0"/>
        <w:rPr>
          <w:rFonts w:cs="Times New Roman" w:hAnsi="Times New Roman" w:ascii="Times New Roman"/>
        </w:rPr>
      </w:pPr>
    </w:p>
    <w:p w:rsidRDefault="00487E04" w:rsidP="00487E04" w:rsidR="00487E04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Dostaviti putem mrežne st</w:t>
      </w:r>
      <w:r w:rsidR="00626A7B">
        <w:rPr>
          <w:rFonts w:cs="Times New Roman" w:hAnsi="Times New Roman" w:ascii="Times New Roman"/>
          <w:sz w:val="24"/>
          <w:szCs w:val="24"/>
        </w:rPr>
        <w:t>r</w:t>
      </w:r>
      <w:r w:rsidRPr="00207109">
        <w:rPr>
          <w:rFonts w:cs="Times New Roman" w:hAnsi="Times New Roman" w:ascii="Times New Roman"/>
          <w:sz w:val="24"/>
          <w:szCs w:val="24"/>
        </w:rPr>
        <w:t>anice e-Oglasna ploča</w:t>
      </w:r>
      <w:r w:rsidR="00680A58">
        <w:rPr>
          <w:rFonts w:cs="Times New Roman" w:hAnsi="Times New Roman" w:ascii="Times New Roman"/>
          <w:sz w:val="24"/>
          <w:szCs w:val="24"/>
        </w:rPr>
        <w:t>:</w:t>
      </w:r>
    </w:p>
    <w:p w:rsidRDefault="00487E04" w:rsidP="00487E04" w:rsidR="00487E0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1. </w:t>
      </w:r>
      <w:r w:rsidR="001E6AE9">
        <w:rPr>
          <w:rFonts w:cs="Times New Roman" w:hAnsi="Times New Roman" w:ascii="Times New Roman"/>
          <w:sz w:val="24"/>
          <w:szCs w:val="24"/>
        </w:rPr>
        <w:t>povjerenici</w:t>
      </w:r>
    </w:p>
    <w:p w:rsidRDefault="00487E04" w:rsidP="00487E04" w:rsidR="00487E04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2. dužniku</w:t>
      </w:r>
    </w:p>
    <w:p w:rsidRDefault="00487E04" w:rsidP="00487E04" w:rsidR="00487E04">
      <w:pPr>
        <w:spacing w:after="0"/>
      </w:pPr>
      <w:r w:rsidRPr="00207109">
        <w:rPr>
          <w:rFonts w:cs="Times New Roman" w:hAnsi="Times New Roman" w:ascii="Times New Roman"/>
          <w:sz w:val="24"/>
          <w:szCs w:val="24"/>
        </w:rPr>
        <w:t>3. vjerovnicima</w:t>
      </w:r>
    </w:p>
    <w:p w:rsidRDefault="00487E04" w:rsidP="00487E04" w:rsidR="00487E04"/>
    <w:p w:rsidRDefault="002D7C00" w:rsidP="007D7515" w:rsidR="002D7C00" w:rsidRPr="00927546">
      <w:pPr>
        <w:spacing w:lineRule="auto" w:line="240" w:after="0"/>
        <w:jc w:val="both"/>
        <w:rPr>
          <w:rFonts w:hAnsi="Arial Narrow" w:ascii="Arial Narrow"/>
        </w:rPr>
      </w:pPr>
    </w:p>
    <w:sectPr w:rsidSect="00554084" w:rsidR="002D7C00" w:rsidRPr="00927546">
      <w:pgSz w:h="15840" w:w="12240"/>
      <w:pgMar w:gutter="0" w:footer="720" w:header="720" w:left="1418" w:bottom="1134" w:right="1418" w:top="1418"/>
      <w:cols w:space="720"/>
      <w:noEndnote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EE9" w:rsidP="004D0ED4" w:rsidR="00D41EE9">
      <w:pPr>
        <w:spacing w:lineRule="auto" w:line="240" w:after="0"/>
      </w:pPr>
      <w:r>
        <w:separator/>
      </w:r>
    </w:p>
  </w:endnote>
  <w:endnote w:id="0" w:type="continuationSeparator">
    <w:p w:rsidRDefault="00D41EE9" w:rsidP="004D0ED4" w:rsidR="00D41E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EE9" w:rsidP="004D0ED4" w:rsidR="00D41EE9">
      <w:pPr>
        <w:spacing w:lineRule="auto" w:line="240" w:after="0"/>
      </w:pPr>
      <w:r>
        <w:separator/>
      </w:r>
    </w:p>
  </w:footnote>
  <w:footnote w:id="0" w:type="continuationSeparator">
    <w:p w:rsidRDefault="00D41EE9" w:rsidP="004D0ED4" w:rsidR="00D41EE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FA47D08"/>
    <w:lvl w:ilvl="0">
      <w:numFmt w:val="bullet"/>
      <w:lvlText w:val="*"/>
      <w:lvlJc w:val="left"/>
    </w:lvl>
  </w:abstractNum>
  <w:abstractNum w:abstractNumId="1">
    <w:nsid w:val="017A41D5"/>
    <w:multiLevelType w:val="hybridMultilevel"/>
    <w:tmpl w:val="13ECB0E2"/>
    <w:lvl w:tplc="03F4F0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5642887"/>
    <w:multiLevelType w:val="hybridMultilevel"/>
    <w:tmpl w:val="6C824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2E780F"/>
    <w:multiLevelType w:val="hybridMultilevel"/>
    <w:tmpl w:val="A7060248"/>
    <w:lvl w:tplc="CE74B6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bordersDoNotSurroundHeader/>
  <w:bordersDoNotSurroundFooter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6438"/>
    <w:rsid w:val="000035D6"/>
    <w:rsid w:val="00036E38"/>
    <w:rsid w:val="0007046A"/>
    <w:rsid w:val="00092BDC"/>
    <w:rsid w:val="000B0A63"/>
    <w:rsid w:val="000C262F"/>
    <w:rsid w:val="000E7952"/>
    <w:rsid w:val="000F41F0"/>
    <w:rsid w:val="00105AC6"/>
    <w:rsid w:val="00154CC9"/>
    <w:rsid w:val="00161E75"/>
    <w:rsid w:val="00183C4B"/>
    <w:rsid w:val="00190862"/>
    <w:rsid w:val="001B0305"/>
    <w:rsid w:val="001B204A"/>
    <w:rsid w:val="001D4B45"/>
    <w:rsid w:val="001E6AE9"/>
    <w:rsid w:val="00203354"/>
    <w:rsid w:val="002079A1"/>
    <w:rsid w:val="00254CD1"/>
    <w:rsid w:val="00257F2D"/>
    <w:rsid w:val="00262411"/>
    <w:rsid w:val="002772AD"/>
    <w:rsid w:val="0028107F"/>
    <w:rsid w:val="00285CDE"/>
    <w:rsid w:val="002B3E00"/>
    <w:rsid w:val="002B3E04"/>
    <w:rsid w:val="002D6E69"/>
    <w:rsid w:val="002D7C00"/>
    <w:rsid w:val="002E52DB"/>
    <w:rsid w:val="00305EEC"/>
    <w:rsid w:val="00333A23"/>
    <w:rsid w:val="00335112"/>
    <w:rsid w:val="003546A0"/>
    <w:rsid w:val="003735FD"/>
    <w:rsid w:val="00392AA6"/>
    <w:rsid w:val="003A1025"/>
    <w:rsid w:val="003C24FF"/>
    <w:rsid w:val="003D3C57"/>
    <w:rsid w:val="003D7000"/>
    <w:rsid w:val="003E38FE"/>
    <w:rsid w:val="00402EAA"/>
    <w:rsid w:val="0045147B"/>
    <w:rsid w:val="00482ED1"/>
    <w:rsid w:val="00487E04"/>
    <w:rsid w:val="004D0ED4"/>
    <w:rsid w:val="004D1FD6"/>
    <w:rsid w:val="004E05C8"/>
    <w:rsid w:val="00523D40"/>
    <w:rsid w:val="005538AB"/>
    <w:rsid w:val="00554084"/>
    <w:rsid w:val="00557866"/>
    <w:rsid w:val="005812A3"/>
    <w:rsid w:val="0058441B"/>
    <w:rsid w:val="005A4457"/>
    <w:rsid w:val="005E058A"/>
    <w:rsid w:val="005E5F9C"/>
    <w:rsid w:val="0060231A"/>
    <w:rsid w:val="00615483"/>
    <w:rsid w:val="00626A7B"/>
    <w:rsid w:val="00635445"/>
    <w:rsid w:val="006502B6"/>
    <w:rsid w:val="00673718"/>
    <w:rsid w:val="00675F84"/>
    <w:rsid w:val="00680A58"/>
    <w:rsid w:val="0068403B"/>
    <w:rsid w:val="006C1CBD"/>
    <w:rsid w:val="006D3F72"/>
    <w:rsid w:val="006E2252"/>
    <w:rsid w:val="006E2EF7"/>
    <w:rsid w:val="0072291B"/>
    <w:rsid w:val="00732D07"/>
    <w:rsid w:val="00757545"/>
    <w:rsid w:val="00761F22"/>
    <w:rsid w:val="00775585"/>
    <w:rsid w:val="007911BB"/>
    <w:rsid w:val="007D7515"/>
    <w:rsid w:val="0080403E"/>
    <w:rsid w:val="008042FF"/>
    <w:rsid w:val="008519CB"/>
    <w:rsid w:val="00856E48"/>
    <w:rsid w:val="00861D55"/>
    <w:rsid w:val="00862769"/>
    <w:rsid w:val="00877475"/>
    <w:rsid w:val="00887B34"/>
    <w:rsid w:val="008A1ECD"/>
    <w:rsid w:val="008A45BE"/>
    <w:rsid w:val="008B4152"/>
    <w:rsid w:val="008C077B"/>
    <w:rsid w:val="008C19DD"/>
    <w:rsid w:val="008E12EA"/>
    <w:rsid w:val="0091487E"/>
    <w:rsid w:val="00916348"/>
    <w:rsid w:val="00927546"/>
    <w:rsid w:val="00933398"/>
    <w:rsid w:val="00944ADA"/>
    <w:rsid w:val="00957260"/>
    <w:rsid w:val="009666AB"/>
    <w:rsid w:val="00966AFF"/>
    <w:rsid w:val="009727E2"/>
    <w:rsid w:val="009C4870"/>
    <w:rsid w:val="009C6438"/>
    <w:rsid w:val="009E34C3"/>
    <w:rsid w:val="009F09F1"/>
    <w:rsid w:val="009F3312"/>
    <w:rsid w:val="00A02718"/>
    <w:rsid w:val="00A03D7A"/>
    <w:rsid w:val="00A232E0"/>
    <w:rsid w:val="00A372B1"/>
    <w:rsid w:val="00AB5D9D"/>
    <w:rsid w:val="00AC2B0C"/>
    <w:rsid w:val="00AC7379"/>
    <w:rsid w:val="00AD2635"/>
    <w:rsid w:val="00AF4812"/>
    <w:rsid w:val="00B005A1"/>
    <w:rsid w:val="00B05F18"/>
    <w:rsid w:val="00B221A2"/>
    <w:rsid w:val="00B22940"/>
    <w:rsid w:val="00B324FD"/>
    <w:rsid w:val="00B4127F"/>
    <w:rsid w:val="00B65842"/>
    <w:rsid w:val="00B76F26"/>
    <w:rsid w:val="00B85245"/>
    <w:rsid w:val="00B8552D"/>
    <w:rsid w:val="00BA5248"/>
    <w:rsid w:val="00BB025F"/>
    <w:rsid w:val="00BB5B08"/>
    <w:rsid w:val="00BE2EF6"/>
    <w:rsid w:val="00C04C59"/>
    <w:rsid w:val="00C07A60"/>
    <w:rsid w:val="00C146C8"/>
    <w:rsid w:val="00C15DCD"/>
    <w:rsid w:val="00C1672B"/>
    <w:rsid w:val="00C22D1B"/>
    <w:rsid w:val="00C545FE"/>
    <w:rsid w:val="00C85503"/>
    <w:rsid w:val="00C91496"/>
    <w:rsid w:val="00CC7D81"/>
    <w:rsid w:val="00CE2E14"/>
    <w:rsid w:val="00CF44C7"/>
    <w:rsid w:val="00D40ED2"/>
    <w:rsid w:val="00D41EE9"/>
    <w:rsid w:val="00D501F8"/>
    <w:rsid w:val="00D567BA"/>
    <w:rsid w:val="00D84932"/>
    <w:rsid w:val="00DA24AC"/>
    <w:rsid w:val="00DC3187"/>
    <w:rsid w:val="00DC4C75"/>
    <w:rsid w:val="00DD4DCB"/>
    <w:rsid w:val="00DE75A2"/>
    <w:rsid w:val="00DF7BF6"/>
    <w:rsid w:val="00E32809"/>
    <w:rsid w:val="00E57C3E"/>
    <w:rsid w:val="00E819B7"/>
    <w:rsid w:val="00E86151"/>
    <w:rsid w:val="00E87058"/>
    <w:rsid w:val="00EA0288"/>
    <w:rsid w:val="00EA2463"/>
    <w:rsid w:val="00EA54F9"/>
    <w:rsid w:val="00EC4747"/>
    <w:rsid w:val="00EC4DC5"/>
    <w:rsid w:val="00EC7B72"/>
    <w:rsid w:val="00EF1D71"/>
    <w:rsid w:val="00F03AC3"/>
    <w:rsid w:val="00F05426"/>
    <w:rsid w:val="00F15E38"/>
    <w:rsid w:val="00F20844"/>
    <w:rsid w:val="00F277B0"/>
    <w:rsid w:val="00F44CCA"/>
    <w:rsid w:val="00F5551C"/>
    <w:rsid w:val="00F55D92"/>
    <w:rsid w:val="00F71992"/>
    <w:rsid w:val="00F720E0"/>
    <w:rsid w:val="00F771B1"/>
    <w:rsid w:val="00FB266A"/>
    <w:rsid w:val="00FC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3C4B"/>
  </w:style>
  <w:style w:styleId="Naslov1" w:type="paragraph">
    <w:name w:val="heading 1"/>
    <w:basedOn w:val="Normal"/>
    <w:next w:val="Normal"/>
    <w:link w:val="Naslov1Char"/>
    <w:uiPriority w:val="9"/>
    <w:qFormat/>
    <w:rsid w:val="007D7515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4" w:type="paragraph">
    <w:name w:val="heading 4"/>
    <w:basedOn w:val="Normal"/>
    <w:link w:val="Naslov4Char"/>
    <w:uiPriority w:val="9"/>
    <w:qFormat/>
    <w:rsid w:val="007D7515"/>
    <w:pPr>
      <w:spacing w:lineRule="auto" w:line="240" w:afterAutospacing="true" w:after="100" w:beforeAutospacing="true" w:before="100"/>
      <w:outlineLvl w:val="3"/>
    </w:pPr>
    <w:rPr>
      <w:rFonts w:cs="Times New Roman" w:eastAsia="Times New Roman" w:hAnsi="Times New Roman" w:ascii="Times New Roman"/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339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33398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2291B"/>
    <w:pPr>
      <w:ind w:left="720"/>
      <w:contextualSpacing/>
    </w:pPr>
    <w:rPr>
      <w:rFonts w:eastAsiaTheme="minorHAnsi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rsid w:val="007D7515"/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clennavtitle" w:type="paragraph">
    <w:name w:val="clen_nav_title"/>
    <w:basedOn w:val="Normal"/>
    <w:rsid w:val="007D7515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7D7515"/>
    <w:rPr>
      <w:color w:val="0000FF"/>
      <w:u w:val="single"/>
    </w:rPr>
  </w:style>
  <w:style w:customStyle="true" w:styleId="clennavbody" w:type="paragraph">
    <w:name w:val="clen_nav_body"/>
    <w:basedOn w:val="Normal"/>
    <w:rsid w:val="007D7515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doc" w:type="paragraph">
    <w:name w:val="doc"/>
    <w:basedOn w:val="Normal"/>
    <w:rsid w:val="007D7515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7D7515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Reetkatablice" w:type="table">
    <w:name w:val="Table Grid"/>
    <w:basedOn w:val="Obinatablica"/>
    <w:uiPriority w:val="59"/>
    <w:rsid w:val="00AF4812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4D0ED4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4D0ED4"/>
    <w:rPr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4D0ED4"/>
    <w:rPr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7546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7546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F7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B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BF6"/>
    <w:rPr>
      <w:rFonts w:hAnsi="Arial Narrow" w:ascii="Arial Narrow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BF6"/>
    <w:rPr>
      <w:rFonts w:cs="Times New Roman" w:hAnsi="Arial Narrow" w:ascii="Arial Narrow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BF6"/>
    <w:rPr>
      <w:rFonts w:cs="Times New Roman" w:hAnsi="Arial Narrow" w:ascii="Arial Narrow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3C4B"/>
  </w:style>
  <w:style w:styleId="Naslov1" w:type="paragraph">
    <w:name w:val="heading 1"/>
    <w:basedOn w:val="Normal"/>
    <w:next w:val="Normal"/>
    <w:link w:val="Naslov1Char"/>
    <w:uiPriority w:val="9"/>
    <w:qFormat/>
    <w:rsid w:val="007D7515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4" w:type="paragraph">
    <w:name w:val="heading 4"/>
    <w:basedOn w:val="Normal"/>
    <w:link w:val="Naslov4Char"/>
    <w:uiPriority w:val="9"/>
    <w:qFormat/>
    <w:rsid w:val="007D7515"/>
    <w:pPr>
      <w:spacing w:after="100" w:afterAutospacing="1" w:before="100" w:beforeAutospacing="1" w:line="240" w:lineRule="auto"/>
      <w:outlineLvl w:val="3"/>
    </w:pPr>
    <w:rPr>
      <w:rFonts w:ascii="Times New Roman" w:cs="Times New Roman" w:eastAsia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339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33398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2291B"/>
    <w:pPr>
      <w:ind w:left="720"/>
      <w:contextualSpacing/>
    </w:pPr>
    <w:rPr>
      <w:rFonts w:eastAsiaTheme="minorHAnsi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rsid w:val="007D7515"/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clennavtitle" w:type="paragraph">
    <w:name w:val="clen_nav_title"/>
    <w:basedOn w:val="Normal"/>
    <w:rsid w:val="007D751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7D7515"/>
    <w:rPr>
      <w:color w:val="0000FF"/>
      <w:u w:val="single"/>
    </w:rPr>
  </w:style>
  <w:style w:customStyle="1" w:styleId="clennavbody" w:type="paragraph">
    <w:name w:val="clen_nav_body"/>
    <w:basedOn w:val="Normal"/>
    <w:rsid w:val="007D751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doc" w:type="paragraph">
    <w:name w:val="doc"/>
    <w:basedOn w:val="Normal"/>
    <w:rsid w:val="007D751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7D7515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Reetkatablice" w:type="table">
    <w:name w:val="Table Grid"/>
    <w:basedOn w:val="Obinatablica"/>
    <w:uiPriority w:val="59"/>
    <w:rsid w:val="00AF4812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4D0ED4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4D0ED4"/>
    <w:rPr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4D0ED4"/>
    <w:rPr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754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7546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F7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B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BF6"/>
    <w:rPr>
      <w:rFonts w:ascii="Arial Narrow" w:hAnsi="Arial Narrow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BF6"/>
    <w:rPr>
      <w:rFonts w:ascii="Arial Narrow" w:cs="Times New Roman" w:hAnsi="Arial Narrow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BF6"/>
    <w:rPr>
      <w:rFonts w:ascii="Arial Narrow" w:cs="Times New Roman" w:hAnsi="Arial Narrow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52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868846">
          <w:marLeft w:val="935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60270762">
          <w:marLeft w:val="1066"/>
          <w:marRight w:val="131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4301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326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5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642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5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62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36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30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63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1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9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83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2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885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613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Nikica Sever</izvorni_sadrzaj>
    <derivirana_varijabla naziv="DomainObject.Predmet.ProtustrankaFormated_1">  Nikica Sever</derivirana_varijabla>
  </DomainObject.Predmet.ProtustrankaFormated>
  <DomainObject.Predmet.ProtustrankaFormatedOIB>
    <izvorni_sadrzaj>  Nikica Sever, OIB 10806646320</izvorni_sadrzaj>
    <derivirana_varijabla naziv="DomainObject.Predmet.ProtustrankaFormatedOIB_1">  Nikica Sever, OIB 10806646320</derivirana_varijabla>
  </DomainObject.Predmet.ProtustrankaFormatedOIB>
  <DomainObject.Predmet.ProtustrankaFormatedWithAdress>
    <izvorni_sadrzaj> Nikica Sever, Bana Jelačića 10, 35214 Vrpolje</izvorni_sadrzaj>
    <derivirana_varijabla naziv="DomainObject.Predmet.ProtustrankaFormatedWithAdress_1"> Nikica Sever, Bana Jelačića 10, 35214 Vrpolje</derivirana_varijabla>
  </DomainObject.Predmet.ProtustrankaFormatedWithAdress>
  <DomainObject.Predmet.ProtustrankaFormatedWithAdressOIB>
    <izvorni_sadrzaj> Nikica Sever, OIB 10806646320, Bana Jelačića 10, 35214 Vrpolje</izvorni_sadrzaj>
    <derivirana_varijabla naziv="DomainObject.Predmet.ProtustrankaFormatedWithAdressOIB_1"> Nikica Sever, OIB 10806646320, Bana Jelačića 10, 35214 Vrpolje</derivirana_varijabla>
  </DomainObject.Predmet.ProtustrankaFormatedWithAdressOIB>
  <DomainObject.Predmet.ProtustrankaWithAdress>
    <izvorni_sadrzaj>Nikica Sever Bana Jelačića 10, 35214 Vrpolje</izvorni_sadrzaj>
    <derivirana_varijabla naziv="DomainObject.Predmet.ProtustrankaWithAdress_1">Nikica Sever Bana Jelačića 10, 35214 Vrpolje</derivirana_varijabla>
  </DomainObject.Predmet.ProtustrankaWithAdress>
  <DomainObject.Predmet.ProtustrankaWithAdressOIB>
    <izvorni_sadrzaj>Nikica Sever, OIB 10806646320, Bana Jelačića 10, 35214 Vrpolje</izvorni_sadrzaj>
    <derivirana_varijabla naziv="DomainObject.Predmet.ProtustrankaWithAdressOIB_1">Nikica Sever, OIB 10806646320, Bana Jelačića 10, 35214 Vrpolje</derivirana_varijabla>
  </DomainObject.Predmet.ProtustrankaWithAdressOIB>
  <DomainObject.Predmet.ProtustrankaNazivFormated>
    <izvorni_sadrzaj>Nikica Sever</izvorni_sadrzaj>
    <derivirana_varijabla naziv="DomainObject.Predmet.ProtustrankaNazivFormated_1">Nikica Sever</derivirana_varijabla>
  </DomainObject.Predmet.ProtustrankaNazivFormated>
  <DomainObject.Predmet.ProtustrankaNazivFormatedOIB>
    <izvorni_sadrzaj>Nikica Sever, OIB 10806646320</izvorni_sadrzaj>
    <derivirana_varijabla naziv="DomainObject.Predmet.ProtustrankaNazivFormatedOIB_1">Nikica Sever, OIB 10806646320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Nikica Sever</izvorni_sadrzaj>
    <derivirana_varijabla naziv="DomainObject.Predmet.StrankaFormated_1">  Nikica Sever</derivirana_varijabla>
  </DomainObject.Predmet.StrankaFormated>
  <DomainObject.Predmet.StrankaFormatedOIB>
    <izvorni_sadrzaj>  Nikica Sever, OIB 10806646320</izvorni_sadrzaj>
    <derivirana_varijabla naziv="DomainObject.Predmet.StrankaFormatedOIB_1">  Nikica Sever, OIB 10806646320</derivirana_varijabla>
  </DomainObject.Predmet.StrankaFormatedOIB>
  <DomainObject.Predmet.StrankaFormatedWithAdress>
    <izvorni_sadrzaj> Nikica Sever, Bana Jelačića 10, 35214 Vrpolje</izvorni_sadrzaj>
    <derivirana_varijabla naziv="DomainObject.Predmet.StrankaFormatedWithAdress_1"> Nikica Sever, Bana Jelačića 10, 35214 Vrpolje</derivirana_varijabla>
  </DomainObject.Predmet.StrankaFormatedWithAdress>
  <DomainObject.Predmet.StrankaFormatedWithAdressOIB>
    <izvorni_sadrzaj> Nikica Sever, OIB 10806646320, Bana Jelačića 10, 35214 Vrpolje</izvorni_sadrzaj>
    <derivirana_varijabla naziv="DomainObject.Predmet.StrankaFormatedWithAdressOIB_1"> Nikica Sever, OIB 10806646320, Bana Jelačića 10, 35214 Vrpolje</derivirana_varijabla>
  </DomainObject.Predmet.StrankaFormatedWithAdressOIB>
  <DomainObject.Predmet.StrankaWithAdress>
    <izvorni_sadrzaj>Nikica Sever Bana Jelačića 10,35214 Vrpolje</izvorni_sadrzaj>
    <derivirana_varijabla naziv="DomainObject.Predmet.StrankaWithAdress_1">Nikica Sever Bana Jelačića 10,35214 Vrpolje</derivirana_varijabla>
  </DomainObject.Predmet.StrankaWithAdress>
  <DomainObject.Predmet.StrankaWithAdressOIB>
    <izvorni_sadrzaj>Nikica Sever, OIB 10806646320, Bana Jelačića 10,35214 Vrpolje</izvorni_sadrzaj>
    <derivirana_varijabla naziv="DomainObject.Predmet.StrankaWithAdressOIB_1">Nikica Sever, OIB 10806646320, Bana Jelačića 10,35214 Vrpolje</derivirana_varijabla>
  </DomainObject.Predmet.StrankaWithAdressOIB>
  <DomainObject.Predmet.StrankaNazivFormated>
    <izvorni_sadrzaj>Nikica Sever</izvorni_sadrzaj>
    <derivirana_varijabla naziv="DomainObject.Predmet.StrankaNazivFormated_1">Nikica Sever</derivirana_varijabla>
  </DomainObject.Predmet.StrankaNazivFormated>
  <DomainObject.Predmet.StrankaNazivFormatedOIB>
    <izvorni_sadrzaj>Nikica Sever, OIB 10806646320</izvorni_sadrzaj>
    <derivirana_varijabla naziv="DomainObject.Predmet.StrankaNazivFormatedOIB_1">Nikica Sever, OIB 10806646320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Nikica Sever</item>
    </izvorni_sadrzaj>
    <derivirana_varijabla naziv="DomainObject.Predmet.StrankaListFormated_1">
      <item>Nikica Sever</item>
    </derivirana_varijabla>
  </DomainObject.Predmet.StrankaListFormated>
  <DomainObject.Predmet.StrankaListFormatedOIB>
    <izvorni_sadrzaj>
      <item>Nikica Sever, OIB 10806646320</item>
    </izvorni_sadrzaj>
    <derivirana_varijabla naziv="DomainObject.Predmet.StrankaListFormatedOIB_1">
      <item>Nikica Sever, OIB 10806646320</item>
    </derivirana_varijabla>
  </DomainObject.Predmet.StrankaListFormatedOIB>
  <DomainObject.Predmet.StrankaListFormatedWithAdress>
    <izvorni_sadrzaj>
      <item>Nikica Sever, Bana Jelačića 10, 35214 Vrpolje</item>
    </izvorni_sadrzaj>
    <derivirana_varijabla naziv="DomainObject.Predmet.StrankaListFormatedWithAdress_1">
      <item>Nikica Sever, Bana Jelačića 10, 35214 Vrpolje</item>
    </derivirana_varijabla>
  </DomainObject.Predmet.StrankaListFormatedWithAdress>
  <DomainObject.Predmet.StrankaListFormatedWithAdressOIB>
    <izvorni_sadrzaj>
      <item>Nikica Sever, OIB 10806646320, Bana Jelačića 10, 35214 Vrpolje</item>
    </izvorni_sadrzaj>
    <derivirana_varijabla naziv="DomainObject.Predmet.StrankaListFormatedWithAdressOIB_1">
      <item>Nikica Sever, OIB 10806646320, Bana Jelačića 10, 35214 Vrpolje</item>
    </derivirana_varijabla>
  </DomainObject.Predmet.StrankaListFormatedWithAdressOIB>
  <DomainObject.Predmet.StrankaListNazivFormated>
    <izvorni_sadrzaj>
      <item>Nikica Sever</item>
    </izvorni_sadrzaj>
    <derivirana_varijabla naziv="DomainObject.Predmet.StrankaListNazivFormated_1">
      <item>Nikica Sever</item>
    </derivirana_varijabla>
  </DomainObject.Predmet.StrankaListNazivFormated>
  <DomainObject.Predmet.StrankaListNazivFormatedOIB>
    <izvorni_sadrzaj>
      <item>Nikica Sever, OIB 10806646320</item>
    </izvorni_sadrzaj>
    <derivirana_varijabla naziv="DomainObject.Predmet.StrankaListNazivFormatedOIB_1">
      <item>Nikica Sever, OIB 10806646320</item>
    </derivirana_varijabla>
  </DomainObject.Predmet.StrankaListNazivFormatedOIB>
  <DomainObject.Predmet.ProtuStrankaListFormated>
    <izvorni_sadrzaj>
      <item>Nikica Sever</item>
    </izvorni_sadrzaj>
    <derivirana_varijabla naziv="DomainObject.Predmet.ProtuStrankaListFormated_1">
      <item>Nikica Sever</item>
    </derivirana_varijabla>
  </DomainObject.Predmet.ProtuStrankaListFormated>
  <DomainObject.Predmet.ProtuStrankaListFormatedOIB>
    <izvorni_sadrzaj>
      <item>Nikica Sever, OIB 10806646320</item>
    </izvorni_sadrzaj>
    <derivirana_varijabla naziv="DomainObject.Predmet.ProtuStrankaListFormatedOIB_1">
      <item>Nikica Sever, OIB 10806646320</item>
    </derivirana_varijabla>
  </DomainObject.Predmet.ProtuStrankaListFormatedOIB>
  <DomainObject.Predmet.ProtuStrankaListFormatedWithAdress>
    <izvorni_sadrzaj>
      <item>Nikica Sever, Bana Jelačića 10, 35214 Vrpolje</item>
    </izvorni_sadrzaj>
    <derivirana_varijabla naziv="DomainObject.Predmet.ProtuStrankaListFormatedWithAdress_1">
      <item>Nikica Sever, Bana Jelačića 10, 35214 Vrpolje</item>
    </derivirana_varijabla>
  </DomainObject.Predmet.ProtuStrankaListFormatedWithAdress>
  <DomainObject.Predmet.ProtuStrankaListFormatedWithAdressOIB>
    <izvorni_sadrzaj>
      <item>Nikica Sever, OIB 10806646320, Bana Jelačića 10, 35214 Vrpolje</item>
    </izvorni_sadrzaj>
    <derivirana_varijabla naziv="DomainObject.Predmet.ProtuStrankaListFormatedWithAdressOIB_1">
      <item>Nikica Sever, OIB 10806646320, Bana Jelačića 10, 35214 Vrpolje</item>
    </derivirana_varijabla>
  </DomainObject.Predmet.ProtuStrankaListFormatedWithAdressOIB>
  <DomainObject.Predmet.ProtuStrankaListNazivFormated>
    <izvorni_sadrzaj>
      <item>Nikica Sever</item>
    </izvorni_sadrzaj>
    <derivirana_varijabla naziv="DomainObject.Predmet.ProtuStrankaListNazivFormated_1">
      <item>Nikica Sever</item>
    </derivirana_varijabla>
  </DomainObject.Predmet.ProtuStrankaListNazivFormated>
  <DomainObject.Predmet.ProtuStrankaListNazivFormatedOIB>
    <izvorni_sadrzaj>
      <item>Nikica Sever, OIB 10806646320</item>
    </izvorni_sadrzaj>
    <derivirana_varijabla naziv="DomainObject.Predmet.ProtuStrankaListNazivFormatedOIB_1">
      <item>Nikica Sever, OIB 10806646320</item>
    </derivirana_varijabla>
  </DomainObject.Predmet.ProtuStrankaListNazivFormatedOIB>
  <DomainObject.Predmet.OstaliListFormated>
    <izvorni_sadrzaj>
      <item>Sanela Kučar</item>
      <item>Gabrijel Zovak</item>
      <item>Željko Zrno</item>
    </izvorni_sadrzaj>
    <derivirana_varijabla naziv="DomainObject.Predmet.OstaliListFormated_1">
      <item>Sanela Kučar</item>
      <item>Gabrijel Zovak</item>
      <item>Željko Zrno</item>
    </derivirana_varijabla>
  </DomainObject.Predmet.OstaliListFormated>
  <DomainObject.Predmet.OstaliListFormatedOIB>
    <izvorni_sadrzaj>
      <item>Sanela Kučar</item>
      <item>Gabrijel Zovak</item>
      <item>Željko Zrno, OIB 42665657653</item>
    </izvorni_sadrzaj>
    <derivirana_varijabla naziv="DomainObject.Predmet.OstaliListFormatedOIB_1">
      <item>Sanela Kučar</item>
      <item>Gabrijel Zovak</item>
      <item>Željko Zrno, OIB 42665657653</item>
    </derivirana_varijabla>
  </DomainObject.Predmet.OstaliListFormatedOIB>
  <DomainObject.Predmet.OstaliListFormatedWithAdress>
    <izvorni_sadrzaj>
      <item>Sanela Kučar</item>
      <item>Gabrijel Zovak</item>
      <item>Željko Zrno, Kardinala Alojzijia Stepinca 17, 31000 Osijek</item>
    </izvorni_sadrzaj>
    <derivirana_varijabla naziv="DomainObject.Predmet.OstaliListFormatedWithAdress_1">
      <item>Sanela Kučar</item>
      <item>Gabrijel Zovak</item>
      <item>Željko Zrno, Kardinala Alojzijia Stepinca 17, 31000 Osijek</item>
    </derivirana_varijabla>
  </DomainObject.Predmet.OstaliListFormatedWithAdress>
  <DomainObject.Predmet.OstaliListFormatedWithAdressOIB>
    <izvorni_sadrzaj>
      <item>Sanela Kučar</item>
      <item>Gabrijel Zovak</item>
      <item>Željko Zrno, OIB 42665657653, Kardinala Alojzijia Stepinca 17, 31000 Osijek</item>
    </izvorni_sadrzaj>
    <derivirana_varijabla naziv="DomainObject.Predmet.OstaliListFormatedWithAdressOIB_1">
      <item>Sanela Kučar</item>
      <item>Gabrijel Zovak</item>
      <item>Željko Zrno, OIB 42665657653, Kardinala Alojzijia Stepinca 17, 31000 Osijek</item>
    </derivirana_varijabla>
  </DomainObject.Predmet.OstaliListFormatedWithAdressOIB>
  <DomainObject.Predmet.OstaliListNazivFormated>
    <izvorni_sadrzaj>
      <item>Sanela Kučar</item>
      <item>Gabrijel Zovak</item>
      <item>Željko Zrno</item>
    </izvorni_sadrzaj>
    <derivirana_varijabla naziv="DomainObject.Predmet.OstaliListNazivFormated_1">
      <item>Sanela Kučar</item>
      <item>Gabrijel Zovak</item>
      <item>Željko Zrno</item>
    </derivirana_varijabla>
  </DomainObject.Predmet.OstaliListNazivFormated>
  <DomainObject.Predmet.OstaliListNazivFormatedOIB>
    <izvorni_sadrzaj>
      <item>Sanela Kučar</item>
      <item>Gabrijel Zovak</item>
      <item>Željko Zrno, OIB 42665657653</item>
    </izvorni_sadrzaj>
    <derivirana_varijabla naziv="DomainObject.Predmet.OstaliListNazivFormatedOIB_1">
      <item>Sanela Kučar</item>
      <item>Gabrijel Zovak</item>
      <item>Željko Zrno, OIB 42665657653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Nikica Sever</izvorni_sadrzaj>
    <derivirana_varijabla naziv="DomainObject.Predmet.StrankaIDrugi_1">Nikica Sever</derivirana_varijabla>
  </DomainObject.Predmet.StrankaIDrugi>
  <DomainObject.Predmet.ProtustrankaIDrugi>
    <izvorni_sadrzaj>Nikica Sever</izvorni_sadrzaj>
    <derivirana_varijabla naziv="DomainObject.Predmet.ProtustrankaIDrugi_1">Nikica Sever</derivirana_varijabla>
  </DomainObject.Predmet.ProtustrankaIDrugi>
  <DomainObject.Predmet.StrankaIDrugiAdressOIB>
    <izvorni_sadrzaj>Nikica Sever, OIB 10806646320, Bana Jelačića 10, 35214 Vrpolje</izvorni_sadrzaj>
    <derivirana_varijabla naziv="DomainObject.Predmet.StrankaIDrugiAdressOIB_1">Nikica Sever, OIB 10806646320, Bana Jelačića 10, 35214 Vrpolje</derivirana_varijabla>
  </DomainObject.Predmet.StrankaIDrugiAdressOIB>
  <DomainObject.Predmet.ProtustrankaIDrugiAdressOIB>
    <izvorni_sadrzaj>Nikica Sever, OIB 10806646320, Bana Jelačića 10, 35214 Vrpolje</izvorni_sadrzaj>
    <derivirana_varijabla naziv="DomainObject.Predmet.ProtustrankaIDrugiAdressOIB_1">Nikica Sever, OIB 10806646320, Bana Jelačića 10,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Nikica Sever</item>
      <item>Nikica Sever</item>
      <item>Sanela Kučar</item>
      <item>Gabrijel Zovak</item>
      <item>Željko Zrno</item>
    </izvorni_sadrzaj>
    <derivirana_varijabla naziv="DomainObject.Predmet.SudioniciListNaziv_1">
      <item>Nikica Sever</item>
      <item>Nikica Sever</item>
      <item>Sanela Kučar</item>
      <item>Gabrijel Zovak</item>
      <item>Željko Zrno</item>
    </derivirana_varijabla>
  </DomainObject.Predmet.SudioniciListNaziv>
  <DomainObject.Predmet.SudioniciListAdressOIB>
    <izvorni_sadrzaj>
      <item>Nikica Sever, OIB 10806646320, Bana Jelačića 10,35214 Vrpolje</item>
      <item>Nikica Sever, OIB 10806646320, Bana Jelačića 10,35214 Vrpolje</item>
      <item>Sanela Kučar</item>
      <item>Gabrijel Zovak</item>
      <item>Željko Zrno, OIB 42665657653, Kardinala Alojzijia Stepinca 17,31000 Osijek</item>
    </izvorni_sadrzaj>
    <derivirana_varijabla naziv="DomainObject.Predmet.SudioniciListAdressOIB_1">
      <item>Nikica Sever, OIB 10806646320, Bana Jelačića 10,35214 Vrpolje</item>
      <item>Nikica Sever, OIB 10806646320, Bana Jelačića 10,35214 Vrpolje</item>
      <item>Sanela Kučar</item>
      <item>Gabrijel Zovak</item>
      <item>Željko Zrno, OIB 42665657653, Kardinala Alojzijia Stepinca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10806646320</item>
      <item>, OIB 10806646320</item>
      <item>, OIB null</item>
      <item>, OIB null</item>
      <item>, OIB 42665657653</item>
    </izvorni_sadrzaj>
    <derivirana_varijabla naziv="DomainObject.Predmet.SudioniciListNazivOIB_1">
      <item>, OIB 10806646320</item>
      <item>, OIB 10806646320</item>
      <item>, OIB null</item>
      <item>, OIB null</item>
      <item>, OIB 42665657653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E05000-5226-4841-A3C5-51962E7C6D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diakov.net</properties:Company>
  <properties:Pages>7</properties:Pages>
  <properties:Words>2122</properties:Words>
  <properties:Characters>12013</properties:Characters>
  <properties:Lines>679</properties:Lines>
  <properties:Paragraphs>336</properties:Paragraphs>
  <properties:TotalTime>1766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2018-07-25T15:23:00Z</dcterms:created>
  <dc:creator>Sanela</dc:creator>
  <cp:lastModifiedBy>wsadmin</cp:lastModifiedBy>
  <cp:lastPrinted>2018-08-10T09:21:00Z</cp:lastPrinted>
  <dcterms:modified xmlns:xsi="http://www.w3.org/2001/XMLSchema-instance" xsi:type="dcterms:W3CDTF">2018-08-10T09:26:00Z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(RJEŠENJE-PEKARA SEVER.docx)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