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d332" w14:paraId="17dd332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4E46CE">
        <w:rPr>
          <w:b/>
        </w:rPr>
        <w:t>184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193E88">
        <w:t xml:space="preserve"> S</w:t>
      </w:r>
      <w:r w:rsidR="00193E88" w:rsidRPr="00193E88">
        <w:t>JAJNI HORIZONT za proizvodnju i trgovinu,društvo s ograničenom odgovornošću</w:t>
      </w:r>
      <w:r w:rsidR="00193E88">
        <w:t xml:space="preserve"> ,</w:t>
      </w:r>
      <w:r w:rsidR="00193E88" w:rsidRPr="00193E88">
        <w:t xml:space="preserve"> Put Radoševca 39</w:t>
      </w:r>
      <w:r w:rsidR="00193E88">
        <w:t xml:space="preserve">, Split, OIB: </w:t>
      </w:r>
      <w:r w:rsidR="00193E88" w:rsidRPr="00193E88">
        <w:t>59001584483</w:t>
      </w:r>
      <w:r w:rsidR="00193E88">
        <w:t xml:space="preserve">,  </w:t>
      </w:r>
      <w:r w:rsidR="00F867CE" w:rsidRPr="00F061F2">
        <w:t xml:space="preserve">dana </w:t>
      </w:r>
      <w:r w:rsidR="00193E88">
        <w:t>23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93E88" w:rsidRPr="00193E88">
        <w:t xml:space="preserve">SJAJNI HORIZONT za proizvodnju i trgovinu,društvo s ograničenom odgovornošću , Put Radoševca 39, Split, </w:t>
      </w:r>
      <w:r w:rsidR="00193E88">
        <w:t xml:space="preserve">OIB: </w:t>
      </w:r>
      <w:r w:rsidR="00193E88" w:rsidRPr="00193E88">
        <w:t>59001584483,</w:t>
      </w:r>
      <w:r w:rsidR="00193E88">
        <w:t xml:space="preserve"> 23</w:t>
      </w:r>
      <w:r w:rsidR="0019781D">
        <w:t xml:space="preserve">.siječnja 2019. </w:t>
      </w:r>
      <w:r w:rsidR="00193E88">
        <w:t>g u 08,</w:t>
      </w:r>
      <w:r w:rsidR="00125718">
        <w:t>30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1654E9" w:rsidR="001654E9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1654E9">
        <w:t>Marko Fak iz Zagreba, Petrinjska 28., OIB: 25300508272.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193E88" w:rsidRPr="00193E88">
        <w:t>SJAJNI HORIZONT za proizvodnju i trgovinu,društvo s ograničenom odgovornošću , Put Radoševca 39, Split, OIB: 59001584483,</w:t>
      </w:r>
      <w:r w:rsidR="00193E88">
        <w:t xml:space="preserve"> </w:t>
      </w:r>
      <w:r w:rsidR="00125718">
        <w:t>,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C94C62">
        <w:t>1</w:t>
      </w:r>
      <w:r w:rsidR="00CD4EB0">
        <w:t>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4E46CE">
        <w:t>605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lastRenderedPageBreak/>
        <w:t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C94C62">
        <w:t>03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C94C62">
        <w:t>03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193E88">
        <w:rPr>
          <w:b/>
        </w:rPr>
        <w:t>23.</w:t>
      </w:r>
      <w:r w:rsidR="0019781D">
        <w:rPr>
          <w:b/>
        </w:rPr>
        <w:t xml:space="preserve">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193E88" w:rsidR="002873CD" w:rsidRPr="00F061F2">
      <w:pPr>
        <w:jc w:val="right"/>
        <w:rPr>
          <w:b/>
        </w:rPr>
      </w:pPr>
      <w:r w:rsidRPr="00F061F2">
        <w:rPr>
          <w:b/>
        </w:rPr>
        <w:t>Diana Butigan Granić</w:t>
      </w:r>
      <w:r w:rsidR="00D17DC5">
        <w:rPr>
          <w:b/>
        </w:rPr>
        <w:t xml:space="preserve"> </w:t>
      </w: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847" w:rsidP="00824DEA" w:rsidR="006E6847">
      <w:r>
        <w:separator/>
      </w:r>
    </w:p>
  </w:endnote>
  <w:endnote w:id="0" w:type="continuationSeparator">
    <w:p w:rsidRDefault="006E6847" w:rsidP="00824DEA" w:rsidR="006E6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847" w:rsidP="00824DEA" w:rsidR="006E6847">
      <w:r>
        <w:separator/>
      </w:r>
    </w:p>
  </w:footnote>
  <w:footnote w:id="0" w:type="continuationSeparator">
    <w:p w:rsidRDefault="006E6847" w:rsidP="00824DEA" w:rsidR="006E68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195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4E46CE">
          <w:t>184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25718"/>
    <w:rsid w:val="00130A4B"/>
    <w:rsid w:val="00131995"/>
    <w:rsid w:val="001376F4"/>
    <w:rsid w:val="00152BA8"/>
    <w:rsid w:val="00163350"/>
    <w:rsid w:val="001654E9"/>
    <w:rsid w:val="00165EA1"/>
    <w:rsid w:val="00193E88"/>
    <w:rsid w:val="0019781D"/>
    <w:rsid w:val="001A206E"/>
    <w:rsid w:val="001E7893"/>
    <w:rsid w:val="00200E7B"/>
    <w:rsid w:val="002216B1"/>
    <w:rsid w:val="00243B9B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E46CE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E6847"/>
    <w:rsid w:val="006F4794"/>
    <w:rsid w:val="00714900"/>
    <w:rsid w:val="007334B1"/>
    <w:rsid w:val="007C124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2511D"/>
    <w:rsid w:val="00B469E7"/>
    <w:rsid w:val="00B5054E"/>
    <w:rsid w:val="00B552E3"/>
    <w:rsid w:val="00BA1E10"/>
    <w:rsid w:val="00C10F70"/>
    <w:rsid w:val="00C255CF"/>
    <w:rsid w:val="00C27444"/>
    <w:rsid w:val="00C94C62"/>
    <w:rsid w:val="00C96195"/>
    <w:rsid w:val="00CD4EB0"/>
    <w:rsid w:val="00D01D5F"/>
    <w:rsid w:val="00D11AD0"/>
    <w:rsid w:val="00D17DC5"/>
    <w:rsid w:val="00D3246E"/>
    <w:rsid w:val="00D331D9"/>
    <w:rsid w:val="00D33A03"/>
    <w:rsid w:val="00D613DD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1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1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1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1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1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1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1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1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St-184/2019</izvorni_sadrzaj>
    <derivirana_varijabla naziv="DomainObject.Predmet.OznakaBroj_1">St-184/2019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SJAJNI HORIZONT za proizvodnju i trgovinu,društvo s ograničenom odgovornošću</izvorni_sadrzaj>
    <derivirana_varijabla naziv="DomainObject.Predmet.ProtustrankaFormated_1">  SJAJNI HORIZONT za proizvodnju i trgovinu,društvo s ograničenom odgovornošću</derivirana_varijabla>
  </DomainObject.Predmet.ProtustrankaFormated>
  <DomainObject.Predmet.ProtustrankaFormatedOIB>
    <izvorni_sadrzaj>  SJAJNI HORIZONT za proizvodnju i trgovinu,društvo s ograničenom odgovornošću, OIB 59001584483</izvorni_sadrzaj>
    <derivirana_varijabla naziv="DomainObject.Predmet.ProtustrankaFormatedOIB_1">  SJAJNI HORIZONT za proizvodnju i trgovinu,društvo s ograničenom odgovornošću, OIB 59001584483</derivirana_varijabla>
  </DomainObject.Predmet.ProtustrankaFormatedOIB>
  <DomainObject.Predmet.ProtustrankaFormatedWithAdress>
    <izvorni_sadrzaj> SJAJNI HORIZONT za proizvodnju i trgovinu,društvo s ograničenom odgovornošću, Put Radoševca 39, 21000 Split</izvorni_sadrzaj>
    <derivirana_varijabla naziv="DomainObject.Predmet.ProtustrankaFormatedWithAdress_1"> SJAJNI HORIZONT za proizvodnju i trgovinu,društvo s ograničenom odgovornošću, Put Radoševca 39, 21000 Split</derivirana_varijabla>
  </DomainObject.Predmet.ProtustrankaFormatedWithAdress>
  <DomainObject.Predmet.ProtustrankaFormatedWithAdressOIB>
    <izvorni_sadrzaj> SJAJNI HORIZONT za proizvodnju i trgovinu,društvo s ograničenom odgovornošću, OIB 59001584483, Put Radoševca 39, 21000 Split</izvorni_sadrzaj>
    <derivirana_varijabla naziv="DomainObject.Predmet.ProtustrankaFormatedWithAdressOIB_1"> SJAJNI HORIZONT za proizvodnju i trgovinu,društvo s ograničenom odgovornošću, OIB 59001584483, Put Radoševca 39, 21000 Split</derivirana_varijabla>
  </DomainObject.Predmet.ProtustrankaFormatedWithAdressOIB>
  <DomainObject.Predmet.ProtustrankaWithAdress>
    <izvorni_sadrzaj>SJAJNI HORIZONT za proizvodnju i trgovinu,društvo s ograničenom odgovornošću Put Radoševca 39, 21000 Split</izvorni_sadrzaj>
    <derivirana_varijabla naziv="DomainObject.Predmet.ProtustrankaWithAdress_1">SJAJNI HORIZONT za proizvodnju i trgovinu,društvo s ograničenom odgovornošću Put Radoševca 39, 21000 Split</derivirana_varijabla>
  </DomainObject.Predmet.ProtustrankaWithAdress>
  <DomainObject.Predmet.ProtustrankaWithAdressOIB>
    <izvorni_sadrzaj>SJAJNI HORIZONT za proizvodnju i trgovinu,društvo s ograničenom odgovornošću, OIB 59001584483, Put Radoševca 39, 21000 Split</izvorni_sadrzaj>
    <derivirana_varijabla naziv="DomainObject.Predmet.ProtustrankaWithAdressOIB_1">SJAJNI HORIZONT za proizvodnju i trgovinu,društvo s ograničenom odgovornošću, OIB 59001584483, Put Radoševca 39, 21000 Split</derivirana_varijabla>
  </DomainObject.Predmet.ProtustrankaWithAdressOIB>
  <DomainObject.Predmet.ProtustrankaNazivFormated>
    <izvorni_sadrzaj>SJAJNI HORIZONT za proizvodnju i trgovinu,društvo s ograničenom odgovornošću</izvorni_sadrzaj>
    <derivirana_varijabla naziv="DomainObject.Predmet.ProtustrankaNazivFormated_1">SJAJNI HORIZONT za proizvodnju i trgovinu,društvo s ograničenom odgovornošću</derivirana_varijabla>
  </DomainObject.Predmet.ProtustrankaNazivFormated>
  <DomainObject.Predmet.ProtustrankaNazivFormatedOIB>
    <izvorni_sadrzaj>SJAJNI HORIZONT za proizvodnju i trgovinu,društvo s ograničenom odgovornošću, OIB 59001584483</izvorni_sadrzaj>
    <derivirana_varijabla naziv="DomainObject.Predmet.ProtustrankaNazivFormatedOIB_1">SJAJNI HORIZONT za proizvodnju i trgovinu,društvo s ograničenom odgovornošću, OIB 59001584483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54640.33</izvorni_sadrzaj>
    <derivirana_varijabla naziv="DomainObject.Predmet.TrenutnaVrijednost_1">54640.33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SJAJNI HORIZONT za proizvodnju i trgovinu,društvo s ograničenom odgovornošću</item>
    </izvorni_sadrzaj>
    <derivirana_varijabla naziv="DomainObject.Predmet.ProtuStrankaListFormated_1">
      <item>SJAJNI HORIZONT za proizvodnju i trgovinu,društvo s ograničenom odgovornošću</item>
    </derivirana_varijabla>
  </DomainObject.Predmet.ProtuStrankaListFormated>
  <DomainObject.Predmet.ProtuStrankaListFormatedOIB>
    <izvorni_sadrzaj>
      <item>SJAJNI HORIZONT za proizvodnju i trgovinu,društvo s ograničenom odgovornošću, OIB 59001584483</item>
    </izvorni_sadrzaj>
    <derivirana_varijabla naziv="DomainObject.Predmet.ProtuStrankaListFormatedOIB_1">
      <item>SJAJNI HORIZONT za proizvodnju i trgovinu,društvo s ograničenom odgovornošću, OIB 59001584483</item>
    </derivirana_varijabla>
  </DomainObject.Predmet.ProtuStrankaListFormatedOIB>
  <DomainObject.Predmet.ProtuStrankaListFormatedWithAdress>
    <izvorni_sadrzaj>
      <item>SJAJNI HORIZONT za proizvodnju i trgovinu,društvo s ograničenom odgovornošću, Put Radoševca 39, 21000 Split</item>
    </izvorni_sadrzaj>
    <derivirana_varijabla naziv="DomainObject.Predmet.ProtuStrankaListFormatedWithAdress_1">
      <item>SJAJNI HORIZONT za proizvodnju i trgovinu,društvo s ograničenom odgovornošću, Put Radoševca 39, 21000 Split</item>
    </derivirana_varijabla>
  </DomainObject.Predmet.ProtuStrankaListFormatedWithAdress>
  <DomainObject.Predmet.ProtuStrankaListFormatedWithAdressOIB>
    <izvorni_sadrzaj>
      <item>SJAJNI HORIZONT za proizvodnju i trgovinu,društvo s ograničenom odgovornošću, OIB 59001584483, Put Radoševca 39, 21000 Split</item>
    </izvorni_sadrzaj>
    <derivirana_varijabla naziv="DomainObject.Predmet.ProtuStrankaListFormatedWithAdressOIB_1">
      <item>SJAJNI HORIZONT za proizvodnju i trgovinu,društvo s ograničenom odgovornošću, OIB 59001584483, Put Radoševca 39, 21000 Split</item>
    </derivirana_varijabla>
  </DomainObject.Predmet.ProtuStrankaListFormatedWithAdressOIB>
  <DomainObject.Predmet.ProtuStrankaListNazivFormated>
    <izvorni_sadrzaj>
      <item>SJAJNI HORIZONT za proizvodnju i trgovinu,društvo s ograničenom odgovornošću</item>
    </izvorni_sadrzaj>
    <derivirana_varijabla naziv="DomainObject.Predmet.ProtuStrankaListNazivFormated_1">
      <item>SJAJNI HORIZONT za proizvodnju i trgovinu,društvo s ograničenom odgovornošću</item>
    </derivirana_varijabla>
  </DomainObject.Predmet.ProtuStrankaListNazivFormated>
  <DomainObject.Predmet.ProtuStrankaListNazivFormatedOIB>
    <izvorni_sadrzaj>
      <item>SJAJNI HORIZONT za proizvodnju i trgovinu,društvo s ograničenom odgovornošću, OIB 59001584483</item>
    </izvorni_sadrzaj>
    <derivirana_varijabla naziv="DomainObject.Predmet.ProtuStrankaListNazivFormatedOIB_1">
      <item>SJAJNI HORIZONT za proizvodnju i trgovinu,društvo s ograničenom odgovornošću, OIB 59001584483</item>
    </derivirana_varijabla>
  </DomainObject.Predmet.ProtuStrankaListNazivFormatedOIB>
  <DomainObject.Predmet.OstaliListFormated>
    <izvorni_sadrzaj>
      <item>Juraj Kukrić</item>
    </izvorni_sadrzaj>
    <derivirana_varijabla naziv="DomainObject.Predmet.OstaliListFormated_1">
      <item>Juraj Kukrić</item>
    </derivirana_varijabla>
  </DomainObject.Predmet.OstaliListFormated>
  <DomainObject.Predmet.OstaliListFormatedOIB>
    <izvorni_sadrzaj>
      <item>Juraj Kukrić, OIB 10139769576</item>
    </izvorni_sadrzaj>
    <derivirana_varijabla naziv="DomainObject.Predmet.OstaliListFormatedOIB_1">
      <item>Juraj Kukrić, OIB 10139769576</item>
    </derivirana_varijabla>
  </DomainObject.Predmet.OstaliListFormatedOIB>
  <DomainObject.Predmet.OstaliListFormatedWithAdress>
    <izvorni_sadrzaj>
      <item>Juraj Kukrić, Rokova 31, 21000 Split</item>
    </izvorni_sadrzaj>
    <derivirana_varijabla naziv="DomainObject.Predmet.OstaliListFormatedWithAdress_1">
      <item>Juraj Kukrić, Rokova 31, 21000 Split</item>
    </derivirana_varijabla>
  </DomainObject.Predmet.OstaliListFormatedWithAdress>
  <DomainObject.Predmet.OstaliListFormatedWithAdressOIB>
    <izvorni_sadrzaj>
      <item>Juraj Kukrić, OIB 10139769576, Rokova 31, 21000 Split</item>
    </izvorni_sadrzaj>
    <derivirana_varijabla naziv="DomainObject.Predmet.OstaliListFormatedWithAdressOIB_1">
      <item>Juraj Kukrić, OIB 10139769576, Rokova 31, 21000 Split</item>
    </derivirana_varijabla>
  </DomainObject.Predmet.OstaliListFormatedWithAdressOIB>
  <DomainObject.Predmet.OstaliListNazivFormated>
    <izvorni_sadrzaj>
      <item>Juraj Kukrić</item>
    </izvorni_sadrzaj>
    <derivirana_varijabla naziv="DomainObject.Predmet.OstaliListNazivFormated_1">
      <item>Juraj Kukrić</item>
    </derivirana_varijabla>
  </DomainObject.Predmet.OstaliListNazivFormated>
  <DomainObject.Predmet.OstaliListNazivFormatedOIB>
    <izvorni_sadrzaj>
      <item>Juraj Kukrić, OIB 10139769576</item>
    </izvorni_sadrzaj>
    <derivirana_varijabla naziv="DomainObject.Predmet.OstaliListNazivFormatedOIB_1">
      <item>Juraj Kukrić, OIB 10139769576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SJAJNI HORIZONT za proizvodnju i trgovinu,društvo s ograničenom odgovornošću</izvorni_sadrzaj>
    <derivirana_varijabla naziv="DomainObject.Predmet.ProtustrankaIDrugi_1">SJAJNI HORIZONT za proizvodnju i trgovinu,društvo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SJAJNI HORIZONT za proizvodnju i trgovinu,društvo s ograničenom odgovornošću, OIB 59001584483, Put Radoševca 39, 21000 Split</izvorni_sadrzaj>
    <derivirana_varijabla naziv="DomainObject.Predmet.ProtustrankaIDrugiAdressOIB_1">SJAJNI HORIZONT za proizvodnju i trgovinu,društvo s ograničenom odgovornošću, OIB 59001584483, Put Radoševca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SJAJNI HORIZONT za proizvodnju i trgovinu,društvo s ograničenom odgovornošću</item>
      <item>FINANCIJSKA AGENCIJA, RC SPLIT</item>
      <item>Juraj Kukrić</item>
    </izvorni_sadrzaj>
    <derivirana_varijabla naziv="DomainObject.Predmet.SudioniciListNaziv_1">
      <item>SJAJNI HORIZONT za proizvodnju i trgovinu,društvo s ograničenom odgovornošću</item>
      <item>FINANCIJSKA AGENCIJA, RC SPLIT</item>
      <item>Juraj Kukrić</item>
    </derivirana_varijabla>
  </DomainObject.Predmet.SudioniciListNaziv>
  <DomainObject.Predmet.SudioniciListAdressOIB>
    <izvorni_sadrzaj>
      <item>SJAJNI HORIZONT za proizvodnju i trgovinu,društvo s ograničenom odgovornošću, OIB 59001584483, Put Radoševca 39,21000 Split</item>
      <item>FINANCIJSKA AGENCIJA, RC SPLIT, OIB 85821130368, Mažuranićevo šetalište 24 b,21000 Split</item>
      <item>Juraj Kukrić, OIB 10139769576, Rokova 31,21000 Split</item>
    </izvorni_sadrzaj>
    <derivirana_varijabla naziv="DomainObject.Predmet.SudioniciListAdressOIB_1">
      <item>SJAJNI HORIZONT za proizvodnju i trgovinu,društvo s ograničenom odgovornošću, OIB 59001584483, Put Radoševca 39,21000 Split</item>
      <item>FINANCIJSKA AGENCIJA, RC SPLIT, OIB 85821130368, Mažuranićevo šetalište 24 b,21000 Split</item>
      <item>Juraj Kukrić, OIB 10139769576, Rokova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59001584483</item>
      <item>, OIB 85821130368</item>
      <item>, OIB 10139769576</item>
    </izvorni_sadrzaj>
    <derivirana_varijabla naziv="DomainObject.Predmet.SudioniciListNazivOIB_1">
      <item>, OIB 59001584483</item>
      <item>, OIB 85821130368</item>
      <item>, OIB 10139769576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3521</properties:Characters>
  <properties:Lines>96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4138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2019-01-23T07:12:00Z</dcterms:created>
  <dc:creator>stanka grcic</dc:creator>
  <cp:lastModifiedBy>Sanja Vuković</cp:lastModifiedBy>
  <cp:lastPrinted>2019-01-23T07:16:00Z</cp:lastPrinted>
  <dcterms:modified xmlns:xsi="http://www.w3.org/2001/XMLSchema-instance" xsi:type="dcterms:W3CDTF">2019-01-23T07:26:00Z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(St-184-19 - čl.132.SZ-otvaranje i zaključenje-sjajni horizont.docx)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