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4123" w14:paraId="d554123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6B2725">
        <w:rPr>
          <w:rStyle w:val="Naglaeno"/>
          <w:b w:val="false"/>
        </w:rPr>
        <w:t>1</w:t>
      </w:r>
      <w:r w:rsidR="008230D0">
        <w:rPr>
          <w:rStyle w:val="Naglaeno"/>
          <w:b w:val="false"/>
        </w:rPr>
        <w:t>693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384ED5">
        <w:t>Osijek</w:t>
      </w:r>
      <w:r w:rsidR="00F564E3">
        <w:t>,</w:t>
      </w:r>
      <w:r w:rsidR="00EA1A0E">
        <w:t xml:space="preserve"> Podružnica </w:t>
      </w:r>
      <w:r w:rsidR="00384ED5">
        <w:t>Osijek</w:t>
      </w:r>
      <w:r w:rsidR="00EA1A0E">
        <w:t xml:space="preserve">, </w:t>
      </w:r>
      <w:r w:rsidR="00384ED5">
        <w:t>L. Jagera 3</w:t>
      </w:r>
      <w:r w:rsidR="00EA1A0E">
        <w:t>, za provedbu</w:t>
      </w:r>
      <w:r w:rsidR="00867612">
        <w:t xml:space="preserve"> skraćenog stečajnog postupka </w:t>
      </w:r>
      <w:r w:rsidR="004A0D7B">
        <w:t xml:space="preserve">nad dužnikom </w:t>
      </w:r>
      <w:r w:rsidR="008230D0">
        <w:t>VITAL d.o.o. za proizvodnju i uslužno šivanje</w:t>
      </w:r>
      <w:r w:rsidR="00FD1934">
        <w:t xml:space="preserve">, </w:t>
      </w:r>
      <w:r w:rsidR="008230D0">
        <w:t>Otok</w:t>
      </w:r>
      <w:r w:rsidR="00FD1934">
        <w:t xml:space="preserve">, </w:t>
      </w:r>
      <w:r w:rsidR="008230D0">
        <w:t>J. Kozarca 27</w:t>
      </w:r>
      <w:r w:rsidR="00FC0AD8">
        <w:t>,</w:t>
      </w:r>
      <w:r w:rsidR="001431BC">
        <w:t xml:space="preserve"> </w:t>
      </w:r>
      <w:r w:rsidR="00331402">
        <w:t>MBS:</w:t>
      </w:r>
      <w:r w:rsidR="00BB3D58">
        <w:t xml:space="preserve"> </w:t>
      </w:r>
      <w:r w:rsidR="00384ED5">
        <w:t>030</w:t>
      </w:r>
      <w:r w:rsidR="008230D0">
        <w:t>104180</w:t>
      </w:r>
      <w:r w:rsidR="00071F69">
        <w:t>,</w:t>
      </w:r>
      <w:r w:rsidR="00331402">
        <w:t xml:space="preserve"> OIB:</w:t>
      </w:r>
      <w:r w:rsidR="00BB3D58">
        <w:t xml:space="preserve"> </w:t>
      </w:r>
      <w:r w:rsidR="008230D0">
        <w:t>24376232707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78412F">
        <w:t>1</w:t>
      </w:r>
      <w:r w:rsidR="00384ED5">
        <w:t>7</w:t>
      </w:r>
      <w:r w:rsidR="00BB3D58">
        <w:t xml:space="preserve">. </w:t>
      </w:r>
      <w:r w:rsidR="00384ED5">
        <w:t>lipnja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8230D0">
        <w:t>VITAL d.o.o. za proizvodnju i uslužno šivanje, Otok, J. Kozarca 27, MBS: 030104180, OIB: 24376232707</w:t>
      </w:r>
      <w:r w:rsidR="002E35AB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8230D0">
        <w:t>7</w:t>
      </w:r>
      <w:r w:rsidR="00780AF6">
        <w:t>.</w:t>
      </w:r>
      <w:r w:rsidR="00EF5D65">
        <w:t>1</w:t>
      </w:r>
      <w:r w:rsidR="008230D0">
        <w:t>15</w:t>
      </w:r>
      <w:r w:rsidR="00B20F95">
        <w:t>,</w:t>
      </w:r>
      <w:r w:rsidR="008230D0">
        <w:t>92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HR05 272-1</w:t>
      </w:r>
      <w:r w:rsidR="008230D0">
        <w:t>693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78412F">
        <w:t>1</w:t>
      </w:r>
      <w:r w:rsidR="00A402F7">
        <w:t>7</w:t>
      </w:r>
      <w:r w:rsidR="00F00C28">
        <w:t xml:space="preserve">. </w:t>
      </w:r>
      <w:r w:rsidR="00A402F7">
        <w:t>lipnj</w:t>
      </w:r>
      <w:r w:rsidR="00F00C28">
        <w:t xml:space="preserve">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F86D50">
        <w:t>12.8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1F69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72C7"/>
    <w:rsid w:val="000C2274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6559E"/>
    <w:rsid w:val="00375B3B"/>
    <w:rsid w:val="00375C7E"/>
    <w:rsid w:val="0038265B"/>
    <w:rsid w:val="003832CA"/>
    <w:rsid w:val="00383AE3"/>
    <w:rsid w:val="00384135"/>
    <w:rsid w:val="00384ED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0D0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2F7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583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33FF"/>
    <w:rsid w:val="00BE4FA1"/>
    <w:rsid w:val="00BF082D"/>
    <w:rsid w:val="00BF32DE"/>
    <w:rsid w:val="00C01384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745AC"/>
    <w:rsid w:val="00D77EA4"/>
    <w:rsid w:val="00D97782"/>
    <w:rsid w:val="00DA146A"/>
    <w:rsid w:val="00DA2EA6"/>
    <w:rsid w:val="00DA3A13"/>
    <w:rsid w:val="00DA3DF6"/>
    <w:rsid w:val="00DA4636"/>
    <w:rsid w:val="00DB4D59"/>
    <w:rsid w:val="00DD34FF"/>
    <w:rsid w:val="00DD6682"/>
    <w:rsid w:val="00DE1523"/>
    <w:rsid w:val="00DE5F69"/>
    <w:rsid w:val="00E01734"/>
    <w:rsid w:val="00E11971"/>
    <w:rsid w:val="00E1594A"/>
    <w:rsid w:val="00E23AF8"/>
    <w:rsid w:val="00E27BF4"/>
    <w:rsid w:val="00E313B6"/>
    <w:rsid w:val="00E50DDF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5D65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86D50"/>
    <w:rsid w:val="00F92586"/>
    <w:rsid w:val="00F93684"/>
    <w:rsid w:val="00FA2A24"/>
    <w:rsid w:val="00FB1039"/>
    <w:rsid w:val="00FB7801"/>
    <w:rsid w:val="00FC0AD8"/>
    <w:rsid w:val="00FC1F8C"/>
    <w:rsid w:val="00FC7382"/>
    <w:rsid w:val="00FD1934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17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0173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0173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73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73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17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0173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0173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73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73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St-1693/2016</izvorni_sadrzaj>
    <derivirana_varijabla naziv="DomainObject.Predmet.OznakaBroj_1">St-1693/2016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VITAL d.o.o. za proizvodnju i uslužno šivanje</izvorni_sadrzaj>
    <derivirana_varijabla naziv="DomainObject.Predmet.ProtustrankaFormated_1">  VITAL d.o.o. za proizvodnju i uslužno šivanje</derivirana_varijabla>
  </DomainObject.Predmet.ProtustrankaFormated>
  <DomainObject.Predmet.ProtustrankaFormatedOIB>
    <izvorni_sadrzaj>  VITAL d.o.o. za proizvodnju i uslužno šivanje, OIB 24376232707</izvorni_sadrzaj>
    <derivirana_varijabla naziv="DomainObject.Predmet.ProtustrankaFormatedOIB_1">  VITAL d.o.o. za proizvodnju i uslužno šivanje, OIB 24376232707</derivirana_varijabla>
  </DomainObject.Predmet.ProtustrankaFormatedOIB>
  <DomainObject.Predmet.ProtustrankaFormatedWithAdress>
    <izvorni_sadrzaj> VITAL d.o.o. za proizvodnju i uslužno šivanje, J.Kozarca 27, 32252 Otok</izvorni_sadrzaj>
    <derivirana_varijabla naziv="DomainObject.Predmet.ProtustrankaFormatedWithAdress_1"> VITAL d.o.o. za proizvodnju i uslužno šivanje, J.Kozarca 27, 32252 Otok</derivirana_varijabla>
  </DomainObject.Predmet.ProtustrankaFormatedWithAdress>
  <DomainObject.Predmet.ProtustrankaFormatedWithAdressOIB>
    <izvorni_sadrzaj> VITAL d.o.o. za proizvodnju i uslužno šivanje, OIB 24376232707, J.Kozarca 27, 32252 Otok</izvorni_sadrzaj>
    <derivirana_varijabla naziv="DomainObject.Predmet.ProtustrankaFormatedWithAdressOIB_1"> VITAL d.o.o. za proizvodnju i uslužno šivanje, OIB 24376232707, J.Kozarca 27, 32252 Otok</derivirana_varijabla>
  </DomainObject.Predmet.ProtustrankaFormatedWithAdressOIB>
  <DomainObject.Predmet.ProtustrankaWithAdress>
    <izvorni_sadrzaj>VITAL d.o.o. za proizvodnju i uslužno šivanje J.Kozarca 27, 32252 Otok</izvorni_sadrzaj>
    <derivirana_varijabla naziv="DomainObject.Predmet.ProtustrankaWithAdress_1">VITAL d.o.o. za proizvodnju i uslužno šivanje J.Kozarca 27, 32252 Otok</derivirana_varijabla>
  </DomainObject.Predmet.ProtustrankaWithAdress>
  <DomainObject.Predmet.ProtustrankaWithAdressOIB>
    <izvorni_sadrzaj>VITAL d.o.o. za proizvodnju i uslužno šivanje, OIB 24376232707, J.Kozarca 27, 32252 Otok</izvorni_sadrzaj>
    <derivirana_varijabla naziv="DomainObject.Predmet.ProtustrankaWithAdressOIB_1">VITAL d.o.o. za proizvodnju i uslužno šivanje, OIB 24376232707, J.Kozarca 27, 32252 Otok</derivirana_varijabla>
  </DomainObject.Predmet.ProtustrankaWithAdressOIB>
  <DomainObject.Predmet.ProtustrankaNazivFormated>
    <izvorni_sadrzaj>VITAL d.o.o. za proizvodnju i uslužno šivanje</izvorni_sadrzaj>
    <derivirana_varijabla naziv="DomainObject.Predmet.ProtustrankaNazivFormated_1">VITAL d.o.o. za proizvodnju i uslužno šivanje</derivirana_varijabla>
  </DomainObject.Predmet.ProtustrankaNazivFormated>
  <DomainObject.Predmet.ProtustrankaNazivFormatedOIB>
    <izvorni_sadrzaj>VITAL d.o.o. za proizvodnju i uslužno šivanje, OIB 24376232707</izvorni_sadrzaj>
    <derivirana_varijabla naziv="DomainObject.Predmet.ProtustrankaNazivFormatedOIB_1">VITAL d.o.o. za proizvodnju i uslužno šivanje, OIB 24376232707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VITAL d.o.o. za proizvodnju i uslužno šivanje</item>
    </izvorni_sadrzaj>
    <derivirana_varijabla naziv="DomainObject.Predmet.ProtuStrankaListFormated_1">
      <item>VITAL d.o.o. za proizvodnju i uslužno šivanje</item>
    </derivirana_varijabla>
  </DomainObject.Predmet.ProtuStrankaListFormated>
  <DomainObject.Predmet.ProtuStrankaListFormatedOIB>
    <izvorni_sadrzaj>
      <item>VITAL d.o.o. za proizvodnju i uslužno šivanje, OIB 24376232707</item>
    </izvorni_sadrzaj>
    <derivirana_varijabla naziv="DomainObject.Predmet.ProtuStrankaListFormatedOIB_1">
      <item>VITAL d.o.o. za proizvodnju i uslužno šivanje, OIB 24376232707</item>
    </derivirana_varijabla>
  </DomainObject.Predmet.ProtuStrankaListFormatedOIB>
  <DomainObject.Predmet.ProtuStrankaListFormatedWithAdress>
    <izvorni_sadrzaj>
      <item>VITAL d.o.o. za proizvodnju i uslužno šivanje, J.Kozarca 27, 32252 Otok</item>
    </izvorni_sadrzaj>
    <derivirana_varijabla naziv="DomainObject.Predmet.ProtuStrankaListFormatedWithAdress_1">
      <item>VITAL d.o.o. za proizvodnju i uslužno šivanje, J.Kozarca 27, 32252 Otok</item>
    </derivirana_varijabla>
  </DomainObject.Predmet.ProtuStrankaListFormatedWithAdress>
  <DomainObject.Predmet.ProtuStrankaListFormatedWithAdressOIB>
    <izvorni_sadrzaj>
      <item>VITAL d.o.o. za proizvodnju i uslužno šivanje, OIB 24376232707, J.Kozarca 27, 32252 Otok</item>
    </izvorni_sadrzaj>
    <derivirana_varijabla naziv="DomainObject.Predmet.ProtuStrankaListFormatedWithAdressOIB_1">
      <item>VITAL d.o.o. za proizvodnju i uslužno šivanje, OIB 24376232707, J.Kozarca 27, 32252 Otok</item>
    </derivirana_varijabla>
  </DomainObject.Predmet.ProtuStrankaListFormatedWithAdressOIB>
  <DomainObject.Predmet.ProtuStrankaListNazivFormated>
    <izvorni_sadrzaj>
      <item>VITAL d.o.o. za proizvodnju i uslužno šivanje</item>
    </izvorni_sadrzaj>
    <derivirana_varijabla naziv="DomainObject.Predmet.ProtuStrankaListNazivFormated_1">
      <item>VITAL d.o.o. za proizvodnju i uslužno šivanje</item>
    </derivirana_varijabla>
  </DomainObject.Predmet.ProtuStrankaListNazivFormated>
  <DomainObject.Predmet.ProtuStrankaListNazivFormatedOIB>
    <izvorni_sadrzaj>
      <item>VITAL d.o.o. za proizvodnju i uslužno šivanje, OIB 24376232707</item>
    </izvorni_sadrzaj>
    <derivirana_varijabla naziv="DomainObject.Predmet.ProtuStrankaListNazivFormatedOIB_1">
      <item>VITAL d.o.o. za proizvodnju i uslužno šivanje, OIB 24376232707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VITAL d.o.o. za proizvodnju i uslužno šivanje</izvorni_sadrzaj>
    <derivirana_varijabla naziv="DomainObject.Predmet.ProtustrankaIDrugi_1">VITAL d.o.o. za proizvodnju i uslužno šivanje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VITAL d.o.o. za proizvodnju i uslužno šivanje, OIB 24376232707, J.Kozarca 27, 32252 Otok</izvorni_sadrzaj>
    <derivirana_varijabla naziv="DomainObject.Predmet.ProtustrankaIDrugiAdressOIB_1">VITAL d.o.o. za proizvodnju i uslužno šivanje, OIB 24376232707, J.Kozarca 27,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VITAL d.o.o. za proizvodnju i uslužno šivanje</item>
    </izvorni_sadrzaj>
    <derivirana_varijabla naziv="DomainObject.Predmet.SudioniciListNaziv_1">
      <item>FINA RC OSIJEK</item>
      <item>VITAL d.o.o. za proizvodnju i uslužno šivanje</item>
    </derivirana_varijabla>
  </DomainObject.Predmet.SudioniciListNaziv>
  <DomainObject.Predmet.SudioniciListAdressOIB>
    <izvorni_sadrzaj>
      <item>FINA RC OSIJEK, OIB 85821130368</item>
      <item>VITAL d.o.o. za proizvodnju i uslužno šivanje, OIB 24376232707, J.Kozarca 27,32252 Otok</item>
    </izvorni_sadrzaj>
    <derivirana_varijabla naziv="DomainObject.Predmet.SudioniciListAdressOIB_1">
      <item>FINA RC OSIJEK, OIB 85821130368</item>
      <item>VITAL d.o.o. za proizvodnju i uslužno šivanje, OIB 24376232707, J.Kozarca 27,32252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24376232707</item>
    </izvorni_sadrzaj>
    <derivirana_varijabla naziv="DomainObject.Predmet.SudioniciListNazivOIB_1">
      <item>, OIB 85821130368</item>
      <item>, OIB 24376232707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BF406E-6DBF-48E7-97BD-7634FC6F2B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2037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2016-06-16T11:24:00Z</dcterms:created>
  <dc:creator>Korisnik</dc:creator>
  <cp:lastModifiedBy>Maja Videnović</cp:lastModifiedBy>
  <cp:lastPrinted>2016-05-10T11:41:00Z</cp:lastPrinted>
  <dcterms:modified xmlns:xsi="http://www.w3.org/2001/XMLSchema-instance" xsi:type="dcterms:W3CDTF">2016-06-17T05:28:00Z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