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e313" w14:paraId="b34e313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490455">
        <w:t>St-69</w:t>
      </w:r>
      <w:r w:rsidR="009D582B">
        <w:t>40</w:t>
      </w:r>
      <w:r>
        <w:t>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8942C3" w:rsidP="00912715" w:rsidR="000326E1">
      <w:pPr>
        <w:jc w:val="both"/>
      </w:pPr>
      <w:r w:rsidRPr="008942C3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7173CB">
        <w:t xml:space="preserve">TARABAN LOBI j.d.o.o., OIB: 83860954005, </w:t>
      </w:r>
      <w:r w:rsidR="005454E1">
        <w:t xml:space="preserve">MBS: 080816461, </w:t>
      </w:r>
      <w:r w:rsidR="007173CB">
        <w:t>Zagreb, Granična 4</w:t>
      </w:r>
      <w:r w:rsidRPr="008942C3">
        <w:t>,</w:t>
      </w:r>
      <w:r w:rsidR="00020AAE">
        <w:t xml:space="preserve"> </w:t>
      </w:r>
      <w:r w:rsidR="001C38BA" w:rsidRPr="001C38BA">
        <w:t xml:space="preserve">dana </w:t>
      </w:r>
      <w:r w:rsidR="007173CB">
        <w:t xml:space="preserve">04.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8942C3">
      <w:pPr>
        <w:jc w:val="both"/>
      </w:pPr>
      <w:r>
        <w:t>I</w:t>
      </w:r>
      <w:r w:rsidR="00640662">
        <w:t>.</w:t>
      </w:r>
      <w:r>
        <w:t xml:space="preserve">    </w:t>
      </w:r>
      <w:r w:rsidR="00DB441F">
        <w:t xml:space="preserve">Otvara se stečajni postupak nad dužnikom </w:t>
      </w:r>
      <w:r w:rsidR="0011278D" w:rsidRPr="0011278D">
        <w:t>TARABAN LOBI j.d.o.o., OIB: 83860954005, MBS: 080816461, Zagreb, Granična 4</w:t>
      </w:r>
      <w:r w:rsidR="008942C3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11278D">
        <w:t xml:space="preserve">04. travnja </w:t>
      </w:r>
      <w:r w:rsidR="00AE384B">
        <w:t xml:space="preserve"> 2018.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11278D">
        <w:t xml:space="preserve">Ante Majić, OIB: 54998137767, Zagreb, Prilaz </w:t>
      </w:r>
      <w:r w:rsidR="006A26F8">
        <w:t>B</w:t>
      </w:r>
      <w:r w:rsidR="0011278D">
        <w:t xml:space="preserve">aruna Filipovića 13. 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A927B8">
      <w:pPr>
        <w:jc w:val="both"/>
      </w:pPr>
      <w:r>
        <w:t xml:space="preserve">III. Zaključuje se stečajni postupak nad dužnikom </w:t>
      </w:r>
      <w:r w:rsidR="00640662" w:rsidRPr="00640662">
        <w:t>TARABAN LOBI j.d.o.o., OIB: 83860954005, MBS: 080816461, Zagreb, Granična 4</w:t>
      </w:r>
      <w:r w:rsidR="008942C3">
        <w:t xml:space="preserve">. </w:t>
      </w:r>
    </w:p>
    <w:p w:rsidRDefault="000609E2" w:rsidP="00152F9B" w:rsidR="000609E2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640662" w:rsidRPr="00640662">
        <w:t>TARABAN LOBI j.d.o.o., OIB: 83860954005, MBS: 080816461, Zagreb, Granična 4</w:t>
      </w:r>
      <w:r w:rsidR="000609E2" w:rsidRPr="000609E2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0609E2">
      <w:pPr>
        <w:jc w:val="both"/>
      </w:pPr>
      <w:r>
        <w:t xml:space="preserve">          </w:t>
      </w:r>
      <w:r w:rsidR="000609E2" w:rsidRPr="000609E2">
        <w:t xml:space="preserve">Financijska agencija, kao predlagatelj, navela je u prijedlogu za otvaranje stečajnog postupka kako dužnik na dan </w:t>
      </w:r>
      <w:r w:rsidR="00E85F12">
        <w:t>07.12.2016</w:t>
      </w:r>
      <w:r w:rsidR="000609E2" w:rsidRPr="000609E2">
        <w:t xml:space="preserve">. u Očevidniku redoslijeda osnova za plaćanje ima evidentirane neizvršene osnove za plaćanje u neprekinutom razdoblju od 120 dana, u ukupnom iznosu od </w:t>
      </w:r>
      <w:r w:rsidR="00685D86">
        <w:t>18.558,64</w:t>
      </w:r>
      <w:r w:rsidR="000609E2" w:rsidRPr="000609E2">
        <w:t xml:space="preserve"> kn, kao i da dužnik ima </w:t>
      </w:r>
      <w:r w:rsidR="00685D86">
        <w:t>1</w:t>
      </w:r>
      <w:r w:rsidR="000609E2" w:rsidRPr="000609E2">
        <w:t xml:space="preserve"> zaposlenika. S obzirom na to da predlagatelj vodi Očevidnik redoslijeda osnova za plaćanje, sud je prihvatio predlagateljeve </w:t>
      </w:r>
      <w:r w:rsidR="000609E2" w:rsidRPr="000609E2">
        <w:lastRenderedPageBreak/>
        <w:t xml:space="preserve">tvrdnje o neprekinutom razdoblju evidentiranih neizvršenih osnova za plaćanje koji su zavedeni u Očevidniku  redoslijeda osnova za plaćanje. </w:t>
      </w:r>
      <w:r w:rsidR="000609E2">
        <w:t xml:space="preserve"> 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609E2">
        <w:t xml:space="preserve">od </w:t>
      </w:r>
      <w:r w:rsidR="00C40BF8">
        <w:t>12</w:t>
      </w:r>
      <w:r w:rsidR="000609E2">
        <w:t>.01.2018</w:t>
      </w:r>
      <w:r w:rsidR="000A77E9">
        <w:t xml:space="preserve">. </w:t>
      </w:r>
      <w:r>
        <w:t>pokrenuo prethodni postupak nad dužnikom, a potom je održano  ročište radi očitovanja o prijedlogu za otvaranje stečajnog postupka. Zastupnik po zakonu dužnika je</w:t>
      </w:r>
      <w:r w:rsidR="00E675FC">
        <w:t xml:space="preserve"> pristupio  na navedeno ročište i naveo kako se ne protivi otvaranju stečaja.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>Uvidom u podnesak FINE od 15.01.2018</w:t>
      </w:r>
      <w:r>
        <w:t xml:space="preserve">. sud je </w:t>
      </w:r>
      <w:r w:rsidR="00FC4751">
        <w:t xml:space="preserve">utvrdio kako je dužnik na dan </w:t>
      </w:r>
      <w:r w:rsidR="009A4EEF">
        <w:t>07</w:t>
      </w:r>
      <w:r w:rsidR="00A649AB">
        <w:t>.12</w:t>
      </w:r>
      <w:r>
        <w:t xml:space="preserve">.2016. u Očevidniku redoslijeda osnova za plaćanje imao neizvršene osnove za plaćanje u neprekinutom razdoblju od 120 dana u ukupnom iznosu od  </w:t>
      </w:r>
      <w:r w:rsidR="009A4EEF">
        <w:t>18.558,64</w:t>
      </w:r>
      <w:r w:rsidR="00FC4751" w:rsidRPr="00FC4751">
        <w:t xml:space="preserve"> </w:t>
      </w:r>
      <w:r w:rsidR="00873E5D">
        <w:t>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</w:t>
      </w:r>
      <w:r w:rsidR="004A6315">
        <w:t>08.03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4A6315">
        <w:t>08.03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BD44B9">
        <w:t>04. travnja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7B085D" w:rsidP="003256CA" w:rsidR="007B085D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491A52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491A52" w:rsidP="004F5146" w:rsidR="00491A52">
      <w:pPr>
        <w:jc w:val="right"/>
      </w:pPr>
      <w:r>
        <w:t>za točnost otpravka-ovlašteni službenik</w:t>
      </w:r>
    </w:p>
    <w:p w:rsidRDefault="00491A52" w:rsidP="004F5146" w:rsidR="00491A52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491A52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17212F">
          <w:t>6940/2016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326E1"/>
    <w:rsid w:val="000609E2"/>
    <w:rsid w:val="00081B41"/>
    <w:rsid w:val="00087CA3"/>
    <w:rsid w:val="000A3B30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1278D"/>
    <w:rsid w:val="00126B1D"/>
    <w:rsid w:val="00127252"/>
    <w:rsid w:val="00127F6E"/>
    <w:rsid w:val="00140762"/>
    <w:rsid w:val="00144607"/>
    <w:rsid w:val="001519CE"/>
    <w:rsid w:val="00152F9B"/>
    <w:rsid w:val="001602A5"/>
    <w:rsid w:val="0017212F"/>
    <w:rsid w:val="00191282"/>
    <w:rsid w:val="001A684C"/>
    <w:rsid w:val="001B73F3"/>
    <w:rsid w:val="001C38BA"/>
    <w:rsid w:val="001F3EB6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0455"/>
    <w:rsid w:val="0049146C"/>
    <w:rsid w:val="00491A52"/>
    <w:rsid w:val="00491C7B"/>
    <w:rsid w:val="00493D9C"/>
    <w:rsid w:val="00496768"/>
    <w:rsid w:val="004A6315"/>
    <w:rsid w:val="004B0D25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454E1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40662"/>
    <w:rsid w:val="0065013D"/>
    <w:rsid w:val="00665971"/>
    <w:rsid w:val="00666CFC"/>
    <w:rsid w:val="006671E6"/>
    <w:rsid w:val="00682D9E"/>
    <w:rsid w:val="00685D86"/>
    <w:rsid w:val="00687564"/>
    <w:rsid w:val="00690763"/>
    <w:rsid w:val="0069599F"/>
    <w:rsid w:val="006A2246"/>
    <w:rsid w:val="006A26F8"/>
    <w:rsid w:val="006A2BA0"/>
    <w:rsid w:val="006A3354"/>
    <w:rsid w:val="006A6354"/>
    <w:rsid w:val="006B10DF"/>
    <w:rsid w:val="006C3CCF"/>
    <w:rsid w:val="006C5196"/>
    <w:rsid w:val="007008DC"/>
    <w:rsid w:val="00704D10"/>
    <w:rsid w:val="00705E40"/>
    <w:rsid w:val="00707AE8"/>
    <w:rsid w:val="007173CB"/>
    <w:rsid w:val="00726A2E"/>
    <w:rsid w:val="00730F02"/>
    <w:rsid w:val="007356F9"/>
    <w:rsid w:val="007717BA"/>
    <w:rsid w:val="0077370C"/>
    <w:rsid w:val="00780919"/>
    <w:rsid w:val="007B085D"/>
    <w:rsid w:val="007C2112"/>
    <w:rsid w:val="007C7596"/>
    <w:rsid w:val="007D5411"/>
    <w:rsid w:val="007D602B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942C3"/>
    <w:rsid w:val="008A306D"/>
    <w:rsid w:val="008A310B"/>
    <w:rsid w:val="008C661C"/>
    <w:rsid w:val="008E127C"/>
    <w:rsid w:val="008E59F9"/>
    <w:rsid w:val="00910DEA"/>
    <w:rsid w:val="00912715"/>
    <w:rsid w:val="00924483"/>
    <w:rsid w:val="00937188"/>
    <w:rsid w:val="00963A54"/>
    <w:rsid w:val="00976D9E"/>
    <w:rsid w:val="00997388"/>
    <w:rsid w:val="009A4EEF"/>
    <w:rsid w:val="009A72F1"/>
    <w:rsid w:val="009B54BC"/>
    <w:rsid w:val="009B7AB6"/>
    <w:rsid w:val="009C6B90"/>
    <w:rsid w:val="009C6FF1"/>
    <w:rsid w:val="009D2339"/>
    <w:rsid w:val="009D582B"/>
    <w:rsid w:val="009D5975"/>
    <w:rsid w:val="009E23BB"/>
    <w:rsid w:val="009E4E4C"/>
    <w:rsid w:val="009F1F7C"/>
    <w:rsid w:val="00A05D6C"/>
    <w:rsid w:val="00A22B7B"/>
    <w:rsid w:val="00A2463E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C343D"/>
    <w:rsid w:val="00AD35E7"/>
    <w:rsid w:val="00AE0E35"/>
    <w:rsid w:val="00AE384B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44B9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0BF8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675FC"/>
    <w:rsid w:val="00E71B8C"/>
    <w:rsid w:val="00E72D2A"/>
    <w:rsid w:val="00E75D7C"/>
    <w:rsid w:val="00E85F12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34C34"/>
    <w:rsid w:val="00F41E27"/>
    <w:rsid w:val="00F42D40"/>
    <w:rsid w:val="00F51E11"/>
    <w:rsid w:val="00F5279F"/>
    <w:rsid w:val="00F57935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6940</izvorni_sadrzaj>
    <derivirana_varijabla naziv="DomainObject.Predmet.Broj_1">6940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St-6940/2016</izvorni_sadrzaj>
    <derivirana_varijabla naziv="DomainObject.Predmet.OznakaBroj_1">St-6940/2016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TARABAN LOBI j.d.o.o.</izvorni_sadrzaj>
    <derivirana_varijabla naziv="DomainObject.Predmet.ProtustrankaFormated_1">  TARABAN LOBI j.d.o.o.</derivirana_varijabla>
  </DomainObject.Predmet.ProtustrankaFormated>
  <DomainObject.Predmet.ProtustrankaFormatedOIB>
    <izvorni_sadrzaj>  TARABAN LOBI j.d.o.o., OIB 83860954005</izvorni_sadrzaj>
    <derivirana_varijabla naziv="DomainObject.Predmet.ProtustrankaFormatedOIB_1">  TARABAN LOBI j.d.o.o., OIB 83860954005</derivirana_varijabla>
  </DomainObject.Predmet.ProtustrankaFormatedOIB>
  <DomainObject.Predmet.ProtustrankaFormatedWithAdress>
    <izvorni_sadrzaj> TARABAN LOBI j.d.o.o., Granična 4, 10000 Zagreb</izvorni_sadrzaj>
    <derivirana_varijabla naziv="DomainObject.Predmet.ProtustrankaFormatedWithAdress_1"> TARABAN LOBI j.d.o.o., Granična 4, 10000 Zagreb</derivirana_varijabla>
  </DomainObject.Predmet.ProtustrankaFormatedWithAdress>
  <DomainObject.Predmet.ProtustrankaFormatedWithAdressOIB>
    <izvorni_sadrzaj> TARABAN LOBI j.d.o.o., OIB 83860954005, Granična 4, 10000 Zagreb</izvorni_sadrzaj>
    <derivirana_varijabla naziv="DomainObject.Predmet.ProtustrankaFormatedWithAdressOIB_1"> TARABAN LOBI j.d.o.o., OIB 83860954005, Granična 4, 10000 Zagreb</derivirana_varijabla>
  </DomainObject.Predmet.ProtustrankaFormatedWithAdressOIB>
  <DomainObject.Predmet.ProtustrankaWithAdress>
    <izvorni_sadrzaj>TARABAN LOBI j.d.o.o. Granična 4, 10000 Zagreb</izvorni_sadrzaj>
    <derivirana_varijabla naziv="DomainObject.Predmet.ProtustrankaWithAdress_1">TARABAN LOBI j.d.o.o. Granična 4, 10000 Zagreb</derivirana_varijabla>
  </DomainObject.Predmet.ProtustrankaWithAdress>
  <DomainObject.Predmet.ProtustrankaWithAdressOIB>
    <izvorni_sadrzaj>TARABAN LOBI j.d.o.o., OIB 83860954005, Granična 4, 10000 Zagreb</izvorni_sadrzaj>
    <derivirana_varijabla naziv="DomainObject.Predmet.ProtustrankaWithAdressOIB_1">TARABAN LOBI j.d.o.o., OIB 83860954005, Granična 4, 10000 Zagreb</derivirana_varijabla>
  </DomainObject.Predmet.ProtustrankaWithAdressOIB>
  <DomainObject.Predmet.ProtustrankaNazivFormated>
    <izvorni_sadrzaj>TARABAN LOBI j.d.o.o.</izvorni_sadrzaj>
    <derivirana_varijabla naziv="DomainObject.Predmet.ProtustrankaNazivFormated_1">TARABAN LOBI j.d.o.o.</derivirana_varijabla>
  </DomainObject.Predmet.ProtustrankaNazivFormated>
  <DomainObject.Predmet.ProtustrankaNazivFormatedOIB>
    <izvorni_sadrzaj>TARABAN LOBI j.d.o.o., OIB 83860954005</izvorni_sadrzaj>
    <derivirana_varijabla naziv="DomainObject.Predmet.ProtustrankaNazivFormatedOIB_1">TARABAN LOBI j.d.o.o., OIB 83860954005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Tanja Milošević</izvorni_sadrzaj>
    <derivirana_varijabla naziv="DomainObject.Predmet.StrankaFormated_1">  FINA Regionalni centar Zagreb; Tanja Milošević</derivirana_varijabla>
  </DomainObject.Predmet.StrankaFormated>
  <DomainObject.Predmet.StrankaFormatedOIB>
    <izvorni_sadrzaj>  FINA Regionalni centar Zagreb, OIB 85821130368; Tanja Milošević, OIB 88261189351</izvorni_sadrzaj>
    <derivirana_varijabla naziv="DomainObject.Predmet.StrankaFormatedOIB_1">  FINA Regionalni centar Zagreb, OIB 85821130368; Tanja Milošević, OIB 88261189351</derivirana_varijabla>
  </DomainObject.Predmet.StrankaFormatedOIB>
  <DomainObject.Predmet.StrankaFormatedWithAdress>
    <izvorni_sadrzaj> FINA Regionalni centar Zagreb, Trg svibanjskih žrtava 1995. 1, 10000 Zagreb; Tanja Milošević, Granična 4, 10000 Zagreb</izvorni_sadrzaj>
    <derivirana_varijabla naziv="DomainObject.Predmet.StrankaFormatedWithAdress_1"> FINA Regionalni centar Zagreb, Trg svibanjskih žrtava 1995. 1, 10000 Zagreb; Tanja Milošević, Granična 4, 10000 Zagreb</derivirana_varijabla>
  </DomainObject.Predmet.StrankaFormatedWithAdress>
  <DomainObject.Predmet.StrankaFormatedWithAdressOIB>
    <izvorni_sadrzaj> FINA Regionalni centar Zagreb, OIB 85821130368, Trg svibanjskih žrtava 1995. 1, 10000 Zagreb; Tanja Milošević, OIB 88261189351, Granična 4, 10000 Zagreb</izvorni_sadrzaj>
    <derivirana_varijabla naziv="DomainObject.Predmet.StrankaFormatedWithAdressOIB_1"> FINA Regionalni centar Zagreb, OIB 85821130368, Trg svibanjskih žrtava 1995. 1, 10000 Zagreb; Tanja Milošević, OIB 88261189351, Granična 4, 10000 Zagreb</derivirana_varijabla>
  </DomainObject.Predmet.StrankaFormatedWithAdressOIB>
  <DomainObject.Predmet.StrankaWithAdress>
    <izvorni_sadrzaj>FINA Regionalni centar Zagreb Trg svibanjskih žrtava 1995. 1,10000 Zagreb,Tanja Milošević Granična 4,10000 Zagreb</izvorni_sadrzaj>
    <derivirana_varijabla naziv="DomainObject.Predmet.StrankaWithAdress_1">FINA Regionalni centar Zagreb Trg svibanjskih žrtava 1995. 1,10000 Zagreb,Tanja Milošević Granična 4,10000 Zagreb</derivirana_varijabla>
  </DomainObject.Predmet.StrankaWithAdress>
  <DomainObject.Predmet.StrankaWithAdressOIB>
    <izvorni_sadrzaj>FINA Regionalni centar Zagreb, OIB 85821130368, Trg svibanjskih žrtava 1995. 1,10000 Zagreb,Tanja Milošević, OIB 88261189351, Granična 4,10000 Zagreb</izvorni_sadrzaj>
    <derivirana_varijabla naziv="DomainObject.Predmet.StrankaWithAdressOIB_1">FINA Regionalni centar Zagreb, OIB 85821130368, Trg svibanjskih žrtava 1995. 1,10000 Zagreb,Tanja Milošević, OIB 88261189351, Granična 4,10000 Zagreb</derivirana_varijabla>
  </DomainObject.Predmet.StrankaWithAdressOIB>
  <DomainObject.Predmet.StrankaNazivFormated>
    <izvorni_sadrzaj>FINA Regionalni centar Zagreb,Tanja Milošević</izvorni_sadrzaj>
    <derivirana_varijabla naziv="DomainObject.Predmet.StrankaNazivFormated_1">FINA Regionalni centar Zagreb,Tanja Milošević</derivirana_varijabla>
  </DomainObject.Predmet.StrankaNazivFormated>
  <DomainObject.Predmet.StrankaNazivFormatedOIB>
    <izvorni_sadrzaj>FINA Regionalni centar Zagreb, OIB 85821130368,Tanja Milošević, OIB 88261189351</izvorni_sadrzaj>
    <derivirana_varijabla naziv="DomainObject.Predmet.StrankaNazivFormatedOIB_1">FINA Regionalni centar Zagreb, OIB 85821130368,Tanja Milošević, OIB 88261189351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Tanja Milošević</item>
    </izvorni_sadrzaj>
    <derivirana_varijabla naziv="DomainObject.Predmet.StrankaListFormated_1">
      <item>FINA Regionalni centar Zagreb</item>
      <item>Tanja Milošević</item>
    </derivirana_varijabla>
  </DomainObject.Predmet.StrankaListFormated>
  <DomainObject.Predmet.StrankaListFormatedOIB>
    <izvorni_sadrzaj>
      <item>FINA Regionalni centar Zagreb, OIB 85821130368</item>
      <item>Tanja Milošević, OIB 88261189351</item>
    </izvorni_sadrzaj>
    <derivirana_varijabla naziv="DomainObject.Predmet.StrankaListFormatedOIB_1">
      <item>FINA Regionalni centar Zagreb, OIB 85821130368</item>
      <item>Tanja Milošević, OIB 88261189351</item>
    </derivirana_varijabla>
  </DomainObject.Predmet.StrankaListFormatedOIB>
  <DomainObject.Predmet.StrankaListFormatedWithAdress>
    <izvorni_sadrzaj>
      <item>FINA Regionalni centar Zagreb, Trg svibanjskih žrtava 1995. 1, 10000 Zagreb</item>
      <item>Tanja Milošević, Granična 4, 10000 Zagreb</item>
    </izvorni_sadrzaj>
    <derivirana_varijabla naziv="DomainObject.Predmet.StrankaListFormatedWithAdress_1">
      <item>FINA Regionalni centar Zagreb, Trg svibanjskih žrtava 1995. 1, 10000 Zagreb</item>
      <item>Tanja Milošević, Granična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Tanja Milošević, OIB 88261189351, Granična 4, 10000 Zagreb</item>
    </izvorni_sadrzaj>
    <derivirana_varijabla naziv="DomainObject.Predmet.StrankaListFormatedWithAdressOIB_1">
      <item>FINA Regionalni centar Zagreb, OIB 85821130368, Trg svibanjskih žrtava 1995. 1, 10000 Zagreb</item>
      <item>Tanja Milošević, OIB 88261189351, Granična 4, 10000 Zagreb</item>
    </derivirana_varijabla>
  </DomainObject.Predmet.StrankaListFormatedWithAdressOIB>
  <DomainObject.Predmet.StrankaListNazivFormated>
    <izvorni_sadrzaj>
      <item>FINA Regionalni centar Zagreb</item>
      <item>Tanja Milošević</item>
    </izvorni_sadrzaj>
    <derivirana_varijabla naziv="DomainObject.Predmet.StrankaListNazivFormated_1">
      <item>FINA Regionalni centar Zagreb</item>
      <item>Tanja Milošević</item>
    </derivirana_varijabla>
  </DomainObject.Predmet.StrankaListNazivFormated>
  <DomainObject.Predmet.StrankaListNazivFormatedOIB>
    <izvorni_sadrzaj>
      <item>FINA Regionalni centar Zagreb, OIB 85821130368</item>
      <item>Tanja Milošević, OIB 88261189351</item>
    </izvorni_sadrzaj>
    <derivirana_varijabla naziv="DomainObject.Predmet.StrankaListNazivFormatedOIB_1">
      <item>FINA Regionalni centar Zagreb, OIB 85821130368</item>
      <item>Tanja Milošević, OIB 88261189351</item>
    </derivirana_varijabla>
  </DomainObject.Predmet.StrankaListNazivFormatedOIB>
  <DomainObject.Predmet.ProtuStrankaListFormated>
    <izvorni_sadrzaj>
      <item>TARABAN LOBI j.d.o.o.</item>
    </izvorni_sadrzaj>
    <derivirana_varijabla naziv="DomainObject.Predmet.ProtuStrankaListFormated_1">
      <item>TARABAN LOBI j.d.o.o.</item>
    </derivirana_varijabla>
  </DomainObject.Predmet.ProtuStrankaListFormated>
  <DomainObject.Predmet.ProtuStrankaListFormatedOIB>
    <izvorni_sadrzaj>
      <item>TARABAN LOBI j.d.o.o., OIB 83860954005</item>
    </izvorni_sadrzaj>
    <derivirana_varijabla naziv="DomainObject.Predmet.ProtuStrankaListFormatedOIB_1">
      <item>TARABAN LOBI j.d.o.o., OIB 83860954005</item>
    </derivirana_varijabla>
  </DomainObject.Predmet.ProtuStrankaListFormatedOIB>
  <DomainObject.Predmet.ProtuStrankaListFormatedWithAdress>
    <izvorni_sadrzaj>
      <item>TARABAN LOBI j.d.o.o., Granična 4, 10000 Zagreb</item>
    </izvorni_sadrzaj>
    <derivirana_varijabla naziv="DomainObject.Predmet.ProtuStrankaListFormatedWithAdress_1">
      <item>TARABAN LOBI j.d.o.o., Granična 4, 10000 Zagreb</item>
    </derivirana_varijabla>
  </DomainObject.Predmet.ProtuStrankaListFormatedWithAdress>
  <DomainObject.Predmet.ProtuStrankaListFormatedWithAdressOIB>
    <izvorni_sadrzaj>
      <item>TARABAN LOBI j.d.o.o., OIB 83860954005, Granična 4, 10000 Zagreb</item>
    </izvorni_sadrzaj>
    <derivirana_varijabla naziv="DomainObject.Predmet.ProtuStrankaListFormatedWithAdressOIB_1">
      <item>TARABAN LOBI j.d.o.o., OIB 83860954005, Granična 4, 10000 Zagreb</item>
    </derivirana_varijabla>
  </DomainObject.Predmet.ProtuStrankaListFormatedWithAdressOIB>
  <DomainObject.Predmet.ProtuStrankaListNazivFormated>
    <izvorni_sadrzaj>
      <item>TARABAN LOBI j.d.o.o.</item>
    </izvorni_sadrzaj>
    <derivirana_varijabla naziv="DomainObject.Predmet.ProtuStrankaListNazivFormated_1">
      <item>TARABAN LOBI j.d.o.o.</item>
    </derivirana_varijabla>
  </DomainObject.Predmet.ProtuStrankaListNazivFormated>
  <DomainObject.Predmet.ProtuStrankaListNazivFormatedOIB>
    <izvorni_sadrzaj>
      <item>TARABAN LOBI j.d.o.o., OIB 83860954005</item>
    </izvorni_sadrzaj>
    <derivirana_varijabla naziv="DomainObject.Predmet.ProtuStrankaListNazivFormatedOIB_1">
      <item>TARABAN LOBI j.d.o.o., OIB 83860954005</item>
    </derivirana_varijabla>
  </DomainObject.Predmet.ProtuStrankaListNazivFormatedOIB>
  <DomainObject.Predmet.OstaliListFormated>
    <izvorni_sadrzaj>
      <item>Tanja Milošević</item>
    </izvorni_sadrzaj>
    <derivirana_varijabla naziv="DomainObject.Predmet.OstaliListFormated_1">
      <item>Tanja Milošević</item>
    </derivirana_varijabla>
  </DomainObject.Predmet.OstaliListFormated>
  <DomainObject.Predmet.OstaliListFormatedOIB>
    <izvorni_sadrzaj>
      <item>Tanja Milošević, OIB 88261189351</item>
    </izvorni_sadrzaj>
    <derivirana_varijabla naziv="DomainObject.Predmet.OstaliListFormatedOIB_1">
      <item>Tanja Milošević, OIB 88261189351</item>
    </derivirana_varijabla>
  </DomainObject.Predmet.OstaliListFormatedOIB>
  <DomainObject.Predmet.OstaliListFormatedWithAdress>
    <izvorni_sadrzaj>
      <item>Tanja Milošević, Granična 4, 10000 Zagreb</item>
    </izvorni_sadrzaj>
    <derivirana_varijabla naziv="DomainObject.Predmet.OstaliListFormatedWithAdress_1">
      <item>Tanja Milošević, Granična 4, 10000 Zagreb</item>
    </derivirana_varijabla>
  </DomainObject.Predmet.OstaliListFormatedWithAdress>
  <DomainObject.Predmet.OstaliListFormatedWithAdressOIB>
    <izvorni_sadrzaj>
      <item>Tanja Milošević, OIB 88261189351, Granična 4, 10000 Zagreb</item>
    </izvorni_sadrzaj>
    <derivirana_varijabla naziv="DomainObject.Predmet.OstaliListFormatedWithAdressOIB_1">
      <item>Tanja Milošević, OIB 88261189351, Granična 4, 10000 Zagreb</item>
    </derivirana_varijabla>
  </DomainObject.Predmet.OstaliListFormatedWithAdressOIB>
  <DomainObject.Predmet.OstaliListNazivFormated>
    <izvorni_sadrzaj>
      <item>Tanja Milošević</item>
    </izvorni_sadrzaj>
    <derivirana_varijabla naziv="DomainObject.Predmet.OstaliListNazivFormated_1">
      <item>Tanja Milošević</item>
    </derivirana_varijabla>
  </DomainObject.Predmet.OstaliListNazivFormated>
  <DomainObject.Predmet.OstaliListNazivFormatedOIB>
    <izvorni_sadrzaj>
      <item>Tanja Milošević, OIB 88261189351</item>
    </izvorni_sadrzaj>
    <derivirana_varijabla naziv="DomainObject.Predmet.OstaliListNazivFormatedOIB_1">
      <item>Tanja Milošević, OIB 88261189351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TARABAN LOBI j.d.o.o.</izvorni_sadrzaj>
    <derivirana_varijabla naziv="DomainObject.Predmet.ProtustrankaIDrugi_1">TARABAN LOBI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TARABAN LOBI j.d.o.o., OIB 83860954005, Granična 4, 10000 Zagreb</izvorni_sadrzaj>
    <derivirana_varijabla naziv="DomainObject.Predmet.ProtustrankaIDrugiAdressOIB_1">TARABAN LOBI j.d.o.o., OIB 83860954005, Granična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TARABAN LOBI j.d.o.o.</item>
      <item>Tanja Milošević</item>
      <item>Tanja Milošević</item>
    </izvorni_sadrzaj>
    <derivirana_varijabla naziv="DomainObject.Predmet.SudioniciListNaziv_1">
      <item>FINA Regionalni centar Zagreb</item>
      <item>TARABAN LOBI j.d.o.o.</item>
      <item>Tanja Milošević</item>
      <item>Tanja Milošević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TARABAN LOBI j.d.o.o., OIB 83860954005, Granična 4,10000 Zagreb</item>
      <item>Tanja Milošević, OIB 88261189351, Granična 4,10000 Zagreb</item>
      <item>Tanja Milošević, OIB 88261189351, Granična 4,10000 Zagreb</item>
    </izvorni_sadrzaj>
    <derivirana_varijabla naziv="DomainObject.Predmet.SudioniciListAdressOIB_1">
      <item>FINA Regionalni centar Zagreb, OIB 85821130368, Trg svibanjskih žrtava 1995. 1,10000 Zagreb</item>
      <item>TARABAN LOBI j.d.o.o., OIB 83860954005, Granična 4,10000 Zagreb</item>
      <item>Tanja Milošević, OIB 88261189351, Granična 4,10000 Zagreb</item>
      <item>Tanja Milošević, OIB 88261189351, Granična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83860954005</item>
      <item>, OIB 88261189351</item>
      <item>, OIB 88261189351</item>
    </izvorni_sadrzaj>
    <derivirana_varijabla naziv="DomainObject.Predmet.SudioniciListNazivOIB_1">
      <item>, OIB 85821130368</item>
      <item>, OIB 83860954005</item>
      <item>, OIB 88261189351</item>
      <item>, OIB 88261189351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6FE88-658E-40F1-8E7B-864541F32C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826</properties:Words>
  <properties:Characters>4628</properties:Characters>
  <properties:Lines>107</properties:Lines>
  <properties:Paragraphs>35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2018-04-04T08:40:00Z</dcterms:created>
  <dc:creator>gzubak</dc:creator>
  <cp:lastModifiedBy>Mirjana Gašparić</cp:lastModifiedBy>
  <cp:lastPrinted>2018-04-04T08:51:00Z</cp:lastPrinted>
  <dcterms:modified xmlns:xsi="http://www.w3.org/2001/XMLSchema-instance" xsi:type="dcterms:W3CDTF">2018-04-04T08:55:00Z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(St-6940-16 OTVORI  ZAKLJUČI - čl. 110. MAJIĆ.docx)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