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960"/>
        <w:tblInd w:type="dxa" w:w="93"/>
        <w:tblLook w:val="04A0" w:noVBand="1" w:noHBand="0" w:lastColumn="0" w:firstColumn="1" w:lastRow="0" w:firstRow="1"/>
      </w:tblPr>
      <w:tblGrid>
        <w:gridCol w:w="960"/>
        <w:gridCol w:w="5720"/>
        <w:gridCol w:w="960"/>
        <w:gridCol w:w="960"/>
        <w:gridCol w:w="1360"/>
      </w:tblGrid>
      <w:tr w:rsidTr="00F34F41" w:rsidR="00F34F41" w:rsidRPr="00F34F41">
        <w:trPr>
          <w:trHeight w:val="300"/>
        </w:trPr>
        <w:tc>
          <w:tcPr>
            <w:tcW w:type="dxa" w:w="66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B4602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noProof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page">
                    <wp:posOffset>1083945</wp:posOffset>
                  </wp:positionH>
                  <wp:positionV relativeFrom="page">
                    <wp:posOffset>543560</wp:posOffset>
                  </wp:positionV>
                  <wp:extent cy="961200" cx="720000"/>
                  <wp:effectExtent b="0" r="4445" t="0" l="0"/>
                  <wp:wrapNone/>
                  <wp:docPr hidden="true" name="eSPIS_GrbRH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image1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Start w:name="_GoBack" w:id="0"/>
            <w:bookmarkEnd w:id="0"/>
            <w:proofErr w:type="spellStart"/>
            <w:r w:rsidR="00F34F41"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Mesoprerada</w:t>
            </w:r>
            <w:proofErr w:type="spellEnd"/>
            <w:r w:rsidR="00F34F41"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d.o.o.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31.12.2018.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F34F41" w:rsidR="00F34F41" w:rsidRPr="00F34F41">
        <w:trPr>
          <w:trHeight w:val="6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34F41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Inv. Broj</w:t>
            </w:r>
          </w:p>
        </w:tc>
        <w:tc>
          <w:tcPr>
            <w:tcW w:type="dxa" w:w="5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34F41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34F41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Konto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34F41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nabave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34F41" w:rsidP="00F34F41" w:rsidR="00F34F41" w:rsidRPr="00F34F41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Knjigovod</w:t>
            </w:r>
            <w:proofErr w:type="spellEnd"/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. vrijednost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ZEMLJIŠTE - BEZ INFRASTRUKTURE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4.850.768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UPRAVNA ZGRADA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1.261.363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PORTIRNICA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22.249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ZGRADA KLAONICE I HLADNJAČE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6.714.456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STAJA ZA STOKU S GARAŽOM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337.424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ZGRADA PRERADE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980.113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ZGRADA KOMORA I PUŠNICA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529.680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TRAFOSTANICA IZA KLAONICE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24.872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ZGRADA KOTLOVNICE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88.234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CESTA KOD PRERADE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70.899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CESTA KOD KLAONICE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14.175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NADSTREŠNICA ZA KONFISKAT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84.375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OGRADA PREDNJA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3.375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HIDRANTSKA MREŽA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39.502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NADSTREŠNICA KLAONICA - PRERADA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174.668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S KALUPIMA ZA TLAČENICU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S KALUPIMA ZA TLAČENICU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VAKUMIRANJE - DUPLI AG800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TANK ZA POTAPANJE - SECO MULTIVAC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VITRINA RASHLADNA - ELIOS 2M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REGSTAR TEC MA1655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KAMION HLADNJAČA RENAULT MIDLUM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MLIN ELEKTRIČNI ZA MESO MEM32N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ELEKTRONSKA 15KG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MESOREZNICA FI300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PROGRAM WINDOWS  HP PRO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PROGRAM MS OFFICE 2003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EXPEDITNA RAMPA KLAONICE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42.246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OPREMA KOTLOVNICE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13.122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PRANJE RUBLJA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NAREZNICA CIJEVNA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KOTAO ZA KUHANJE BARKO 300L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3.745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STELAŽA POLUTRAJNIH I TRAJNIH PROIZVODA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11.391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PLINSKI KOTAO 450 - PRERADA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ČIŠĆENJE CRIJEVA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1200X2500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TERMIČKU OBRADU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MAŠINA ZA KOMADANJE EFA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RASHLADNA DORIN PAKIRNICA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4.910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KOMORA 1000KG - PROLAZ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UREĐAJ ZA VAK. MASIRANJE HSL 500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SKLADIŠNI REGAL 800X4000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KLIPSERICA PNEUMATSKA DC 220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VAKUMIRANJE MULTIVAC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KOMORA 4000KG - "1"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17.967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REGAL ČETVERODJELNI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RASHLADNA ELTOM - M8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3.726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TERMODIMNA TRIMAT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KOMORA 4000KG - "4"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MLJEVENJE MESA WOLF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VITRINA RASHLADNA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KUTER SAYDELMAN URU 203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17.960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APARAT ZA PAKIRANJE NP-1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ELEKTRONSKA SM 80X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2.717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RASHLADNA MONTAŽNA -GARAŽA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15.833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SUŠENJE I ZRENJE ELTOM - "3"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MJEŠALICA ZA MESO 300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PNEUMATSKI DATUMAR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SUŠENJE I HLADNO DIMLJENJE - "5"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ZRENJE - "6"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ELEKTRONSKA U PRERADI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INOX 300L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INOX 300L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PROGRAM CACTUS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RASHLADNI SUSTAV U KLAONICI - KOMPLET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186.137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TEHNOLOŠKA OPREMA KLAONICE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1.256.163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TRGOVAČKA SM-15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2940X1200X850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UREĐAJ ZA KLIMATIZACIJU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REGAL I KOMODA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5.203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ALBA NT-AD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3.301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PETERODJELNA POLICA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PLINSKI KOTAO 300 L -CENTRALNO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SUDOPER MESARSKI,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PANJ STOL 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PANJ STOL 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ELEKTRIČNA PILA ZA KOSTI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KLAONIČKI OTPAD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19.389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ELEKTRONSKA KLAONIČKA VAGA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1.536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ELEKTRONSKA KLAONIČKA VAGA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PROGRAM MS OFFICE 2000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KUĆIŠTE RAČUNALA SP - KOMPLET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PROGRAM WINDOWS HP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TELEFAX KXTA 616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108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REGISTAR BLAGAJNA TEC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ELEKTRONSKA VAGA DI - 90 STD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KUĆIŠTE RAČUNALA CODEGEN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PILA ZA RASJECANJE SVINJA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TRANSPORTNA KOLICA INOX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NOŽEVA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NOŽEVA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NOŽEVA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NOŽEVA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FAX CANON 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RUKOPER INOX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PROGRAM WINDOWS 98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PISAČ NA STOČNOJ VAGI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ELEKTRONSKA STOČNA VAGA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RASHLADNI ORMAR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DE LONGHI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VITRINA RASHLADNA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RADNI INOX 85X15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VAILANT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REGISTAR BLAGAJNA TEC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ELEKTRONSKA TEC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MIDER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REGISTAR TEC MA1650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ELEKTRONSKA C120-15KG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PLINSKI PLAMENIK ZA BARCO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PARNI KOTAO VPS 1000 - ĐURO ĐAKOVIĆ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KERHER - STROJ ZA PRANJE HDS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INOX ZA PREGLED GOVEĐIH GLAVA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KONTEJNER ZA KONFISKAT - MALI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1.558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ZA GOVEĐA CRIJEVA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 ZA GULJENJE JUNADI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ZA EVISCERACIJU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ZA PILU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ZA SJEKIRU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VELIKI ZA SORTIRANJE ORGANA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MALI ZA SORTIRANJE ORGANA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ZA PREGLED GLAVA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ZA ŠURENJA SVINJA - UNIMONT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ELEKTRONSKA TEC SL-47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PRAONA VOZILA - DONJI POSTROJ SA ŠAHTOM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43.037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KAMION HLADNJAČA MIDLUM - NOVI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TRIMER STIHL FS 55R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ZA MESO - HOLEŠ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NADSTREŠNICA PRERADA - KOMORE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420.477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162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- PRERADA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- PRERADA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- PRERADA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- PRERADA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- PRERADA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- PRERADA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FORD MONDEO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TERMOMETAR NA BAZENU ZA ŠURENJE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PC SERVER IBM SA WINDOWX I MREŽOM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PISAČ HP LASERJET P2015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PISAČ HP LASERJET P2015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RAČUNALO MSG BASIC S MEMORIJOM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RAMPA ZA ISTOVAR BIKOVA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12.866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LTH 1769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SKELA MOBILNA LTH 1769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INFOSS INTEGRIRANI SOFTWARE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NOŽEVA ELTOM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NOŽEVA ELTOM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PUNILICA VEMAG 1000DC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57.902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 ELTOM - KLAONICA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1.425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120CM ELEKTROMONTAŽA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1.168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RAČUNALO MSG KOMPLET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RAČUNALO MSG KOMPLET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SIGMA S RS/ 150KG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13.237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SIGMA S RS/150KG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ZRAČNA ZAVJESA 160 CM ELEKTROMONTAŽA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2.134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VIDEO NADZOR KOMPLET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19.086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SKLADIŠNI REGAL 3,6M - PRERADA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3.341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PEUGEOT BOXER 2.2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58.037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PC NOTEBOOK HP 6735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KOMORE ZA ZRENJE "HBOR"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645.028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M5 INSTALACIJA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VITRINA RASHLADNA - 2M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5.400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VITRINA RASHLADNA - 1,5M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3.600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RETROPULT KASA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INOX VJEŠALICA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2.333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RETROPULT INOX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6.197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MESOREZNICA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1.080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MAŠINA ZA MLJEVENJE MESA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BIZERBA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BIZERBA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- 1,5M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SALAMOREZNICA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MIDEA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2.037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214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MIDEA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2.037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MEHANELI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2.421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ZA KULEN 40 KOM - ELTOM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40.432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REGALI ZA KULEN - ELTOM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34.772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HLADNJAK INOX 1200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3.833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PAKIRANJE ILPRA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146.938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RAČUNALO LENOVO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PC NOTEBOOK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KLIJEŠTA ZA OMAMLJIVANJE - HOLEŠ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- 2M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- 1,5M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PC NOTEBOOK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KASA PULT 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SUDOPER ROSFRAJ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1.692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ORMAR ROSFRAJ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5.658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MLJEVENJE MESA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1.463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- 2M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5.919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- 2M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5.919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PAVILJON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- PAVILJON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2.637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POLICE ZA KULEN - SLAVONA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4.592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BIZERBA 106E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5.405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BIZERBA 300KG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7.050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POLICE ZA KULEN - SLAVONA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4.750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M5 PLOČICE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1.859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BIZERBA SALAMOREZNICA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31.410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HLADNJAČA -20  ELEKTROMONTAŽA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40.660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NADSTREŠNICA ZA STOKU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27.623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M10 KERAMIKA I ZIDOVI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11.079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NOVA KANALIZACIJA APOLONIA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31.344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2M - KAPELIČANKA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4.225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1M - KAPELIČANKA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2.535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RADNA POVRŠINA M9 - KAPELIČANKA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2.542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KOMORA - KAPELIČANKA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1.801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VAGARSKI SUSTAV LP3400 - PRIBUDIĆ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32.819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1,5M - POTOS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3.045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RAČUNALO HYPER KOMPLET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271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SALAMOREZNICA RGV - M9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1.772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MESOREZNICA HOLEŠ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3.018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TEC M10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2.675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BISEP 150KG - PAVILJON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MLJEVENJE - PRELEC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HLADNJAK - PRELEC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4.480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DGD - KURILOVČAN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3.360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267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DGD - KURILOVČAN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3.360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TEC - M12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3.468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KONTEJNER SKALDIŠNI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8.640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CESTA SKLADIŠTE PRERADE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29.230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KONTEJNER RADIONICA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10.800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ISTOČNI PARKING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18.835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PRLJAVI ULAZ KOBAK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21.026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CRPKA ELEKTROKOVINA BUNAR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6.220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SERVER MARK SKLADIŠTE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6.360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KOSILICA TRAKTOR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4.845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FOTOKOPIRKA CANON 2318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1.006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BUNCEK 3M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7.325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LEDOMAT   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4.587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M2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3.981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HLADNJAK 1200L ČESKO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4.480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SUDOPER INOX ČESKO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PUMPA AMONIJAK MPD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7.035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RENAULT KANGOO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46.040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S VAGOM M7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4.200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KAMION HLADNJAČA IVECO SL175Z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39.859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KOMPLET PULT SA PODNOŽJEM M7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4.198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KOMPLET PULT SA PODNOŽJEM M12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4.198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KOMORE ZA ZRENJE VIG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359.897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IVANČAN M11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1.972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IVANČAN M11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1.972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HOLEŠ 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2.733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HLADNJAK ČESKO M11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4.507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PREŠA ZA ČVARKE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2.368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RAČUNALO HP 3400MT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1.054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RASHLADNA VITRINA JINNY M7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5.633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KOMBI BOJLER M6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2.144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BLAGAJNA S VAGOM M11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4.572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PLATFORMA JUNAD PREVJES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13.333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ELEKTROMONTAŽA M12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2.109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MAŠINA ZA MLJEVENJE BUNCEK M6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2.290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GREE M11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3.797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VALJAK ZA JUNEĆU KOŽU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8.040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PC SUSTAV INTEGRALNI MESNICE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7.017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ZGRADA HLADNJAČA "KOBAK"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420.574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ZRENJA "ROS"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176.017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M14 ZIDARSKI RADOVI, STRUJA, VODA, PLOČICE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43.989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HLADNJAK PRELEC M2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5.294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STROJ ZA VAKUMIRANJE MULTIVAC C500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83.652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MESO M14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19.364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312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MULJNA PUMPA PEDROLO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6.076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VIVAX M14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2.878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RADNI PULT M14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2.490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KOMBI MERCEDES SPRINTER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109.859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RASHLADNI ORMAR LTH M12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3.025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PILA ZA KOSTI HERENČIĆ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2.118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GARNITUTA SJEDEĆA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3.612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2,5M ANĐELO M14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2.741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2,5M ANĐELO M14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2.741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1,5M ANĐELO M14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4.264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HLADNJAK ANĐELO M13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3.655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PULT SA LADICAMA M13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3.158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KOMORA ZA MESO SAŠAMES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12.600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SAŠAMES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13.888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INOX SAŠAMES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2.560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2M - 3R M6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5.040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3,15M -3R M6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8.190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RADNI PULT 3R M13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STOL INOX - 3R M13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2.560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MAŠINA ZA MLJEVENJE 3R - M13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3.150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MAŠINA ZA MLJEVENJE DRAŽIĆ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3.276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CITROEN DS5  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102.958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 VITRINA 3M MATKOVIĆ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2.873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DIZALICA ZA PREVJES BIKOVA 2 KOMADA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29.347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DIZALICA ZA ČETVRTI BIKOVA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7.138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SJEKIRE ROGOVA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3.064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PILA ZA RASJECANJE BIKOVA FROIND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29.680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PILE BIKOVA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8.809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PLATFORMA JUNAD EVISCERACIJA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18.208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KOLICA ZA KUKE GOVEĐE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3.124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STERILIZATOR PILE PRSNE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2.994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KLIJEŠTA ZA SVINJE FROIND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27.604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PERAČ BURAGA U FILEKARI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8.239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PRINTER ZEBRA SKLADIŠTE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4.478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LEDOMAT 250KG ROS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8.098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OXYBABY MJERAČ ZA PLITICE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14.663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ETIKETIRKA SIGMA LIBELA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18.190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DUBINSKA PUMPA GENERO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10.134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RASHLADNI ORMAR LTH M7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2.829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ROŠTILJ PLINSKI M17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1.633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DUBINSKA PUMPA EBARA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13.519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VAGA DIGITRON 6KG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2.048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SERVER CENTRALNI DELL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10.834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KAMION STOČAR "ŠTEGER"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89.167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356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POSLOVNI PROSTOR M6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3.490.000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 VITRINA M1 COSMOPOLIS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5.750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358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RASHL. VITRINA M1 COSMOPOLIS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5.750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359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KOMBI MERCEDES VT751-DF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254.141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KAMION HLADNJAČA DAF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208.551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361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VILIČAR INDOS  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11.646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362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M1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3.900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363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KLIMA UREĐAJ M7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3.900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KAMION HLADNJAČA VOLVO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476.985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KLIJEŠTA ZA OMAMLJIVANJE KROIS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6.116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DIZALICA GOVEDA                                           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7.583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86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Ukupno imovina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25.122.113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projekt nove prerade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18.915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projekt i dozvola za novu pušnicu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18.480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5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projekt nadstrešnice voznog parka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33.344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86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Ukupno imovina u pripremi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70.740</w:t>
            </w:r>
          </w:p>
        </w:tc>
      </w:tr>
      <w:tr w:rsidTr="00F34F41" w:rsidR="00F34F41" w:rsidRPr="00F34F41">
        <w:trPr>
          <w:trHeight w:val="300"/>
        </w:trPr>
        <w:tc>
          <w:tcPr>
            <w:tcW w:type="dxa" w:w="86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NEKRETNINE I POKRETNINE: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25.192.853</w:t>
            </w: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F34F41" w:rsidR="00F34F41" w:rsidRPr="00F34F41">
        <w:trPr>
          <w:trHeight w:val="288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F34F41" w:rsidR="00F34F41" w:rsidRPr="00F34F41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5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Kovač, direktor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34F41" w:rsidP="00F34F41" w:rsidR="00F34F41" w:rsidRPr="00F34F4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F34F4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14:textId="ae57cf4" w14:paraId="ae57cf4" w:rsidRDefault="00AE649C" w:rsidP="004F27AE" w:rsidR="00AE649C" w:rsidRPr="00B76F3C">
      <w:pPr>
        <w:pStyle w:val="NormaleSPIS"/>
        <w15:collapsed w:val="fals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F41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l65" w:type="paragraph">
    <w:name w:val="xl65"/>
    <w:basedOn w:val="Normal"/>
    <w:rsid w:val="00F34F41"/>
    <w:pP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66" w:type="paragraph">
    <w:name w:val="xl66"/>
    <w:basedOn w:val="Normal"/>
    <w:rsid w:val="00F34F4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rsid w:val="00F34F4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true" w:styleId="xl68" w:type="paragraph">
    <w:name w:val="xl68"/>
    <w:basedOn w:val="Normal"/>
    <w:rsid w:val="00F34F4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F34F4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70" w:type="paragraph">
    <w:name w:val="xl70"/>
    <w:basedOn w:val="Normal"/>
    <w:rsid w:val="00F34F41"/>
    <w:pP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71" w:type="paragraph">
    <w:name w:val="xl71"/>
    <w:basedOn w:val="Normal"/>
    <w:rsid w:val="00F34F41"/>
    <w:pPr>
      <w:pBdr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2" w:type="paragraph">
    <w:name w:val="xl72"/>
    <w:basedOn w:val="Normal"/>
    <w:rsid w:val="00F34F4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3" w:type="paragraph">
    <w:name w:val="xl73"/>
    <w:basedOn w:val="Normal"/>
    <w:rsid w:val="00F34F4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74" w:type="paragraph">
    <w:name w:val="xl74"/>
    <w:basedOn w:val="Normal"/>
    <w:rsid w:val="00F34F41"/>
    <w:pP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l65" w:type="paragraph">
    <w:name w:val="xl65"/>
    <w:basedOn w:val="Normal"/>
    <w:rsid w:val="00F34F41"/>
    <w:pP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66" w:type="paragraph">
    <w:name w:val="xl66"/>
    <w:basedOn w:val="Normal"/>
    <w:rsid w:val="00F34F4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rsid w:val="00F34F4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1" w:styleId="xl68" w:type="paragraph">
    <w:name w:val="xl68"/>
    <w:basedOn w:val="Normal"/>
    <w:rsid w:val="00F34F4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F34F4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70" w:type="paragraph">
    <w:name w:val="xl70"/>
    <w:basedOn w:val="Normal"/>
    <w:rsid w:val="00F34F41"/>
    <w:pP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71" w:type="paragraph">
    <w:name w:val="xl71"/>
    <w:basedOn w:val="Normal"/>
    <w:rsid w:val="00F34F41"/>
    <w:pPr>
      <w:pBdr>
        <w:bottom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2" w:type="paragraph">
    <w:name w:val="xl72"/>
    <w:basedOn w:val="Normal"/>
    <w:rsid w:val="00F34F4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3" w:type="paragraph">
    <w:name w:val="xl73"/>
    <w:basedOn w:val="Normal"/>
    <w:rsid w:val="00F34F4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74" w:type="paragraph">
    <w:name w:val="xl74"/>
    <w:basedOn w:val="Normal"/>
    <w:rsid w:val="00F34F41"/>
    <w:pP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St-55/2019-3</izvorni_sadrzaj>
    <derivirana_varijabla naziv="DomainObject.Oznaka_1">St-55/2019-3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St-55/2019-3</izvorni_sadrzaj>
    <derivirana_varijabla naziv="DomainObject.PoslovniBrojDokumenta_1">St-55/2019-3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7F93D-5C58-429B-9C97-D171170B6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2445</properties:Words>
  <properties:Characters>10891</properties:Characters>
  <properties:Lines>1633</properties:Lines>
  <properties:Paragraphs>1595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St-55/2019-3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