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4347" w14:paraId="74a434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2E2082">
        <w:t>2444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2E2082">
        <w:rPr>
          <w:lang w:val="hr-HR"/>
        </w:rPr>
        <w:t>TRIMUS d</w:t>
      </w:r>
      <w:r w:rsidR="0096732B">
        <w:rPr>
          <w:lang w:val="hr-HR"/>
        </w:rPr>
        <w:t>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2E2082">
        <w:rPr>
          <w:lang w:val="hr-HR"/>
        </w:rPr>
        <w:t xml:space="preserve"> Drvenik Mali (Grad Trogir), Drvenik Mali bb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2E2082">
        <w:rPr>
          <w:lang w:val="hr-HR"/>
        </w:rPr>
        <w:t>43609245745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2E2082">
        <w:rPr>
          <w:lang w:val="hr-HR"/>
        </w:rPr>
        <w:t xml:space="preserve"> 060041742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2E2082" w:rsidRPr="002E2082">
        <w:rPr>
          <w:lang w:val="hr-HR"/>
        </w:rPr>
        <w:t>TRIMUS d.o.o., Drvenik Mali (Grad Trogir), Drvenik Mali bb, OIB: 43609245745, MBS: 060041742</w:t>
      </w:r>
      <w:r w:rsidR="002E2082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343D5">
        <w:rPr>
          <w:lang w:val="hr-HR"/>
        </w:rPr>
        <w:t xml:space="preserve"> 12</w:t>
      </w:r>
      <w:r w:rsidR="00822B62">
        <w:rPr>
          <w:lang w:val="hr-HR"/>
        </w:rPr>
        <w:t xml:space="preserve"> sati i </w:t>
      </w:r>
      <w:r w:rsidR="00F343D5">
        <w:rPr>
          <w:lang w:val="hr-HR"/>
        </w:rPr>
        <w:t>20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F343D5">
        <w:t>Jelenko Lehki, dipl.pravnik iz Zagreba, Pavla Hatza 10, OIB:96068307857.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2E2082" w:rsidRPr="002E2082">
        <w:rPr>
          <w:lang w:val="hr-HR"/>
        </w:rPr>
        <w:t xml:space="preserve">TRIMUS d.o.o., Drvenik Mali (Grad Trogir), Drvenik Mali bb, OIB: 43609245745, MBS: 060041742.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AC259A">
        <w:rPr>
          <w:lang w:val="hr-HR"/>
        </w:rPr>
        <w:t>27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F343D5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9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AC259A">
      <w:t>4</w:t>
    </w:r>
    <w:r w:rsidR="002E2082">
      <w:t>44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4993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DE18E5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343D5"/>
    <w:rsid w:val="00F442A0"/>
    <w:rsid w:val="00F46D88"/>
    <w:rsid w:val="00F635C0"/>
    <w:rsid w:val="00F63B57"/>
    <w:rsid w:val="00F6467F"/>
    <w:rsid w:val="00F862B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4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9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9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9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9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4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9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9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9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9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2444</izvorni_sadrzaj>
    <derivirana_varijabla naziv="DomainObject.Predmet.Broj_1">2444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St-2444/2015</izvorni_sadrzaj>
    <derivirana_varijabla naziv="DomainObject.Predmet.OznakaBroj_1">St-2444/2015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TRIMUS, društvo s ograničenom odgovornošću za građevinarstvo trgovinu i usluge</izvorni_sadrzaj>
    <derivirana_varijabla naziv="DomainObject.Predmet.ProtustrankaFormated_1">  TRIMUS, društvo s ograničenom odgovornošću za građevinarstvo trgovinu i usluge</derivirana_varijabla>
  </DomainObject.Predmet.ProtustrankaFormated>
  <DomainObject.Predmet.ProtustrankaFormatedOIB>
    <izvorni_sadrzaj>  TRIMUS, društvo s ograničenom odgovornošću za građevinarstvo trgovinu i usluge, OIB 43609245745</izvorni_sadrzaj>
    <derivirana_varijabla naziv="DomainObject.Predmet.ProtustrankaFormatedOIB_1">  TRIMUS, društvo s ograničenom odgovornošću za građevinarstvo trgovinu i usluge, OIB 43609245745</derivirana_varijabla>
  </DomainObject.Predmet.ProtustrankaFormatedOIB>
  <DomainObject.Predmet.ProtustrankaFormatedWithAdress>
    <izvorni_sadrzaj> TRIMUS, društvo s ograničenom odgovornošću za građevinarstvo trgovinu i usluge, Drvenik Mali/bb, 21225 Drvenik Mali</izvorni_sadrzaj>
    <derivirana_varijabla naziv="DomainObject.Predmet.ProtustrankaFormatedWithAdress_1"> TRIMUS, društvo s ograničenom odgovornošću za građevinarstvo trgovinu i usluge, Drvenik Mali/bb, 21225 Drvenik Mali</derivirana_varijabla>
  </DomainObject.Predmet.ProtustrankaFormatedWithAdress>
  <DomainObject.Predmet.ProtustrankaFormatedWithAdressOIB>
    <izvorni_sadrzaj> TRIMUS, društvo s ograničenom odgovornošću za građevinarstvo trgovinu i usluge, OIB 43609245745, Drvenik Mali/bb, 21225 Drvenik Mali</izvorni_sadrzaj>
    <derivirana_varijabla naziv="DomainObject.Predmet.ProtustrankaFormatedWithAdressOIB_1"> TRIMUS, društvo s ograničenom odgovornošću za građevinarstvo trgovinu i usluge, OIB 43609245745, Drvenik Mali/bb, 21225 Drvenik Mali</derivirana_varijabla>
  </DomainObject.Predmet.ProtustrankaFormatedWithAdressOIB>
  <DomainObject.Predmet.ProtustrankaWithAdress>
    <izvorni_sadrzaj>TRIMUS, društvo s ograničenom odgovornošću za građevinarstvo trgovinu i usluge Drvenik Mali/bb, 21225 Drvenik Mali</izvorni_sadrzaj>
    <derivirana_varijabla naziv="DomainObject.Predmet.ProtustrankaWithAdress_1">TRIMUS, društvo s ograničenom odgovornošću za građevinarstvo trgovinu i usluge Drvenik Mali/bb, 21225 Drvenik Mali</derivirana_varijabla>
  </DomainObject.Predmet.ProtustrankaWithAdress>
  <DomainObject.Predmet.ProtustrankaWithAdressOIB>
    <izvorni_sadrzaj>TRIMUS, društvo s ograničenom odgovornošću za građevinarstvo trgovinu i usluge, OIB 43609245745, Drvenik Mali/bb, 21225 Drvenik Mali</izvorni_sadrzaj>
    <derivirana_varijabla naziv="DomainObject.Predmet.ProtustrankaWithAdressOIB_1">TRIMUS, društvo s ograničenom odgovornošću za građevinarstvo trgovinu i usluge, OIB 43609245745, Drvenik Mali/bb, 21225 Drvenik Mali</derivirana_varijabla>
  </DomainObject.Predmet.ProtustrankaWithAdressOIB>
  <DomainObject.Predmet.ProtustrankaNazivFormated>
    <izvorni_sadrzaj>TRIMUS, društvo s ograničenom odgovornošću za građevinarstvo trgovinu i usluge</izvorni_sadrzaj>
    <derivirana_varijabla naziv="DomainObject.Predmet.ProtustrankaNazivFormated_1">TRIMUS, društvo s ograničenom odgovornošću za građevinarstvo trgovinu i usluge</derivirana_varijabla>
  </DomainObject.Predmet.ProtustrankaNazivFormated>
  <DomainObject.Predmet.ProtustrankaNazivFormatedOIB>
    <izvorni_sadrzaj>TRIMUS, društvo s ograničenom odgovornošću za građevinarstvo trgovinu i usluge, OIB 43609245745</izvorni_sadrzaj>
    <derivirana_varijabla naziv="DomainObject.Predmet.ProtustrankaNazivFormatedOIB_1">TRIMUS, društvo s ograničenom odgovornošću za građevinarstvo trgovinu i usluge, OIB 43609245745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24580.38</izvorni_sadrzaj>
    <derivirana_varijabla naziv="DomainObject.Predmet.TrenutnaVrijednost_1">24580.38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TRIMUS, društvo s ograničenom odgovornošću za građevinarstvo trgovinu i usluge</item>
    </izvorni_sadrzaj>
    <derivirana_varijabla naziv="DomainObject.Predmet.ProtuStrankaListFormated_1">
      <item>TRIMUS, društvo s ograničenom odgovornošću za građevinarstvo trgovinu i usluge</item>
    </derivirana_varijabla>
  </DomainObject.Predmet.ProtuStrankaListFormated>
  <DomainObject.Predmet.ProtuStrankaListFormatedOIB>
    <izvorni_sadrzaj>
      <item>TRIMUS, društvo s ograničenom odgovornošću za građevinarstvo trgovinu i usluge, OIB 43609245745</item>
    </izvorni_sadrzaj>
    <derivirana_varijabla naziv="DomainObject.Predmet.ProtuStrankaListFormatedOIB_1">
      <item>TRIMUS, društvo s ograničenom odgovornošću za građevinarstvo trgovinu i usluge, OIB 43609245745</item>
    </derivirana_varijabla>
  </DomainObject.Predmet.ProtuStrankaListFormatedOIB>
  <DomainObject.Predmet.ProtuStrankaListFormatedWithAdress>
    <izvorni_sadrzaj>
      <item>TRIMUS, društvo s ograničenom odgovornošću za građevinarstvo trgovinu i usluge, Drvenik Mali/bb, 21225 Drvenik Mali</item>
    </izvorni_sadrzaj>
    <derivirana_varijabla naziv="DomainObject.Predmet.ProtuStrankaListFormatedWithAdress_1">
      <item>TRIMUS, društvo s ograničenom odgovornošću za građevinarstvo trgovinu i usluge, Drvenik Mali/bb, 21225 Drvenik Mali</item>
    </derivirana_varijabla>
  </DomainObject.Predmet.ProtuStrankaListFormatedWithAdress>
  <DomainObject.Predmet.ProtuStrankaListFormatedWithAdressOIB>
    <izvorni_sadrzaj>
      <item>TRIMUS, društvo s ograničenom odgovornošću za građevinarstvo trgovinu i usluge, OIB 43609245745, Drvenik Mali/bb, 21225 Drvenik Mali</item>
    </izvorni_sadrzaj>
    <derivirana_varijabla naziv="DomainObject.Predmet.ProtuStrankaListFormatedWithAdressOIB_1">
      <item>TRIMUS, društvo s ograničenom odgovornošću za građevinarstvo trgovinu i usluge, OIB 43609245745, Drvenik Mali/bb, 21225 Drvenik Mali</item>
    </derivirana_varijabla>
  </DomainObject.Predmet.ProtuStrankaListFormatedWithAdressOIB>
  <DomainObject.Predmet.ProtuStrankaListNazivFormated>
    <izvorni_sadrzaj>
      <item>TRIMUS, društvo s ograničenom odgovornošću za građevinarstvo trgovinu i usluge</item>
    </izvorni_sadrzaj>
    <derivirana_varijabla naziv="DomainObject.Predmet.ProtuStrankaListNazivFormated_1">
      <item>TRIMUS, društvo s ograničenom odgovornošću za građevinarstvo trgovinu i usluge</item>
    </derivirana_varijabla>
  </DomainObject.Predmet.ProtuStrankaListNazivFormated>
  <DomainObject.Predmet.ProtuStrankaListNazivFormatedOIB>
    <izvorni_sadrzaj>
      <item>TRIMUS, društvo s ograničenom odgovornošću za građevinarstvo trgovinu i usluge, OIB 43609245745</item>
    </izvorni_sadrzaj>
    <derivirana_varijabla naziv="DomainObject.Predmet.ProtuStrankaListNazivFormatedOIB_1">
      <item>TRIMUS, društvo s ograničenom odgovornošću za građevinarstvo trgovinu i usluge, OIB 43609245745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TRIMUS, društvo s ograničenom odgovornošću za građevinarstvo trgovinu i usluge</izvorni_sadrzaj>
    <derivirana_varijabla naziv="DomainObject.Predmet.ProtustrankaIDrugi_1">TRIMUS, društvo s ograničenom odgovornošću za građevinarstvo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TRIMUS, društvo s ograničenom odgovornošću za građevinarstvo trgovinu i usluge, OIB 43609245745, Drvenik Mali/bb, 21225 Drvenik Mali</izvorni_sadrzaj>
    <derivirana_varijabla naziv="DomainObject.Predmet.ProtustrankaIDrugiAdressOIB_1">TRIMUS, društvo s ograničenom odgovornošću za građevinarstvo trgovinu i usluge, OIB 43609245745, Drvenik Mali/bb, 21225 Drvenik Mali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TRIMUS, društvo s ograničenom odgovornošću za građevinarstvo trgovinu i usluge</item>
      <item>FINANCIJSKA AGENCIJA, RC SPLIT</item>
    </izvorni_sadrzaj>
    <derivirana_varijabla naziv="DomainObject.Predmet.SudioniciListNaziv_1">
      <item>TRIMUS, društvo s ograničenom odgovornošću za građevinarstvo trgovinu i usluge</item>
      <item>FINANCIJSKA AGENCIJA, RC SPLIT</item>
    </derivirana_varijabla>
  </DomainObject.Predmet.SudioniciListNaziv>
  <DomainObject.Predmet.SudioniciListAdressOIB>
    <izvorni_sadrzaj>
      <item>TRIMUS, društvo s ograničenom odgovornošću za građevinarstvo trgovinu i usluge, OIB 43609245745, Drvenik Mali/bb,21225 Drvenik Mali</item>
      <item>FINANCIJSKA AGENCIJA, RC SPLIT, OIB 85821130368, Mažuranićevo šetalište 24 b,21000 Split</item>
    </izvorni_sadrzaj>
    <derivirana_varijabla naziv="DomainObject.Predmet.SudioniciListAdressOIB_1">
      <item>TRIMUS, društvo s ograničenom odgovornošću za građevinarstvo trgovinu i usluge, OIB 43609245745, Drvenik Mali/bb,21225 Drvenik Mali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43609245745</item>
      <item>, OIB 85821130368</item>
    </izvorni_sadrzaj>
    <derivirana_varijabla naziv="DomainObject.Predmet.SudioniciListNazivOIB_1">
      <item>, OIB 43609245745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611</properties:Words>
  <properties:Characters>3340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2016-04-21T10:19:00Z</dcterms:created>
  <dc:creator>Lari Glavaš</dc:creator>
  <cp:lastModifiedBy>Lari Glavaš</cp:lastModifiedBy>
  <cp:lastPrinted>2016-04-21T10:19:00Z</cp:lastPrinted>
  <dcterms:modified xmlns:xsi="http://www.w3.org/2001/XMLSchema-instance" xsi:type="dcterms:W3CDTF">2016-04-21T10:19:00Z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