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fdc6" w14:paraId="b2dfdc6" w:rsidRDefault="0097040B" w:rsidP="002635B3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2635B3">
        <w:t>5218/16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2635B3" w:rsidRPr="00CE4481">
        <w:t>PILANA DRVOREZ d.o.o., Blatuša, Blatuša bb, OIB: 96082590857</w:t>
      </w:r>
      <w:r w:rsidRPr="00FC4653">
        <w:t xml:space="preserve">, rješavajući po prijedlogu stečajnog upravitelja, radi razrješenja dužnosti stečajnog upravitelja, </w:t>
      </w:r>
      <w:r w:rsidR="002635B3">
        <w:t>dana 23. veljače 2018. godine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2635B3" w:rsidP="001E174F" w:rsidR="008A56FB" w:rsidRPr="00FC4653">
      <w:pPr>
        <w:pStyle w:val="Odlomakpopisa"/>
        <w:numPr>
          <w:ilvl w:val="0"/>
          <w:numId w:val="3"/>
        </w:numPr>
      </w:pPr>
      <w:r w:rsidRPr="00CE4481">
        <w:t>Bojana Sajko iz Zagreba, Bužanova 15, OIB: 64449452864</w:t>
      </w:r>
      <w:r w:rsidR="001E174F">
        <w:t xml:space="preserve">, </w:t>
      </w:r>
      <w:r w:rsidR="006B600E" w:rsidRPr="00FC4653">
        <w:t xml:space="preserve">razrješava se dužnosti stečajnog upravitelja dužnika </w:t>
      </w:r>
      <w:r w:rsidRPr="00CE4481">
        <w:t>PILANA DRVOREZ d.o.o., Blatuša, Blatuša bb, OIB: 96082590857</w:t>
      </w:r>
      <w:r w:rsidR="006B600E" w:rsidRPr="00FC4653">
        <w:t xml:space="preserve">. </w:t>
      </w:r>
    </w:p>
    <w:p w:rsidRDefault="00DD3F62" w:rsidP="002635B3" w:rsidR="004C20D2" w:rsidRPr="00FC4653">
      <w:pPr>
        <w:pStyle w:val="Odlomakpopisa"/>
        <w:numPr>
          <w:ilvl w:val="0"/>
          <w:numId w:val="3"/>
        </w:numPr>
      </w:pPr>
      <w:r>
        <w:t>Tomislav Orehovec iz Zagreba, Smičiklasova 18, OIB: 02009648274</w:t>
      </w:r>
      <w:r w:rsidR="00DB69FC">
        <w:t>,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2635B3" w:rsidRPr="00CE4481">
        <w:t>PILANA DRVOREZ d.o.o., Blatuša, Blatuša bb, OIB: 96082590857</w:t>
      </w:r>
      <w:r w:rsidR="002635B3">
        <w:t>.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5258C2" w:rsidRPr="00FC4653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DB69FC">
        <w:t xml:space="preserve">21. </w:t>
      </w:r>
      <w:r w:rsidR="001E174F">
        <w:t>p</w:t>
      </w:r>
      <w:r w:rsidR="00DB69FC">
        <w:t xml:space="preserve">rosinca </w:t>
      </w:r>
      <w:r>
        <w:t>2017.</w:t>
      </w:r>
      <w:r w:rsidR="000B3E4B" w:rsidRPr="00FC4653">
        <w:t xml:space="preserve"> nad dužnikom </w:t>
      </w:r>
      <w:r w:rsidR="002635B3" w:rsidRPr="00CE4481">
        <w:t>PILANA DRVOREZ d.o.o., Blatuša, Blatuša bb, OIB: 96082590857</w:t>
      </w:r>
      <w:r w:rsidR="00DB69FC">
        <w:t xml:space="preserve"> 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2635B3">
        <w:t xml:space="preserve"> 110.</w:t>
      </w:r>
      <w:r w:rsidR="00DB69FC">
        <w:t xml:space="preserve"> stavka</w:t>
      </w:r>
      <w:r w:rsidR="009D6EF3" w:rsidRPr="00FC4653">
        <w:t xml:space="preserve"> </w:t>
      </w:r>
      <w:r w:rsidR="002635B3">
        <w:t>1.</w:t>
      </w:r>
      <w:r w:rsidR="009D6EF3" w:rsidRPr="00FC4653">
        <w:t xml:space="preserve"> SZ-a ( NN </w:t>
      </w:r>
      <w:r w:rsidR="003A49B9">
        <w:t>71/15</w:t>
      </w:r>
      <w:r w:rsidR="00DB69FC">
        <w:t>) i</w:t>
      </w:r>
      <w:r w:rsidR="003A49B9">
        <w:t xml:space="preserve"> </w:t>
      </w:r>
      <w:r w:rsidR="000B3E4B" w:rsidRPr="00FC4653">
        <w:t xml:space="preserve">imenovan </w:t>
      </w:r>
      <w:r w:rsidR="003A49B9">
        <w:t xml:space="preserve">je </w:t>
      </w:r>
      <w:r w:rsidR="000B3E4B" w:rsidRPr="00FC4653">
        <w:t>stečajni upravitelj</w:t>
      </w:r>
      <w:r w:rsidR="001E174F">
        <w:t xml:space="preserve"> </w:t>
      </w:r>
      <w:r w:rsidR="00DD3F62" w:rsidRPr="00CE4481">
        <w:t>Bojana Sajko iz Zagreba, Bužanova 15, OIB: 64449452864</w:t>
      </w:r>
      <w:r w:rsidR="00DB69FC">
        <w:t>.</w:t>
      </w:r>
      <w:r w:rsidR="003A49B9" w:rsidRPr="003A49B9">
        <w:t xml:space="preserve"> </w:t>
      </w:r>
      <w:r w:rsidR="00C456C8">
        <w:t>Podneskom od 3</w:t>
      </w:r>
      <w:r w:rsidR="00DD3F62">
        <w:t xml:space="preserve">.siječnja </w:t>
      </w:r>
      <w:r w:rsidR="001E174F">
        <w:t>2018</w:t>
      </w:r>
      <w:r w:rsidR="003A49B9">
        <w:t xml:space="preserve">. </w:t>
      </w:r>
      <w:r w:rsidR="001E174F">
        <w:t>imenovan</w:t>
      </w:r>
      <w:r w:rsidR="00DD3F62">
        <w:t>i</w:t>
      </w:r>
      <w:r w:rsidR="003B2A53" w:rsidRPr="00FC4653">
        <w:t xml:space="preserve"> </w:t>
      </w:r>
      <w:r w:rsidR="001E174F">
        <w:t>je podnio</w:t>
      </w:r>
      <w:r w:rsidR="000B3E4B" w:rsidRPr="00FC4653">
        <w:t xml:space="preserve"> zahtjev za </w:t>
      </w:r>
      <w:r w:rsidR="00C456C8">
        <w:t xml:space="preserve">razrješenje navodeći da je rješenjem Ministarstva pravosuđa od 20. </w:t>
      </w:r>
      <w:r w:rsidR="00DD3F62">
        <w:t>studenog</w:t>
      </w:r>
      <w:r w:rsidR="00C456C8">
        <w:t xml:space="preserve"> 2017. privremeno izuzet od dodjele novih predmeta.</w:t>
      </w:r>
    </w:p>
    <w:p w:rsidRDefault="006F52B0" w:rsidP="00DD3F62" w:rsidR="00E2474F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>, imenovati novoga primjenom članka 84</w:t>
      </w:r>
      <w:r w:rsidR="001E174F">
        <w:t xml:space="preserve"> stavka 1</w:t>
      </w:r>
      <w:r w:rsidR="005258C2" w:rsidRPr="00FC4653">
        <w:t xml:space="preserve"> SZ-a (NN 71/15)</w:t>
      </w:r>
      <w:r w:rsidR="001E174F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5258C2" w:rsidP="001E174F" w:rsidR="005258C2" w:rsidRPr="00FC4653">
      <w:r w:rsidRPr="00FC4653">
        <w:t xml:space="preserve">           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DD3F62">
        <w:t>23</w:t>
      </w:r>
      <w:r w:rsidR="001E174F">
        <w:t>. veljače 2018</w:t>
      </w:r>
      <w:r w:rsidR="00B84D54" w:rsidRPr="00FC4653">
        <w:t>.</w:t>
      </w:r>
      <w:r w:rsidR="00DD3F62">
        <w:t xml:space="preserve"> 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DD3F62">
      <w:pPr>
        <w:pStyle w:val="Uvuenotijeloteksta"/>
        <w:ind w:firstLine="141" w:left="1983"/>
        <w:jc w:val="right"/>
      </w:pPr>
      <w:r w:rsidRPr="00FC4653">
        <w:t xml:space="preserve">                                     </w:t>
      </w:r>
      <w:r w:rsidR="00DD3F62">
        <w:t xml:space="preserve">     </w:t>
      </w:r>
      <w:r w:rsidRPr="00FC4653">
        <w:t xml:space="preserve">       Vesna Sremac Šoštar</w:t>
      </w:r>
      <w:r w:rsidR="00DD3F62">
        <w:t>,v.r.</w:t>
      </w:r>
    </w:p>
    <w:p w:rsidRDefault="00DD3F62" w:rsidP="00D338FD" w:rsidR="00DD3F62">
      <w:pPr>
        <w:pStyle w:val="Uvuenotijeloteksta"/>
        <w:ind w:firstLine="141" w:left="1983"/>
        <w:jc w:val="right"/>
      </w:pPr>
      <w:r>
        <w:t>Za točnost otpravka</w:t>
      </w:r>
    </w:p>
    <w:p w:rsidRDefault="00DD3F62" w:rsidP="00DD3F62" w:rsidR="008D5B22" w:rsidRPr="00FC4653">
      <w:pPr>
        <w:jc w:val="right"/>
      </w:pPr>
      <w:r>
        <w:t>Matea Bizjak</w:t>
      </w:r>
    </w:p>
    <w:p w:rsidRDefault="00DD3F62" w:rsidP="00DD3F62" w:rsidR="00DD3F62">
      <w:pPr>
        <w:ind w:firstLine="0"/>
      </w:pPr>
    </w:p>
    <w:p w:rsidRDefault="00DD3F62" w:rsidP="00DD3F62" w:rsidR="00DD3F62">
      <w:pPr>
        <w:ind w:firstLine="0"/>
      </w:pPr>
    </w:p>
    <w:p w:rsidRDefault="00DD3F62" w:rsidP="00DD3F62" w:rsidR="00DD3F62">
      <w:pPr>
        <w:ind w:firstLine="0"/>
      </w:pPr>
    </w:p>
    <w:p w:rsidRDefault="00DD3F62" w:rsidP="00DD3F62" w:rsidR="00DD3F62">
      <w:pPr>
        <w:ind w:firstLine="0"/>
      </w:pPr>
    </w:p>
    <w:p w:rsidRDefault="00DD3F62" w:rsidP="00DD3F62" w:rsidR="00DD3F62">
      <w:pPr>
        <w:ind w:firstLine="0"/>
      </w:pPr>
    </w:p>
    <w:p w:rsidRDefault="002179C2" w:rsidP="00DD3F62" w:rsidR="008E6585">
      <w:pPr>
        <w:ind w:firstLine="0"/>
      </w:pPr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D3F62" w:rsidP="00DD3F62" w:rsidR="00DD3F62">
      <w:pPr>
        <w:ind w:firstLine="0"/>
      </w:pPr>
    </w:p>
    <w:p w:rsidRDefault="000531CA" w:rsidP="00DD3F62" w:rsidR="000531CA" w:rsidRPr="00FC4653">
      <w:pPr>
        <w:pStyle w:val="Odlomakpopisa"/>
        <w:ind w:firstLine="0"/>
      </w:pPr>
    </w:p>
    <w:sectPr w:rsidSect="002179C2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381" w:rsidP="003B2A53" w:rsidR="00E93381">
      <w:r>
        <w:separator/>
      </w:r>
    </w:p>
  </w:endnote>
  <w:endnote w:id="0" w:type="continuationSeparator">
    <w:p w:rsidRDefault="00E93381" w:rsidP="003B2A53" w:rsidR="00E93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6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381" w:rsidP="003B2A53" w:rsidR="00E93381">
      <w:r>
        <w:separator/>
      </w:r>
    </w:p>
  </w:footnote>
  <w:footnote w:id="0" w:type="continuationSeparator">
    <w:p w:rsidRDefault="00E93381" w:rsidP="003B2A53" w:rsidR="00E93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45765A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  48 St-</w:t>
    </w:r>
    <w:r w:rsidR="00DD3F62">
      <w:rPr>
        <w:rStyle w:val="Brojstranice"/>
      </w:rPr>
      <w:t>5218/16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7D6418"/>
    <w:multiLevelType w:val="hybridMultilevel"/>
    <w:tmpl w:val="9836D94A"/>
    <w:lvl w:tplc="552E3B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635B3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5765A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456C8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3F62"/>
    <w:rsid w:val="00DD7DC5"/>
    <w:rsid w:val="00DE242F"/>
    <w:rsid w:val="00DE5AB8"/>
    <w:rsid w:val="00E13B7D"/>
    <w:rsid w:val="00E2474F"/>
    <w:rsid w:val="00E25D0C"/>
    <w:rsid w:val="00E614F7"/>
    <w:rsid w:val="00E71F92"/>
    <w:rsid w:val="00E83465"/>
    <w:rsid w:val="00E93381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D3F62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DD3F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D3F62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DD3F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St-5218/2016</izvorni_sadrzaj>
    <derivirana_varijabla naziv="DomainObject.Predmet.OznakaBroj_1">St-5218/2016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DRVOREZ d.o.o. zastupanog po punomoćniku MILAN MILIĆ</izvorni_sadrzaj>
    <derivirana_varijabla naziv="DomainObject.Predmet.ProtustrankaFormated_1">  PILANA DRVOREZ d.o.o. zastupanog po punomoćniku MILAN MILIĆ</derivirana_varijabla>
  </DomainObject.Predmet.ProtustrankaFormated>
  <DomainObject.Predmet.ProtustrankaFormatedOIB>
    <izvorni_sadrzaj>  PILANA DRVOREZ d.o.o., OIB 96082590857 zastupanog po punomoćniku MILAN MILIĆ</izvorni_sadrzaj>
    <derivirana_varijabla naziv="DomainObject.Predmet.ProtustrankaFormatedOIB_1">  PILANA DRVOREZ d.o.o., OIB 96082590857 zastupanog po punomoćniku MILAN MILIĆ</derivirana_varijabla>
  </DomainObject.Predmet.ProtustrankaFormatedOIB>
  <DomainObject.Predmet.ProtustrankaFormatedWithAdress>
    <izvorni_sadrzaj> PILANA DRVOREZ d.o.o., Blatuša bb, 44410 Blatuša zastupanog po punomoćniku MILAN MILIĆ</izvorni_sadrzaj>
    <derivirana_varijabla naziv="DomainObject.Predmet.ProtustrankaFormatedWithAdress_1"> PILANA DRVOREZ d.o.o., Blatuša bb, 44410 Blatuša zastupanog po punomoćniku MILAN MILIĆ</derivirana_varijabla>
  </DomainObject.Predmet.ProtustrankaFormatedWithAdress>
  <DomainObject.Predmet.ProtustrankaFormatedWithAdressOIB>
    <izvorni_sadrzaj> PILANA DRVOREZ d.o.o., OIB 96082590857, Blatuša bb, 44410 Blatuša zastupanog po punomoćniku MILAN MILIĆ</izvorni_sadrzaj>
    <derivirana_varijabla naziv="DomainObject.Predmet.ProtustrankaFormatedWithAdressOIB_1"> PILANA DRVOREZ d.o.o., OIB 96082590857, Blatuša bb, 44410 Blatuša zastupanog po punomoćniku MILAN MILIĆ</derivirana_varijabla>
  </DomainObject.Predmet.ProtustrankaFormatedWithAdressOIB>
  <DomainObject.Predmet.ProtustrankaWithAdress>
    <izvorni_sadrzaj>PILANA DRVOREZ d.o.o. Blatuša bb, 44410 Blatuša</izvorni_sadrzaj>
    <derivirana_varijabla naziv="DomainObject.Predmet.ProtustrankaWithAdress_1">PILANA DRVOREZ d.o.o. Blatuša bb, 44410 Blatuša</derivirana_varijabla>
  </DomainObject.Predmet.ProtustrankaWithAdress>
  <DomainObject.Predmet.ProtustrankaWithAdressOIB>
    <izvorni_sadrzaj>PILANA DRVOREZ d.o.o., OIB 96082590857, Blatuša bb, 44410 Blatuša</izvorni_sadrzaj>
    <derivirana_varijabla naziv="DomainObject.Predmet.ProtustrankaWithAdressOIB_1">PILANA DRVOREZ d.o.o., OIB 96082590857, Blatuša bb, 44410 Blatuša</derivirana_varijabla>
  </DomainObject.Predmet.ProtustrankaWithAdressOIB>
  <DomainObject.Predmet.ProtustrankaNazivFormated>
    <izvorni_sadrzaj>PILANA DRVOREZ d.o.o.</izvorni_sadrzaj>
    <derivirana_varijabla naziv="DomainObject.Predmet.ProtustrankaNazivFormated_1">PILANA DRVOREZ d.o.o.</derivirana_varijabla>
  </DomainObject.Predmet.ProtustrankaNazivFormated>
  <DomainObject.Predmet.ProtustrankaNazivFormatedOIB>
    <izvorni_sadrzaj>PILANA DRVOREZ d.o.o., OIB 96082590857</izvorni_sadrzaj>
    <derivirana_varijabla naziv="DomainObject.Predmet.ProtustrankaNazivFormatedOIB_1">PILANA DRVOREZ d.o.o., OIB 96082590857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DRVOREZ d.o.o. zastupanog po punomoćniku MILAN MILIĆ</item>
    </izvorni_sadrzaj>
    <derivirana_varijabla naziv="DomainObject.Predmet.ProtuStrankaListFormated_1">
      <item>PILANA DRVOREZ d.o.o. zastupanog po punomoćniku MILAN MILIĆ</item>
    </derivirana_varijabla>
  </DomainObject.Predmet.ProtuStrankaListFormated>
  <DomainObject.Predmet.ProtuStrankaListFormatedOIB>
    <izvorni_sadrzaj>
      <item>PILANA DRVOREZ d.o.o., OIB 96082590857 zastupanog po punomoćniku MILAN MILIĆ</item>
    </izvorni_sadrzaj>
    <derivirana_varijabla naziv="DomainObject.Predmet.ProtuStrankaListFormatedOIB_1">
      <item>PILANA DRVOREZ d.o.o., OIB 96082590857 zastupanog po punomoćniku MILAN MILIĆ</item>
    </derivirana_varijabla>
  </DomainObject.Predmet.ProtuStrankaListFormatedOIB>
  <DomainObject.Predmet.ProtuStrankaListFormatedWithAdress>
    <izvorni_sadrzaj>
      <item>PILANA DRVOREZ d.o.o., Blatuša bb, 44410 Blatuša zastupanog po punomoćniku MILAN MILIĆ</item>
    </izvorni_sadrzaj>
    <derivirana_varijabla naziv="DomainObject.Predmet.ProtuStrankaListFormatedWithAdress_1">
      <item>PILANA DRVOREZ d.o.o., Blatuša bb, 44410 Blatuša zastupanog po punomoćniku MILAN MILIĆ</item>
    </derivirana_varijabla>
  </DomainObject.Predmet.ProtuStrankaListFormatedWithAdress>
  <DomainObject.Predmet.ProtuStrankaListFormatedWithAdressOIB>
    <izvorni_sadrzaj>
      <item>PILANA DRVOREZ d.o.o., OIB 96082590857, Blatuša bb, 44410 Blatuša zastupanog po punomoćniku MILAN MILIĆ</item>
    </izvorni_sadrzaj>
    <derivirana_varijabla naziv="DomainObject.Predmet.ProtuStrankaListFormatedWithAdressOIB_1">
      <item>PILANA DRVOREZ d.o.o., OIB 96082590857, Blatuša bb, 44410 Blatuša zastupanog po punomoćniku MILAN MILIĆ</item>
    </derivirana_varijabla>
  </DomainObject.Predmet.ProtuStrankaListFormatedWithAdressOIB>
  <DomainObject.Predmet.ProtuStrankaListNazivFormated>
    <izvorni_sadrzaj>
      <item>PILANA DRVOREZ d.o.o.</item>
    </izvorni_sadrzaj>
    <derivirana_varijabla naziv="DomainObject.Predmet.ProtuStrankaListNazivFormated_1">
      <item>PILANA DRVOREZ d.o.o.</item>
    </derivirana_varijabla>
  </DomainObject.Predmet.ProtuStrankaListNazivFormated>
  <DomainObject.Predmet.ProtuStrankaListNazivFormatedOIB>
    <izvorni_sadrzaj>
      <item>PILANA DRVOREZ d.o.o., OIB 96082590857</item>
    </izvorni_sadrzaj>
    <derivirana_varijabla naziv="DomainObject.Predmet.ProtuStrankaListNazivFormatedOIB_1">
      <item>PILANA DRVOREZ d.o.o., OIB 96082590857</item>
    </derivirana_varijabla>
  </DomainObject.Predmet.ProtuStrankaListNazivFormatedOIB>
  <DomainObject.Predmet.OstaliListFormated>
    <izvorni_sadrzaj>
      <item>MILAN MILIĆ punomoćnik sudionika u postupku PILANA DRVOREZ d.o.o.</item>
    </izvorni_sadrzaj>
    <derivirana_varijabla naziv="DomainObject.Predmet.OstaliListFormated_1">
      <item>MILAN MILIĆ punomoćnik sudionika u postupku PILANA DRVOREZ d.o.o.</item>
    </derivirana_varijabla>
  </DomainObject.Predmet.OstaliListFormated>
  <DomainObject.Predmet.OstaliListFormatedOIB>
    <izvorni_sadrzaj>
      <item>MILAN MILIĆ, OIB 52589106621 punomoćnik sudionika u postupku PILANA DRVOREZ d.o.o.</item>
    </izvorni_sadrzaj>
    <derivirana_varijabla naziv="DomainObject.Predmet.OstaliListFormatedOIB_1">
      <item>MILAN MILIĆ, OIB 52589106621 punomoćnik sudionika u postupku PILANA DRVOREZ d.o.o.</item>
    </derivirana_varijabla>
  </DomainObject.Predmet.OstaliListFormatedOIB>
  <DomainObject.Predmet.OstaliListFormatedWithAdress>
    <izvorni_sadrzaj>
      <item>MILAN MILIĆ, Blatuša 190, 44410 Blatuša punomoćnik sudionika u postupku PILANA DRVOREZ d.o.o.</item>
    </izvorni_sadrzaj>
    <derivirana_varijabla naziv="DomainObject.Predmet.OstaliListFormatedWithAdress_1">
      <item>MILAN MILIĆ, Blatuša 190, 44410 Blatuša punomoćnik sudionika u postupku PILANA DRVOREZ d.o.o.</item>
    </derivirana_varijabla>
  </DomainObject.Predmet.OstaliListFormatedWithAdress>
  <DomainObject.Predmet.OstaliListFormatedWithAdressOIB>
    <izvorni_sadrzaj>
      <item>MILAN MILIĆ, OIB 52589106621, Blatuša 190, 44410 Blatuša punomoćnik sudionika u postupku PILANA DRVOREZ d.o.o.</item>
    </izvorni_sadrzaj>
    <derivirana_varijabla naziv="DomainObject.Predmet.OstaliListFormatedWithAdressOIB_1">
      <item>MILAN MILIĆ, OIB 52589106621, Blatuša 190, 44410 Blatuša punomoćnik sudionika u postupku PILANA DRVOREZ d.o.o.</item>
    </derivirana_varijabla>
  </DomainObject.Predmet.OstaliListFormatedWithAdressOIB>
  <DomainObject.Predmet.OstaliListNazivFormated>
    <izvorni_sadrzaj>
      <item>MILAN MILIĆ</item>
    </izvorni_sadrzaj>
    <derivirana_varijabla naziv="DomainObject.Predmet.OstaliListNazivFormated_1">
      <item>MILAN MILIĆ</item>
    </derivirana_varijabla>
  </DomainObject.Predmet.OstaliListNazivFormated>
  <DomainObject.Predmet.OstaliListNazivFormatedOIB>
    <izvorni_sadrzaj>
      <item>MILAN MILIĆ, OIB 52589106621</item>
    </izvorni_sadrzaj>
    <derivirana_varijabla naziv="DomainObject.Predmet.OstaliListNazivFormatedOIB_1">
      <item>MILAN MILIĆ, OIB 52589106621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DRVOREZ d.o.o.</izvorni_sadrzaj>
    <derivirana_varijabla naziv="DomainObject.Predmet.ProtustrankaIDrugi_1">PILANA DRVOREZ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DRVOREZ d.o.o., OIB 96082590857, Blatuša bb, 44410 Blatuša</izvorni_sadrzaj>
    <derivirana_varijabla naziv="DomainObject.Predmet.ProtustrankaIDrugiAdressOIB_1">PILANA DRVOREZ d.o.o., OIB 96082590857, Blatuša bb,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DRVOREZ d.o.o.</item>
      <item>MILAN MILIĆ</item>
    </izvorni_sadrzaj>
    <derivirana_varijabla naziv="DomainObject.Predmet.SudioniciListNaziv_1">
      <item>FINA Regionalni centar Zagreb</item>
      <item>PILANA DRVOREZ d.o.o.</item>
      <item>MILAN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izvorni_sadrzaj>
    <derivirana_varijabla naziv="DomainObject.Predmet.SudioniciListAdressOIB_1">
      <item>FINA Regionalni centar Zagreb, OIB 85821130368, Trg svibanjskih žrtava 1995. 1,10000 Zagreb</item>
      <item>PILANA DRVOREZ d.o.o., OIB 96082590857, Blatuša bb,44410 Blatuša</item>
      <item>MILAN MILIĆ, OIB 52589106621, Blatuša 190,44410 Blatuša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96082590857</item>
      <item>, OIB 52589106621</item>
    </izvorni_sadrzaj>
    <derivirana_varijabla naziv="DomainObject.Predmet.SudioniciListNazivOIB_1">
      <item>, OIB 85821130368</item>
      <item>, OIB 96082590857</item>
      <item>, OIB 52589106621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62890-AB8C-48C0-A2B9-22B60A6A1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314</properties:Words>
  <properties:Characters>1692</properties:Characters>
  <properties:Lines>57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2018-02-20T11:05:00Z</dcterms:created>
  <dc:creator>Ante</dc:creator>
  <cp:lastModifiedBy>Matea Bizjak</cp:lastModifiedBy>
  <cp:lastPrinted>2018-02-23T10:19:00Z</cp:lastPrinted>
  <dcterms:modified xmlns:xsi="http://www.w3.org/2001/XMLSchema-instance" xsi:type="dcterms:W3CDTF">2018-02-23T10:20:00Z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(St-5218-16-razrješenje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