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fb5a" w14:paraId="f46fb5a" w:rsidRDefault="00747D23" w:rsidP="00910611" w:rsidR="00747D2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D23" w:rsidP="00910611" w:rsidR="00747D23">
      <w:r>
        <w:rPr>
          <w:rFonts w:eastAsia="MS Mincho"/>
        </w:rPr>
        <w:t xml:space="preserve">   REPUBLIKA HRVATSKA</w:t>
      </w:r>
    </w:p>
    <w:p w:rsidRDefault="00747D23" w:rsidP="00910611" w:rsidR="00747D23">
      <w:r>
        <w:rPr>
          <w:rFonts w:eastAsia="MS Mincho"/>
        </w:rPr>
        <w:t>TRGOVAČKI SUD U RIJECI</w:t>
      </w:r>
    </w:p>
    <w:p w:rsidRDefault="00747D23" w:rsidP="00747D23" w:rsidR="000F11DC" w:rsidRPr="00747D23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45493" w:rsidP="00945493" w:rsidR="000F11DC" w:rsidRPr="00253D10">
      <w:pPr>
        <w:jc w:val="right"/>
        <w:rPr>
          <w:b/>
        </w:rPr>
      </w:pPr>
      <w:r>
        <w:tab/>
        <w:t>Poslovni broj</w:t>
      </w:r>
      <w:r w:rsidRPr="00ED0BEF">
        <w:t xml:space="preserve"> 15 St-</w:t>
      </w:r>
      <w:r w:rsidR="005F0532">
        <w:t>325/13-8</w:t>
      </w:r>
      <w:r w:rsidR="003921CD">
        <w:t>1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945493">
      <w:pPr>
        <w:pStyle w:val="Naslov1"/>
        <w:rPr>
          <w:b w:val="false"/>
          <w:sz w:val="24"/>
          <w:szCs w:val="24"/>
        </w:rPr>
      </w:pPr>
      <w:r w:rsidRPr="00945493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945493">
      <w:pPr>
        <w:rPr>
          <w:lang w:eastAsia="en-US"/>
        </w:rPr>
      </w:pPr>
    </w:p>
    <w:p w:rsidRDefault="0030222D" w:rsidP="0030222D" w:rsidR="0030222D" w:rsidRPr="00945493">
      <w:pPr>
        <w:pStyle w:val="Naslov1"/>
        <w:rPr>
          <w:b w:val="false"/>
          <w:sz w:val="24"/>
          <w:szCs w:val="24"/>
        </w:rPr>
      </w:pPr>
      <w:r w:rsidRPr="00945493">
        <w:rPr>
          <w:b w:val="false"/>
          <w:sz w:val="24"/>
          <w:szCs w:val="24"/>
        </w:rPr>
        <w:t>R J E Š E N J E</w:t>
      </w:r>
    </w:p>
    <w:p w:rsidRDefault="0030222D" w:rsidP="0030222D" w:rsidR="0030222D" w:rsidRPr="00945493"/>
    <w:p w:rsidRDefault="003921CD" w:rsidP="003921CD" w:rsidR="0030222D" w:rsidRPr="003921CD">
      <w:pPr>
        <w:jc w:val="both"/>
      </w:pPr>
      <w:r>
        <w:tab/>
      </w:r>
      <w:r w:rsidR="00945493" w:rsidRPr="00945493">
        <w:t xml:space="preserve">Trgovački sud u Rijeci, OIB 88785964957, po stečajnom sucu Danieli Korlević, u stečajnom postupku nad </w:t>
      </w:r>
      <w:r w:rsidRPr="00267DF6">
        <w:t xml:space="preserve">nad </w:t>
      </w:r>
      <w:r>
        <w:t xml:space="preserve">imovinom dužnika pojedinca </w:t>
      </w:r>
      <w:r>
        <w:rPr>
          <w:b/>
        </w:rPr>
        <w:t>MLADEN SKORIĆ vl. EKO SKORIĆ</w:t>
      </w:r>
      <w:r>
        <w:t xml:space="preserve"> </w:t>
      </w:r>
      <w:r>
        <w:rPr>
          <w:b/>
        </w:rPr>
        <w:t>poljoprivredno prijevoznički obrt</w:t>
      </w:r>
      <w:r>
        <w:t xml:space="preserve"> </w:t>
      </w:r>
      <w:r>
        <w:rPr>
          <w:b/>
        </w:rPr>
        <w:t>Umag, Soši 49c</w:t>
      </w:r>
      <w:r w:rsidR="00D24E7A" w:rsidRPr="00945493">
        <w:t>,</w:t>
      </w:r>
      <w:r w:rsidR="00253D10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>
        <w:t>12</w:t>
      </w:r>
      <w:r w:rsidR="00945493">
        <w:t>. travnja 2018.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D24E7A">
      <w:pPr>
        <w:jc w:val="center"/>
      </w:pPr>
      <w:r w:rsidRPr="00D24E7A">
        <w:t xml:space="preserve">r i j e š i o </w:t>
      </w:r>
      <w:r w:rsidR="008E4BEC" w:rsidRPr="00D24E7A">
        <w:t xml:space="preserve">  </w:t>
      </w:r>
      <w:r w:rsidR="008C691F" w:rsidRPr="00D24E7A">
        <w:t xml:space="preserve"> </w:t>
      </w:r>
      <w:r w:rsidRPr="00D24E7A">
        <w:t xml:space="preserve"> j e</w:t>
      </w:r>
    </w:p>
    <w:p w:rsidRDefault="00170508" w:rsidP="0030222D" w:rsidR="00170508" w:rsidRPr="00253D10">
      <w:pPr>
        <w:jc w:val="center"/>
      </w:pPr>
    </w:p>
    <w:p w:rsidRDefault="00EE4C61" w:rsidP="003921CD" w:rsidR="00640807" w:rsidRPr="003921CD">
      <w:pPr>
        <w:jc w:val="both"/>
      </w:pPr>
      <w:r w:rsidRPr="00253D10">
        <w:tab/>
      </w:r>
      <w:r w:rsidR="003921CD">
        <w:t>Utvrđene su tražbine</w:t>
      </w:r>
      <w:r w:rsidR="00945493">
        <w:t xml:space="preserve"> vjerovnika </w:t>
      </w:r>
      <w:r w:rsidR="003921CD">
        <w:t>nižeg</w:t>
      </w:r>
      <w:r w:rsidR="00945493">
        <w:t xml:space="preserve"> isplatnog red</w:t>
      </w:r>
      <w:r w:rsidR="0030222D" w:rsidRPr="00253D10">
        <w:t>a:</w:t>
      </w:r>
    </w:p>
    <w:p w:rsidRDefault="002F755F" w:rsidP="00640807" w:rsidR="00640807" w:rsidRPr="00253D10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3921CD" w:rsidP="003921CD" w:rsidR="003921CD" w:rsidRPr="003921CD">
      <w:pPr>
        <w:pStyle w:val="Naslov2"/>
        <w:rPr>
          <w:b w:val="false"/>
        </w:rPr>
      </w:pPr>
      <w:r>
        <w:tab/>
      </w:r>
      <w:r w:rsidRPr="003921CD">
        <w:rPr>
          <w:b w:val="false"/>
        </w:rPr>
        <w:t xml:space="preserve">ISTARSKA KREDITNA BANKA UMAG d.d.,  </w:t>
      </w:r>
      <w:r w:rsidRPr="003921CD">
        <w:rPr>
          <w:b w:val="false"/>
        </w:rPr>
        <w:tab/>
      </w:r>
      <w:r w:rsidRPr="003921CD">
        <w:rPr>
          <w:b w:val="false"/>
        </w:rPr>
        <w:tab/>
      </w:r>
      <w:r w:rsidRPr="003921CD">
        <w:rPr>
          <w:b w:val="false"/>
        </w:rPr>
        <w:tab/>
        <w:t xml:space="preserve">  </w:t>
      </w:r>
      <w:r>
        <w:rPr>
          <w:b w:val="false"/>
        </w:rPr>
        <w:t xml:space="preserve">  </w:t>
      </w:r>
      <w:r w:rsidRPr="003921CD">
        <w:rPr>
          <w:b w:val="false"/>
        </w:rPr>
        <w:t xml:space="preserve">   15.000,00 kn</w:t>
      </w:r>
    </w:p>
    <w:p w:rsidRDefault="003921CD" w:rsidP="003921CD" w:rsidR="00F8123F" w:rsidRPr="003921CD">
      <w:pPr>
        <w:pStyle w:val="Naslov2"/>
        <w:rPr>
          <w:b w:val="false"/>
        </w:rPr>
      </w:pPr>
      <w:r w:rsidRPr="003921CD">
        <w:rPr>
          <w:b w:val="false"/>
        </w:rPr>
        <w:tab/>
        <w:t>Umag, E. Miloša 1, OIB 65723536010</w:t>
      </w:r>
    </w:p>
    <w:p w:rsidRDefault="003921CD" w:rsidP="0030222D" w:rsidR="003921CD">
      <w:pPr>
        <w:pStyle w:val="Naslov2"/>
        <w:jc w:val="center"/>
        <w:rPr>
          <w:b w:val="false"/>
          <w:bCs w:val="false"/>
          <w:szCs w:val="24"/>
        </w:rPr>
      </w:pPr>
    </w:p>
    <w:p w:rsidRDefault="003921CD" w:rsidP="003921CD" w:rsidR="003921CD" w:rsidRPr="003921CD">
      <w:pPr>
        <w:pStyle w:val="Naslov2"/>
        <w:rPr>
          <w:b w:val="false"/>
          <w:bCs w:val="false"/>
          <w:szCs w:val="24"/>
        </w:rPr>
      </w:pPr>
      <w:r>
        <w:tab/>
      </w:r>
      <w:r w:rsidRPr="003921CD">
        <w:rPr>
          <w:b w:val="false"/>
        </w:rPr>
        <w:t xml:space="preserve">REPUBLIKA HRVATSKA, OIB 52634238587 </w:t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  <w:t xml:space="preserve">       </w:t>
      </w:r>
      <w:r w:rsidRPr="003921CD">
        <w:rPr>
          <w:b w:val="false"/>
        </w:rPr>
        <w:t>85.796,64 kn</w:t>
      </w:r>
    </w:p>
    <w:p w:rsidRDefault="003921CD" w:rsidP="0030222D" w:rsidR="003921CD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 w:rsidRPr="00D24E7A">
      <w:pPr>
        <w:pStyle w:val="Naslov2"/>
        <w:jc w:val="center"/>
        <w:rPr>
          <w:b w:val="false"/>
          <w:bCs w:val="false"/>
          <w:szCs w:val="24"/>
        </w:rPr>
      </w:pPr>
      <w:r w:rsidRPr="00D24E7A">
        <w:rPr>
          <w:b w:val="false"/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>Na ispitnom ročištu održanom</w:t>
      </w:r>
      <w:r w:rsidR="002F755F" w:rsidRPr="00253D10">
        <w:t xml:space="preserve"> </w:t>
      </w:r>
      <w:r w:rsidR="003921CD">
        <w:t>12</w:t>
      </w:r>
      <w:r w:rsidR="00945493">
        <w:t>. travnja 2018.</w:t>
      </w:r>
      <w:r w:rsidRPr="00253D10">
        <w:t xml:space="preserve"> ispitan</w:t>
      </w:r>
      <w:r w:rsidR="003921CD">
        <w:t>e su</w:t>
      </w:r>
      <w:r w:rsidR="00ED0BEF">
        <w:t xml:space="preserve"> </w:t>
      </w:r>
      <w:r w:rsidR="003921CD">
        <w:t xml:space="preserve">tražbine nižeg isplatnog reda prema svom iznosu. </w:t>
      </w:r>
    </w:p>
    <w:p w:rsidRDefault="0030222D" w:rsidP="00640807" w:rsidR="00F8123F" w:rsidRPr="00253D10">
      <w:pPr>
        <w:ind w:firstLine="720"/>
        <w:jc w:val="both"/>
      </w:pPr>
      <w:r w:rsidRPr="00253D10">
        <w:t xml:space="preserve">Stečajni je sudac na temelju članka 177. stavak 2. Stečajnog zakona </w:t>
      </w:r>
      <w:r w:rsidR="00C74E9D" w:rsidRPr="00253D10">
        <w:t>(N</w:t>
      </w:r>
      <w:r w:rsidR="00D24E7A">
        <w:t xml:space="preserve">arodne novine broj </w:t>
      </w:r>
      <w:r w:rsidR="00C74E9D" w:rsidRPr="00253D10">
        <w:t>44/96, 29/99,</w:t>
      </w:r>
      <w:r w:rsidR="00640807" w:rsidRPr="00253D10">
        <w:t xml:space="preserve"> </w:t>
      </w:r>
      <w:r w:rsidR="00C74E9D" w:rsidRPr="00253D10">
        <w:t>129/00,</w:t>
      </w:r>
      <w:r w:rsidR="00640807" w:rsidRPr="00253D10">
        <w:t xml:space="preserve"> </w:t>
      </w:r>
      <w:r w:rsidR="00C74E9D" w:rsidRPr="00253D10">
        <w:t>123/03,</w:t>
      </w:r>
      <w:r w:rsidRPr="00253D10">
        <w:t xml:space="preserve"> 82/06</w:t>
      </w:r>
      <w:r w:rsidR="00B85C92" w:rsidRPr="00253D10">
        <w:t>,</w:t>
      </w:r>
      <w:r w:rsidR="00C74E9D" w:rsidRPr="00253D10">
        <w:t xml:space="preserve"> 116/10</w:t>
      </w:r>
      <w:r w:rsidR="00704B59" w:rsidRPr="00253D10">
        <w:t>,</w:t>
      </w:r>
      <w:r w:rsidR="00B85C92" w:rsidRPr="00253D10">
        <w:t xml:space="preserve"> 25/12</w:t>
      </w:r>
      <w:r w:rsidR="00704B59" w:rsidRPr="00253D10">
        <w:t xml:space="preserve"> i 133/12</w:t>
      </w:r>
      <w:r w:rsidR="00B85C92" w:rsidRPr="00253D10">
        <w:t xml:space="preserve"> </w:t>
      </w:r>
      <w:r w:rsidR="007D03DC" w:rsidRPr="00253D10">
        <w:t>dalje:</w:t>
      </w:r>
      <w:r w:rsidR="00640807" w:rsidRPr="00253D10">
        <w:t xml:space="preserve"> </w:t>
      </w:r>
      <w:r w:rsidR="007D03DC" w:rsidRPr="00253D10">
        <w:t>SZ)</w:t>
      </w:r>
      <w:r w:rsidRPr="00253D10">
        <w:t xml:space="preserve"> sastavio tablicu </w:t>
      </w:r>
      <w:r w:rsidR="00144DE7" w:rsidRPr="00253D10">
        <w:t xml:space="preserve"> </w:t>
      </w:r>
      <w:r w:rsidRPr="00253D10">
        <w:t>ispitan</w:t>
      </w:r>
      <w:r w:rsidR="003921CD">
        <w:t>ih</w:t>
      </w:r>
      <w:r w:rsidRPr="00253D10">
        <w:t xml:space="preserve"> tražbin</w:t>
      </w:r>
      <w:r w:rsidR="003921CD">
        <w:t>a</w:t>
      </w:r>
      <w:r w:rsidRPr="00253D10">
        <w:t xml:space="preserve"> u koju </w:t>
      </w:r>
      <w:r w:rsidR="00ED0BEF">
        <w:t>je</w:t>
      </w:r>
      <w:r w:rsidRPr="00253D10">
        <w:t xml:space="preserve"> unesen poda</w:t>
      </w:r>
      <w:r w:rsidR="00ED0BEF">
        <w:t>tak</w:t>
      </w:r>
      <w:r w:rsidR="003921CD">
        <w:t xml:space="preserve"> u kojoj su mjeri tražbine utvrđene</w:t>
      </w:r>
      <w:r w:rsidRPr="00253D10">
        <w:t xml:space="preserve"> prema svom iznosu</w:t>
      </w:r>
      <w:r w:rsidR="00F8123F" w:rsidRPr="00253D10">
        <w:t>.</w:t>
      </w:r>
    </w:p>
    <w:p w:rsidRDefault="0030222D" w:rsidP="00640807" w:rsidR="0030222D">
      <w:pPr>
        <w:ind w:firstLine="720"/>
        <w:jc w:val="both"/>
      </w:pPr>
      <w:r w:rsidRPr="00253D10">
        <w:t>Tražbin</w:t>
      </w:r>
      <w:r w:rsidR="003921CD">
        <w:t>e</w:t>
      </w:r>
      <w:r w:rsidRPr="00253D10">
        <w:t xml:space="preserve"> označen</w:t>
      </w:r>
      <w:r w:rsidR="003921CD">
        <w:t>e</w:t>
      </w:r>
      <w:r w:rsidRPr="00253D10">
        <w:t xml:space="preserve"> </w:t>
      </w:r>
      <w:r w:rsidR="00D049A5">
        <w:t xml:space="preserve">u </w:t>
      </w:r>
      <w:r w:rsidR="00742C34" w:rsidRPr="00253D10">
        <w:t>izre</w:t>
      </w:r>
      <w:r w:rsidR="00D049A5">
        <w:t>ci</w:t>
      </w:r>
      <w:r w:rsidRPr="00253D10">
        <w:t xml:space="preserve"> ovog rješenja se na temelju članka 177. stavka 1. </w:t>
      </w:r>
      <w:r w:rsidR="00B23DF4" w:rsidRPr="00253D10">
        <w:t>SZ-a</w:t>
      </w:r>
      <w:r w:rsidRPr="00253D10">
        <w:t xml:space="preserve"> smatra</w:t>
      </w:r>
      <w:r w:rsidR="003921CD">
        <w:t>ju</w:t>
      </w:r>
      <w:r w:rsidRPr="00253D10">
        <w:t xml:space="preserve"> utvrđen</w:t>
      </w:r>
      <w:r w:rsidR="003921CD">
        <w:t>im, budući ih</w:t>
      </w:r>
      <w:r w:rsidRPr="00253D10">
        <w:t xml:space="preserve"> </w:t>
      </w:r>
      <w:r w:rsidR="00ED0BEF">
        <w:t xml:space="preserve">nije </w:t>
      </w:r>
      <w:r w:rsidRPr="00253D10">
        <w:t>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ED0BEF" w:rsidRPr="00253D10">
      <w:pPr>
        <w:jc w:val="center"/>
      </w:pPr>
      <w:r w:rsidRPr="00253D10">
        <w:t xml:space="preserve">U Rijeci, </w:t>
      </w:r>
      <w:r w:rsidR="003921CD">
        <w:t>12</w:t>
      </w:r>
      <w:r w:rsidR="00945493">
        <w:t>. travnja 2018.</w:t>
      </w:r>
    </w:p>
    <w:p w:rsidRDefault="00945493" w:rsidP="00945493" w:rsidR="0030222D" w:rsidRPr="00253D10">
      <w:pPr>
        <w:ind w:left="2160"/>
        <w:jc w:val="center"/>
      </w:pPr>
      <w:r>
        <w:tab/>
      </w:r>
      <w:r>
        <w:tab/>
      </w:r>
      <w:r>
        <w:tab/>
      </w:r>
      <w:r>
        <w:tab/>
      </w:r>
      <w:r w:rsidR="0030222D" w:rsidRPr="00253D10">
        <w:t>Stečajni  sudac</w:t>
      </w:r>
    </w:p>
    <w:p w:rsidRDefault="00945493" w:rsidP="003921CD" w:rsidR="00AE4057" w:rsidRPr="00945493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0222D" w:rsidRPr="00253D10">
        <w:t>Daniela Korlević</w:t>
      </w:r>
      <w:r w:rsidR="00D049A5">
        <w:t xml:space="preserve"> </w:t>
      </w:r>
    </w:p>
    <w:p w:rsidRDefault="00ED0BEF" w:rsidP="00945493" w:rsidR="00ED0BEF">
      <w:pPr>
        <w:ind w:firstLine="708" w:left="1416"/>
        <w:jc w:val="center"/>
      </w:pPr>
    </w:p>
    <w:p w:rsidRDefault="003921CD" w:rsidP="00945493" w:rsidR="003921CD" w:rsidRPr="00945493">
      <w:pPr>
        <w:ind w:firstLine="708" w:left="1416"/>
        <w:jc w:val="center"/>
      </w:pPr>
    </w:p>
    <w:p w:rsidRDefault="00945493" w:rsidP="0030222D" w:rsidR="00945493">
      <w:pPr>
        <w:jc w:val="both"/>
      </w:pPr>
    </w:p>
    <w:p w:rsidRDefault="0030222D" w:rsidP="0030222D" w:rsidR="0030222D" w:rsidRPr="00945493">
      <w:pPr>
        <w:jc w:val="both"/>
      </w:pPr>
      <w:r w:rsidRPr="00945493">
        <w:t>UPUTA O PRAVNOM LIJEKU:</w:t>
      </w:r>
    </w:p>
    <w:p w:rsidRDefault="0030222D" w:rsidP="00AE4057" w:rsidR="00E510B6" w:rsidRPr="00AE4057">
      <w:pPr>
        <w:jc w:val="both"/>
      </w:pPr>
      <w:r w:rsidRPr="00253D10">
        <w:t>Protiv rješenja pravo na žalbu ima stečajni upravitelj i svaki vjerovnik u dijelu koji se tiče njegove prijavljene tražbine i tražbine  koj</w:t>
      </w:r>
      <w:r w:rsidR="00B23DF4" w:rsidRPr="00253D10">
        <w:t xml:space="preserve">u je osporio (članak 11. i 177. stavak </w:t>
      </w:r>
      <w:r w:rsidRPr="00253D10">
        <w:t xml:space="preserve">4. i 5. Stečajnog zakona). </w:t>
      </w:r>
      <w:r w:rsidR="00D24E7A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D24E7A" w:rsidRPr="008D15E6">
        <w:t xml:space="preserve"> </w:t>
      </w:r>
    </w:p>
    <w:sectPr w:rsidSect="00945493" w:rsidR="00E510B6" w:rsidRPr="00AE405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D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ED0BEF">
    <w:pPr>
      <w:pStyle w:val="Zaglavlje"/>
    </w:pPr>
    <w:r w:rsidRPr="00ED0BEF">
      <w:tab/>
    </w:r>
    <w:r w:rsidR="00945493">
      <w:tab/>
      <w:t>Poslovni broj</w:t>
    </w:r>
    <w:r w:rsidRPr="00ED0BEF">
      <w:t xml:space="preserve"> 15 St-</w:t>
    </w:r>
    <w:r w:rsidR="00945493">
      <w:t>1496/16-50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D7920"/>
    <w:rsid w:val="000E2155"/>
    <w:rsid w:val="000F11DC"/>
    <w:rsid w:val="00100AE9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D638F"/>
    <w:rsid w:val="002F755F"/>
    <w:rsid w:val="0030222D"/>
    <w:rsid w:val="00334419"/>
    <w:rsid w:val="00334CF7"/>
    <w:rsid w:val="003724D3"/>
    <w:rsid w:val="003746F4"/>
    <w:rsid w:val="003921CD"/>
    <w:rsid w:val="003A723A"/>
    <w:rsid w:val="003E49F9"/>
    <w:rsid w:val="00430F3D"/>
    <w:rsid w:val="004645C9"/>
    <w:rsid w:val="004828A8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35B8"/>
    <w:rsid w:val="005E5FFE"/>
    <w:rsid w:val="005F0532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5DFE"/>
    <w:rsid w:val="006E044F"/>
    <w:rsid w:val="00704B59"/>
    <w:rsid w:val="00720282"/>
    <w:rsid w:val="00742C34"/>
    <w:rsid w:val="00747D23"/>
    <w:rsid w:val="00787E48"/>
    <w:rsid w:val="007979AB"/>
    <w:rsid w:val="007B28FF"/>
    <w:rsid w:val="007D03DC"/>
    <w:rsid w:val="007E4FCB"/>
    <w:rsid w:val="007F1DE2"/>
    <w:rsid w:val="00857894"/>
    <w:rsid w:val="00860D63"/>
    <w:rsid w:val="00876E2B"/>
    <w:rsid w:val="008C691F"/>
    <w:rsid w:val="008E4BEC"/>
    <w:rsid w:val="00945493"/>
    <w:rsid w:val="009755AA"/>
    <w:rsid w:val="009A4F4C"/>
    <w:rsid w:val="009E0FB6"/>
    <w:rsid w:val="00A03719"/>
    <w:rsid w:val="00A067C3"/>
    <w:rsid w:val="00AE4057"/>
    <w:rsid w:val="00B05384"/>
    <w:rsid w:val="00B23DF4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24E7A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D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D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D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D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D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D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D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D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1457</properties:Characters>
  <properties:Lines>48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2018-04-12T13:07:00Z</dcterms:created>
  <dc:creator>rcerneka</dc:creator>
  <cp:lastModifiedBy>Jasna Radulović</cp:lastModifiedBy>
  <cp:lastPrinted>2018-04-12T13:11:00Z</cp:lastPrinted>
  <dcterms:modified xmlns:xsi="http://www.w3.org/2001/XMLSchema-instance" xsi:type="dcterms:W3CDTF">2018-04-12T13:13:00Z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(325-13 rješenje priznato.docx)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