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f893" w14:paraId="29af89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9716A4">
        <w:t>9</w:t>
      </w:r>
      <w:r>
        <w:t>/</w:t>
      </w:r>
      <w:r w:rsidR="00E8650F">
        <w:t>1</w:t>
      </w:r>
      <w:r w:rsidR="0041082E">
        <w:t>7</w:t>
      </w:r>
      <w:r>
        <w:t>-</w:t>
      </w:r>
      <w:r w:rsidR="009716A4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9716A4">
        <w:t>STUDIO VENUSTAS j.d.o.o.</w:t>
      </w:r>
      <w:r w:rsidR="007A72DD" w:rsidRPr="007A72DD">
        <w:t xml:space="preserve"> za usluge, Zagreb, </w:t>
      </w:r>
      <w:r w:rsidR="009C6070">
        <w:t>Karažnik 14</w:t>
      </w:r>
      <w:r w:rsidR="007A72DD" w:rsidRPr="007A72DD">
        <w:t>, MBS 080</w:t>
      </w:r>
      <w:r w:rsidR="009C6070">
        <w:t>955480</w:t>
      </w:r>
      <w:r w:rsidR="007A72DD" w:rsidRPr="007A72DD">
        <w:t xml:space="preserve">, OIB </w:t>
      </w:r>
      <w:r w:rsidR="009C6070">
        <w:t>83355782171</w:t>
      </w:r>
      <w:r w:rsidRPr="0041082E">
        <w:t xml:space="preserve">, dana </w:t>
      </w:r>
      <w:r w:rsidR="009C6070">
        <w:t>3</w:t>
      </w:r>
      <w:r w:rsidR="00866AAE">
        <w:t>0</w:t>
      </w:r>
      <w:r w:rsidRPr="0041082E">
        <w:t xml:space="preserve">. </w:t>
      </w:r>
      <w:r w:rsidR="009C6070">
        <w:t>listopad</w:t>
      </w:r>
      <w:r w:rsidRPr="0041082E">
        <w:t>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B1114C">
        <w:t>Gordana Brezec</w:t>
      </w:r>
      <w:r w:rsidR="002D75EC">
        <w:t xml:space="preserve">, </w:t>
      </w:r>
      <w:r w:rsidR="00B1114C">
        <w:t>Pila, Pila 1</w:t>
      </w:r>
      <w:r w:rsidR="00DC2C70">
        <w:t xml:space="preserve">, OIB </w:t>
      </w:r>
      <w:r w:rsidR="00B1114C">
        <w:t>76671115397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516F3">
        <w:t>1</w:t>
      </w:r>
      <w:r w:rsidR="00B1114C">
        <w:t>9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8B0394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8B0394" w:rsidRPr="008B0394">
        <w:t>Gordana Brezec, Pila, Pila 1, OIB 76671115397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45C79" w:rsidP="00E42FA6" w:rsidR="00B45C79">
      <w:pPr>
        <w:jc w:val="center"/>
      </w:pPr>
    </w:p>
    <w:p w:rsidRDefault="00160CE1" w:rsidP="00E42FA6" w:rsidR="00160CE1">
      <w:pPr>
        <w:jc w:val="center"/>
      </w:pPr>
    </w:p>
    <w:p w:rsidRDefault="008B0394" w:rsidP="00E42FA6" w:rsidR="008B0394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EB176A">
        <w:t>12</w:t>
      </w:r>
      <w:r>
        <w:t>.</w:t>
      </w:r>
      <w:r w:rsidR="00595F77">
        <w:t>01</w:t>
      </w:r>
      <w:r>
        <w:t>.201</w:t>
      </w:r>
      <w:r w:rsidR="00595F77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595F77">
        <w:t>7</w:t>
      </w:r>
      <w:r>
        <w:t>-01/0</w:t>
      </w:r>
      <w:r w:rsidR="00104A3B">
        <w:t>4</w:t>
      </w:r>
      <w:r>
        <w:t xml:space="preserve"> Ur. broj 04-06-1</w:t>
      </w:r>
      <w:r w:rsidR="00595F77">
        <w:t>7</w:t>
      </w:r>
      <w:r>
        <w:t>-</w:t>
      </w:r>
      <w:r w:rsidR="00EB176A">
        <w:t>1</w:t>
      </w:r>
      <w:r w:rsidR="008B0394">
        <w:t>42</w:t>
      </w:r>
      <w:r>
        <w:t xml:space="preserve"> od </w:t>
      </w:r>
      <w:r w:rsidR="008B0394">
        <w:t>10</w:t>
      </w:r>
      <w:r w:rsidR="00A15CA0">
        <w:t>.</w:t>
      </w:r>
      <w:r w:rsidR="001638F0">
        <w:t>01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8B0394" w:rsidRPr="008B0394">
        <w:t>STUDIO VENUSTAS j.d.o.o. za usluge, Zagreb, Karažnik 14, MBS 080955480, OIB 83355782171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8B0394">
        <w:t>9</w:t>
      </w:r>
      <w:r w:rsidR="00950345">
        <w:t>.</w:t>
      </w:r>
      <w:r w:rsidR="001A2A3E">
        <w:t>01</w:t>
      </w:r>
      <w:r w:rsidR="00E42FA6">
        <w:t>.201</w:t>
      </w:r>
      <w:r w:rsidR="001A2A3E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A977C4">
        <w:t>7.749,87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A977C4">
        <w:t>1</w:t>
      </w:r>
      <w:r w:rsidR="001C7CF7">
        <w:t xml:space="preserve"> </w:t>
      </w:r>
      <w:r w:rsidR="003A3C5D">
        <w:t>zaposlen</w:t>
      </w:r>
      <w:r w:rsidR="00A977C4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0F4257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A977C4">
        <w:t>9</w:t>
      </w:r>
      <w:r w:rsidR="001C7CF7" w:rsidRPr="001C7CF7">
        <w:t>.</w:t>
      </w:r>
      <w:r w:rsidR="007B5BFB">
        <w:t>01</w:t>
      </w:r>
      <w:r w:rsidR="001C7CF7" w:rsidRPr="001C7CF7">
        <w:t>.201</w:t>
      </w:r>
      <w:r w:rsidR="007B5BFB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A977C4">
        <w:t>ne</w:t>
      </w:r>
      <w:r w:rsidR="003C2AC2">
        <w:t>ma zaplijenjena novčana sredstva</w:t>
      </w:r>
      <w:r w:rsidR="00D9463B">
        <w:t xml:space="preserve"> na dan </w:t>
      </w:r>
      <w:r w:rsidR="00A977C4">
        <w:t>9</w:t>
      </w:r>
      <w:r w:rsidR="007B5BFB" w:rsidRPr="007B5BFB">
        <w:t>.01.2017</w:t>
      </w:r>
      <w:r w:rsidR="005E56BF">
        <w:t>.</w:t>
      </w:r>
      <w:r w:rsidR="00CE55F3">
        <w:t xml:space="preserve"> </w:t>
      </w:r>
    </w:p>
    <w:p w:rsidRDefault="00A977C4" w:rsidP="00E42FA6" w:rsidR="00A977C4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A977C4">
        <w:rPr>
          <w:b w:val="false"/>
        </w:rPr>
        <w:t>3</w:t>
      </w:r>
      <w:r w:rsidR="00DD777B">
        <w:rPr>
          <w:b w:val="false"/>
        </w:rPr>
        <w:t>0</w:t>
      </w:r>
      <w:r>
        <w:rPr>
          <w:b w:val="false"/>
        </w:rPr>
        <w:t xml:space="preserve">. </w:t>
      </w:r>
      <w:r w:rsidR="00A977C4">
        <w:rPr>
          <w:b w:val="false"/>
        </w:rPr>
        <w:t>listopad</w:t>
      </w:r>
      <w:r w:rsidR="008D0EC2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9609F" w:rsidR="00425E7E" w:rsidRPr="00E9609F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2E24DE" w:rsidP="00E42FA6" w:rsidR="002E24D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466802" w:rsidP="00E42FA6" w:rsidR="0046680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466802" w:rsidP="00466802" w:rsidR="00466802">
      <w:pPr>
        <w:numPr>
          <w:ilvl w:val="0"/>
          <w:numId w:val="8"/>
        </w:numPr>
        <w:jc w:val="both"/>
      </w:pPr>
      <w:r w:rsidRPr="00466802">
        <w:t>Gordana Brezec, Pila, Pila 1</w:t>
      </w:r>
    </w:p>
    <w:p w:rsidRDefault="00E42FA6" w:rsidP="00466802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466802">
        <w:t>30</w:t>
      </w:r>
      <w:r w:rsidR="00410D9A">
        <w:t>.</w:t>
      </w:r>
      <w:r w:rsidR="00466802">
        <w:t>11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51B8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9716A4" w:rsidRPr="009716A4">
      <w:t>1219/17-3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66802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0394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716A4"/>
    <w:rsid w:val="00992D9D"/>
    <w:rsid w:val="00993B7F"/>
    <w:rsid w:val="00997D9B"/>
    <w:rsid w:val="009A3914"/>
    <w:rsid w:val="009B228A"/>
    <w:rsid w:val="009B59DB"/>
    <w:rsid w:val="009C29B7"/>
    <w:rsid w:val="009C6070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551B8"/>
    <w:rsid w:val="00A62737"/>
    <w:rsid w:val="00A70D87"/>
    <w:rsid w:val="00A92278"/>
    <w:rsid w:val="00A930D6"/>
    <w:rsid w:val="00A977C4"/>
    <w:rsid w:val="00AA2AA8"/>
    <w:rsid w:val="00AB6EA6"/>
    <w:rsid w:val="00AC1367"/>
    <w:rsid w:val="00AC37BC"/>
    <w:rsid w:val="00AD694D"/>
    <w:rsid w:val="00AE1CD3"/>
    <w:rsid w:val="00AF7215"/>
    <w:rsid w:val="00B062F1"/>
    <w:rsid w:val="00B1114C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St-1219/2017</izvorni_sadrzaj>
    <derivirana_varijabla naziv="DomainObject.Predmet.OznakaBroj_1">St-1219/2017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VENUSTAS j.d.o.o. za usluge</izvorni_sadrzaj>
    <derivirana_varijabla naziv="DomainObject.Predmet.ProtustrankaFormated_1">  STUDIO VENUSTAS j.d.o.o. za usluge</derivirana_varijabla>
  </DomainObject.Predmet.ProtustrankaFormated>
  <DomainObject.Predmet.ProtustrankaFormatedOIB>
    <izvorni_sadrzaj>  STUDIO VENUSTAS j.d.o.o. za usluge, OIB 83355782171</izvorni_sadrzaj>
    <derivirana_varijabla naziv="DomainObject.Predmet.ProtustrankaFormatedOIB_1">  STUDIO VENUSTAS j.d.o.o. za usluge, OIB 83355782171</derivirana_varijabla>
  </DomainObject.Predmet.ProtustrankaFormatedOIB>
  <DomainObject.Predmet.ProtustrankaFormatedWithAdress>
    <izvorni_sadrzaj> STUDIO VENUSTAS j.d.o.o. za usluge, Karažnik 14, 10000 Zagreb</izvorni_sadrzaj>
    <derivirana_varijabla naziv="DomainObject.Predmet.ProtustrankaFormatedWithAdress_1"> STUDIO VENUSTAS j.d.o.o. za usluge, Karažnik 14, 10000 Zagreb</derivirana_varijabla>
  </DomainObject.Predmet.ProtustrankaFormatedWithAdress>
  <DomainObject.Predmet.ProtustrankaFormatedWithAdressOIB>
    <izvorni_sadrzaj> STUDIO VENUSTAS j.d.o.o. za usluge, OIB 83355782171, Karažnik 14, 10000 Zagreb</izvorni_sadrzaj>
    <derivirana_varijabla naziv="DomainObject.Predmet.ProtustrankaFormatedWithAdressOIB_1"> STUDIO VENUSTAS j.d.o.o. za usluge, OIB 83355782171, Karažnik 14, 10000 Zagreb</derivirana_varijabla>
  </DomainObject.Predmet.ProtustrankaFormatedWithAdressOIB>
  <DomainObject.Predmet.ProtustrankaWithAdress>
    <izvorni_sadrzaj>STUDIO VENUSTAS j.d.o.o. za usluge Karažnik 14, 10000 Zagreb</izvorni_sadrzaj>
    <derivirana_varijabla naziv="DomainObject.Predmet.ProtustrankaWithAdress_1">STUDIO VENUSTAS j.d.o.o. za usluge Karažnik 14, 10000 Zagreb</derivirana_varijabla>
  </DomainObject.Predmet.ProtustrankaWithAdress>
  <DomainObject.Predmet.ProtustrankaWithAdressOIB>
    <izvorni_sadrzaj>STUDIO VENUSTAS j.d.o.o. za usluge, OIB 83355782171, Karažnik 14, 10000 Zagreb</izvorni_sadrzaj>
    <derivirana_varijabla naziv="DomainObject.Predmet.ProtustrankaWithAdressOIB_1">STUDIO VENUSTAS j.d.o.o. za usluge, OIB 83355782171, Karažnik 14, 10000 Zagreb</derivirana_varijabla>
  </DomainObject.Predmet.ProtustrankaWithAdressOIB>
  <DomainObject.Predmet.ProtustrankaNazivFormated>
    <izvorni_sadrzaj>STUDIO VENUSTAS j.d.o.o. za usluge</izvorni_sadrzaj>
    <derivirana_varijabla naziv="DomainObject.Predmet.ProtustrankaNazivFormated_1">STUDIO VENUSTAS j.d.o.o. za usluge</derivirana_varijabla>
  </DomainObject.Predmet.ProtustrankaNazivFormated>
  <DomainObject.Predmet.ProtustrankaNazivFormatedOIB>
    <izvorni_sadrzaj>STUDIO VENUSTAS j.d.o.o. za usluge, OIB 83355782171</izvorni_sadrzaj>
    <derivirana_varijabla naziv="DomainObject.Predmet.ProtustrankaNazivFormatedOIB_1">STUDIO VENUSTAS j.d.o.o. za usluge, OIB 83355782171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VENUSTAS j.d.o.o. za usluge</item>
    </izvorni_sadrzaj>
    <derivirana_varijabla naziv="DomainObject.Predmet.ProtuStrankaListFormated_1">
      <item>STUDIO VENUSTAS j.d.o.o. za usluge</item>
    </derivirana_varijabla>
  </DomainObject.Predmet.ProtuStrankaListFormated>
  <DomainObject.Predmet.ProtuStrankaListFormatedOIB>
    <izvorni_sadrzaj>
      <item>STUDIO VENUSTAS j.d.o.o. za usluge, OIB 83355782171</item>
    </izvorni_sadrzaj>
    <derivirana_varijabla naziv="DomainObject.Predmet.ProtuStrankaListFormatedOIB_1">
      <item>STUDIO VENUSTAS j.d.o.o. za usluge, OIB 83355782171</item>
    </derivirana_varijabla>
  </DomainObject.Predmet.ProtuStrankaListFormatedOIB>
  <DomainObject.Predmet.ProtuStrankaListFormatedWithAdress>
    <izvorni_sadrzaj>
      <item>STUDIO VENUSTAS j.d.o.o. za usluge, Karažnik 14, 10000 Zagreb</item>
    </izvorni_sadrzaj>
    <derivirana_varijabla naziv="DomainObject.Predmet.ProtuStrankaListFormatedWithAdress_1">
      <item>STUDIO VENUSTAS j.d.o.o. za usluge, Karažnik 14, 10000 Zagreb</item>
    </derivirana_varijabla>
  </DomainObject.Predmet.ProtuStrankaListFormatedWithAdress>
  <DomainObject.Predmet.ProtuStrankaListFormatedWithAdressOIB>
    <izvorni_sadrzaj>
      <item>STUDIO VENUSTAS j.d.o.o. za usluge, OIB 83355782171, Karažnik 14, 10000 Zagreb</item>
    </izvorni_sadrzaj>
    <derivirana_varijabla naziv="DomainObject.Predmet.ProtuStrankaListFormatedWithAdressOIB_1">
      <item>STUDIO VENUSTAS j.d.o.o. za usluge, OIB 83355782171, Karažnik 14, 10000 Zagreb</item>
    </derivirana_varijabla>
  </DomainObject.Predmet.ProtuStrankaListFormatedWithAdressOIB>
  <DomainObject.Predmet.ProtuStrankaListNazivFormated>
    <izvorni_sadrzaj>
      <item>STUDIO VENUSTAS j.d.o.o. za usluge</item>
    </izvorni_sadrzaj>
    <derivirana_varijabla naziv="DomainObject.Predmet.ProtuStrankaListNazivFormated_1">
      <item>STUDIO VENUSTAS j.d.o.o. za usluge</item>
    </derivirana_varijabla>
  </DomainObject.Predmet.ProtuStrankaListNazivFormated>
  <DomainObject.Predmet.ProtuStrankaListNazivFormatedOIB>
    <izvorni_sadrzaj>
      <item>STUDIO VENUSTAS j.d.o.o. za usluge, OIB 83355782171</item>
    </izvorni_sadrzaj>
    <derivirana_varijabla naziv="DomainObject.Predmet.ProtuStrankaListNazivFormatedOIB_1">
      <item>STUDIO VENUSTAS j.d.o.o. za usluge, OIB 83355782171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VENUSTAS j.d.o.o. za usluge</izvorni_sadrzaj>
    <derivirana_varijabla naziv="DomainObject.Predmet.ProtustrankaIDrugi_1">STUDIO VENUSTAS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VENUSTAS j.d.o.o. za usluge, OIB 83355782171, Karažnik 14, 10000 Zagreb</izvorni_sadrzaj>
    <derivirana_varijabla naziv="DomainObject.Predmet.ProtustrankaIDrugiAdressOIB_1">STUDIO VENUSTAS j.d.o.o. za usluge, OIB 83355782171, Karažnik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VENUSTAS j.d.o.o. za usluge</item>
      <item>FINA Regionalni centar Zagreb</item>
    </izvorni_sadrzaj>
    <derivirana_varijabla naziv="DomainObject.Predmet.SudioniciListNaziv_1">
      <item>STUDIO VENUSTAS j.d.o.o. za usluge</item>
      <item>FINA Regionalni centar Zagreb</item>
    </derivirana_varijabla>
  </DomainObject.Predmet.SudioniciListNaziv>
  <DomainObject.Predmet.SudioniciListAdressOIB>
    <izvorni_sadrzaj>
      <item>STUDIO VENUSTAS j.d.o.o. za usluge, OIB 83355782171, Karažnik 14,10000 Zagreb</item>
      <item>FINA Regionalni centar Zagreb, OIB 85821130368, Trg svibanjskih žrtava 1995. br. 1,10000 Zagreb</item>
    </izvorni_sadrzaj>
    <derivirana_varijabla naziv="DomainObject.Predmet.SudioniciListAdressOIB_1">
      <item>STUDIO VENUSTAS j.d.o.o. za usluge, OIB 83355782171, Karažnik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83355782171</item>
      <item>, OIB 85821130368</item>
    </izvorni_sadrzaj>
    <derivirana_varijabla naziv="DomainObject.Predmet.SudioniciListNazivOIB_1">
      <item>, OIB 83355782171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94EF7-D6DF-4C03-BB3A-6279F515C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3217</properties:Characters>
  <properties:Lines>88</properties:Lines>
  <properties:Paragraphs>28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2017-10-30T10:54:00Z</dcterms:modified>
  <cp:revision>43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