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81db" w14:paraId="9b081d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B1550" w:rsidP="006B1550" w:rsidR="006B1550" w:rsidRPr="006B155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B1550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6B1550">
        <w:rPr>
          <w:rFonts w:cs="Times New Roman" w:eastAsia="Times New Roman"/>
          <w:lang w:eastAsia="hr-HR"/>
        </w:rPr>
        <w:t>Broj: 14. St-2040/2015.</w:t>
      </w:r>
    </w:p>
    <w:p w:rsidRDefault="006B1550" w:rsidP="006B1550" w:rsidR="006B1550" w:rsidRPr="006B1550">
      <w:pPr>
        <w:spacing w:after="0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B1550" w:rsidP="006B1550" w:rsidR="006B1550" w:rsidRPr="006B1550">
      <w:pPr>
        <w:spacing w:after="0"/>
        <w:rPr>
          <w:rFonts w:cs="Times New Roman" w:eastAsia="Times New Roman"/>
          <w:b/>
          <w:lang w:eastAsia="hr-HR"/>
        </w:rPr>
      </w:pPr>
      <w:r w:rsidRPr="006B155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B1550">
        <w:rPr>
          <w:rFonts w:cs="Times New Roman" w:eastAsia="Times New Roman"/>
          <w:b/>
          <w:lang w:eastAsia="hr-HR"/>
        </w:rPr>
        <w:t>Sukoišanska</w:t>
      </w:r>
      <w:proofErr w:type="spellEnd"/>
      <w:r w:rsidRPr="006B155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155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B1550" w:rsidP="006B1550" w:rsidR="006B1550" w:rsidRPr="006B155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1550" w:rsidP="006B1550" w:rsidR="006B1550" w:rsidRPr="006B155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1550">
        <w:rPr>
          <w:rFonts w:cs="Times New Roman" w:eastAsia="Times New Roman"/>
          <w:b/>
          <w:lang w:eastAsia="hr-HR"/>
        </w:rPr>
        <w:t>R J E Š E NJ E</w:t>
      </w:r>
    </w:p>
    <w:p w:rsidRDefault="006B1550" w:rsidP="006B1550" w:rsidR="006B1550" w:rsidRPr="006B155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b/>
          <w:lang w:eastAsia="hr-HR"/>
        </w:rPr>
        <w:tab/>
      </w:r>
      <w:r w:rsidRPr="006B155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DIANA KOVAČEVIĆ j.d.o.o. za ugostiteljstvo, Split, </w:t>
      </w:r>
      <w:proofErr w:type="spellStart"/>
      <w:r w:rsidRPr="006B1550">
        <w:rPr>
          <w:rFonts w:cs="Times New Roman" w:eastAsia="Times New Roman"/>
          <w:lang w:eastAsia="hr-HR"/>
        </w:rPr>
        <w:t>Roosewoltova</w:t>
      </w:r>
      <w:proofErr w:type="spellEnd"/>
      <w:r w:rsidRPr="006B1550">
        <w:rPr>
          <w:rFonts w:cs="Times New Roman" w:eastAsia="Times New Roman"/>
          <w:lang w:eastAsia="hr-HR"/>
        </w:rPr>
        <w:t xml:space="preserve"> 52., OIB: 15441104753., MBS: 060313935., dana 07. rujna 2016. godine</w:t>
      </w: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center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r i j e š i o  j e</w:t>
      </w:r>
    </w:p>
    <w:p w:rsidRDefault="006B1550" w:rsidP="006B1550" w:rsidR="006B1550" w:rsidRPr="006B15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 xml:space="preserve">Otvara se skraćeni stečajni postupak nad Dužnikom: DIANA KOVAČEVIĆ j.d.o.o. za ugostiteljstvo, Split, </w:t>
      </w:r>
      <w:proofErr w:type="spellStart"/>
      <w:r w:rsidRPr="006B1550">
        <w:rPr>
          <w:rFonts w:cs="Times New Roman" w:eastAsia="Times New Roman"/>
          <w:lang w:eastAsia="hr-HR"/>
        </w:rPr>
        <w:t>Roosewoltova</w:t>
      </w:r>
      <w:proofErr w:type="spellEnd"/>
      <w:r w:rsidRPr="006B1550">
        <w:rPr>
          <w:rFonts w:cs="Times New Roman" w:eastAsia="Times New Roman"/>
          <w:lang w:eastAsia="hr-HR"/>
        </w:rPr>
        <w:t xml:space="preserve"> 52., OIB: 15441104753., MBS: 060313935. Skraćeni stečajni postupak je otvoren dana 07. rujna 2016. godine u 12,00 sati, kada je ovo rješenje objavljeno na mrežnoj stranici e-Oglasna ploča sudova.</w:t>
      </w:r>
    </w:p>
    <w:p w:rsidRDefault="006B1550" w:rsidP="006B1550" w:rsidR="006B1550" w:rsidRPr="006B155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Za stečajnog upravitelja imenuje se Renato Sabljić, Zagreb, Zdenački zavoj 14., OIB: 74644810692.</w:t>
      </w:r>
    </w:p>
    <w:p w:rsidRDefault="006B1550" w:rsidP="006B1550" w:rsidR="006B1550" w:rsidRPr="006B155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 xml:space="preserve">Zaključuje se skraćeni stečajni postupak nad Dužnikom: DIANA KOVAČEVIĆ j.d.o.o. za ugostiteljstvo, Split, </w:t>
      </w:r>
      <w:proofErr w:type="spellStart"/>
      <w:r w:rsidRPr="006B1550">
        <w:rPr>
          <w:rFonts w:cs="Times New Roman" w:eastAsia="Times New Roman"/>
          <w:lang w:eastAsia="hr-HR"/>
        </w:rPr>
        <w:t>Roosewoltova</w:t>
      </w:r>
      <w:proofErr w:type="spellEnd"/>
      <w:r w:rsidRPr="006B1550">
        <w:rPr>
          <w:rFonts w:cs="Times New Roman" w:eastAsia="Times New Roman"/>
          <w:lang w:eastAsia="hr-HR"/>
        </w:rPr>
        <w:t xml:space="preserve"> 52., OIB: 15441104753., MBS: 060313935.</w:t>
      </w:r>
    </w:p>
    <w:p w:rsidRDefault="006B1550" w:rsidP="006B1550" w:rsidR="006B1550" w:rsidRPr="006B155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B1550" w:rsidP="006B1550" w:rsidR="006B1550" w:rsidRPr="006B155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center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Obrazloženje</w:t>
      </w:r>
    </w:p>
    <w:p w:rsidRDefault="006B1550" w:rsidP="006B1550" w:rsidR="006B1550" w:rsidRPr="006B15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11. studenog 2015. godine Zahtjev za provedbu skraćenog stečajnog postupka (Zahtjev) nad Dužnikom: DIANA KOVAČEVIĆ j.d.o.o. za ugostiteljstvo, Split, </w:t>
      </w:r>
      <w:proofErr w:type="spellStart"/>
      <w:r w:rsidRPr="006B1550">
        <w:rPr>
          <w:rFonts w:cs="Times New Roman" w:eastAsia="Times New Roman"/>
          <w:lang w:eastAsia="hr-HR"/>
        </w:rPr>
        <w:t>Roosewoltova</w:t>
      </w:r>
      <w:proofErr w:type="spellEnd"/>
      <w:r w:rsidRPr="006B1550">
        <w:rPr>
          <w:rFonts w:cs="Times New Roman" w:eastAsia="Times New Roman"/>
          <w:lang w:eastAsia="hr-HR"/>
        </w:rPr>
        <w:t xml:space="preserve"> 52.</w:t>
      </w: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379 dana, u ukupnom iznosu od: 1.963,20 kn, kao i da prema podacima koji su dostavljeni od Hrvatskog zavoda za mirovinskog osiguranje, Dužnik nema zaposlenih.</w:t>
      </w: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B1550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6B1550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6B155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B1550">
        <w:rPr>
          <w:rFonts w:cs="Times New Roman" w:eastAsia="Times New Roman"/>
          <w:b/>
          <w:lang w:eastAsia="hr-HR" w:val="en-AU"/>
        </w:rPr>
        <w:t xml:space="preserve">: 14. </w:t>
      </w:r>
      <w:r w:rsidRPr="006B1550">
        <w:rPr>
          <w:rFonts w:cs="Times New Roman" w:eastAsia="Times New Roman"/>
          <w:b/>
          <w:lang w:eastAsia="hr-HR"/>
        </w:rPr>
        <w:t>St-2040 /2015.</w:t>
      </w: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6B1550">
        <w:rPr>
          <w:rFonts w:cs="Times New Roman" w:eastAsia="Times New Roman"/>
          <w:i/>
          <w:lang w:eastAsia="hr-HR"/>
        </w:rPr>
        <w:t>Narodne novine</w:t>
      </w:r>
      <w:r w:rsidRPr="006B1550">
        <w:rPr>
          <w:rFonts w:cs="Times New Roman" w:eastAsia="Times New Roman"/>
          <w:lang w:eastAsia="hr-HR"/>
        </w:rPr>
        <w:t>, broj: 71/15., dalje: SZ), ovaj Sud je 02.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ab/>
      </w: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U Splitu, 07. rujna 2016. godine</w:t>
      </w:r>
    </w:p>
    <w:p w:rsidRDefault="006B1550" w:rsidP="006B1550" w:rsidR="006B1550" w:rsidRPr="006B155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S U D A C</w:t>
      </w:r>
    </w:p>
    <w:p w:rsidRDefault="006B1550" w:rsidP="006B1550" w:rsidR="006B1550" w:rsidRPr="006B1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Jozo Ćaleta</w:t>
      </w: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B155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B155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B155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B1550">
        <w:rPr>
          <w:rFonts w:cs="Times New Roman" w:eastAsia="Times New Roman"/>
          <w:b/>
          <w:lang w:eastAsia="hr-HR" w:val="en-AU"/>
        </w:rPr>
        <w:t xml:space="preserve">: 14. </w:t>
      </w:r>
      <w:r w:rsidRPr="006B1550">
        <w:rPr>
          <w:rFonts w:cs="Times New Roman" w:eastAsia="Times New Roman"/>
          <w:b/>
          <w:lang w:eastAsia="hr-HR"/>
        </w:rPr>
        <w:t>St-2040/2015.</w:t>
      </w: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POUKA O PRAVNOM LIJEKU:</w:t>
      </w: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DNA:</w:t>
      </w:r>
    </w:p>
    <w:p w:rsidRDefault="006B1550" w:rsidP="006B1550" w:rsidR="006B1550" w:rsidRPr="006B15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B1550" w:rsidP="006B1550" w:rsidR="006B1550" w:rsidRPr="006B15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Dužniku,</w:t>
      </w:r>
    </w:p>
    <w:p w:rsidRDefault="006B1550" w:rsidP="006B1550" w:rsidR="006B1550" w:rsidRPr="006B15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stečajnom upravitelju Renato Sabljić, Zagreb, Zdenački zavoj 14.,</w:t>
      </w:r>
    </w:p>
    <w:p w:rsidRDefault="006B1550" w:rsidP="006B1550" w:rsidR="006B1550" w:rsidRPr="006B15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Županijsko državno odvjetništvo Split,</w:t>
      </w:r>
    </w:p>
    <w:p w:rsidRDefault="006B1550" w:rsidP="006B1550" w:rsidR="006B1550" w:rsidRPr="006B15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 xml:space="preserve">Porezna uprava Split, </w:t>
      </w:r>
    </w:p>
    <w:p w:rsidRDefault="006B1550" w:rsidP="006B1550" w:rsidR="006B1550" w:rsidRPr="006B15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e-Oglasna ploča Suda – rok 20. dana,</w:t>
      </w:r>
    </w:p>
    <w:p w:rsidRDefault="006B1550" w:rsidP="006B1550" w:rsidR="006B1550" w:rsidRPr="006B15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sudski registar – nakon pravomoćnosti</w:t>
      </w:r>
    </w:p>
    <w:p w:rsidRDefault="006B1550" w:rsidP="006B1550" w:rsidR="006B1550" w:rsidRPr="006B15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1550">
        <w:rPr>
          <w:rFonts w:cs="Times New Roman" w:eastAsia="Times New Roman"/>
          <w:lang w:eastAsia="hr-HR"/>
        </w:rPr>
        <w:t>u spis.</w:t>
      </w: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550" w:rsidP="006B1550" w:rsidR="006B1550" w:rsidRPr="006B15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550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04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St-2040/2015-5</izvorni_sadrzaj>
    <derivirana_varijabla naziv="DomainObject.Oznaka_1">St-2040/2015-5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St-2040/2015</izvorni_sadrzaj>
    <derivirana_varijabla naziv="DomainObject.Predmet.OznakaBroj_1">St-2040/2015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DIANA KOVAČEVIĆ j.d.o.o. za ugostiteljstvo</izvorni_sadrzaj>
    <derivirana_varijabla naziv="DomainObject.Predmet.ProtustrankaFormated_1">  DIANA KOVAČEVIĆ j.d.o.o. za ugostiteljstvo</derivirana_varijabla>
  </DomainObject.Predmet.ProtustrankaFormated>
  <DomainObject.Predmet.ProtustrankaFormatedOIB>
    <izvorni_sadrzaj>  DIANA KOVAČEVIĆ j.d.o.o. za ugostiteljstvo, OIB 15441104753</izvorni_sadrzaj>
    <derivirana_varijabla naziv="DomainObject.Predmet.ProtustrankaFormatedOIB_1">  DIANA KOVAČEVIĆ j.d.o.o. za ugostiteljstvo, OIB 15441104753</derivirana_varijabla>
  </DomainObject.Predmet.ProtustrankaFormatedOIB>
  <DomainObject.Predmet.ProtustrankaFormatedWithAdress>
    <izvorni_sadrzaj> DIANA KOVAČEVIĆ j.d.o.o. za ugostiteljstvo, Rooseweltova 52, 21000 Split</izvorni_sadrzaj>
    <derivirana_varijabla naziv="DomainObject.Predmet.ProtustrankaFormatedWithAdress_1"> DIANA KOVAČEVIĆ j.d.o.o. za ugostiteljstvo, Rooseweltova 52, 21000 Split</derivirana_varijabla>
  </DomainObject.Predmet.ProtustrankaFormatedWithAdress>
  <DomainObject.Predmet.ProtustrankaFormatedWithAdressOIB>
    <izvorni_sadrzaj> DIANA KOVAČEVIĆ j.d.o.o. za ugostiteljstvo, OIB 15441104753, Rooseweltova 52, 21000 Split</izvorni_sadrzaj>
    <derivirana_varijabla naziv="DomainObject.Predmet.ProtustrankaFormatedWithAdressOIB_1"> DIANA KOVAČEVIĆ j.d.o.o. za ugostiteljstvo, OIB 15441104753, Rooseweltova 52, 21000 Split</derivirana_varijabla>
  </DomainObject.Predmet.ProtustrankaFormatedWithAdressOIB>
  <DomainObject.Predmet.ProtustrankaWithAdress>
    <izvorni_sadrzaj>DIANA KOVAČEVIĆ j.d.o.o. za ugostiteljstvo Rooseweltova 52, 21000 Split</izvorni_sadrzaj>
    <derivirana_varijabla naziv="DomainObject.Predmet.ProtustrankaWithAdress_1">DIANA KOVAČEVIĆ j.d.o.o. za ugostiteljstvo Rooseweltova 52, 21000 Split</derivirana_varijabla>
  </DomainObject.Predmet.ProtustrankaWithAdress>
  <DomainObject.Predmet.ProtustrankaWithAdressOIB>
    <izvorni_sadrzaj>DIANA KOVAČEVIĆ j.d.o.o. za ugostiteljstvo, OIB 15441104753, Rooseweltova 52, 21000 Split</izvorni_sadrzaj>
    <derivirana_varijabla naziv="DomainObject.Predmet.ProtustrankaWithAdressOIB_1">DIANA KOVAČEVIĆ j.d.o.o. za ugostiteljstvo, OIB 15441104753, Rooseweltova 52, 21000 Split</derivirana_varijabla>
  </DomainObject.Predmet.ProtustrankaWithAdressOIB>
  <DomainObject.Predmet.ProtustrankaNazivFormated>
    <izvorni_sadrzaj>DIANA KOVAČEVIĆ j.d.o.o. za ugostiteljstvo</izvorni_sadrzaj>
    <derivirana_varijabla naziv="DomainObject.Predmet.ProtustrankaNazivFormated_1">DIANA KOVAČEVIĆ j.d.o.o. za ugostiteljstvo</derivirana_varijabla>
  </DomainObject.Predmet.ProtustrankaNazivFormated>
  <DomainObject.Predmet.ProtustrankaNazivFormatedOIB>
    <izvorni_sadrzaj>DIANA KOVAČEVIĆ j.d.o.o. za ugostiteljstvo, OIB 15441104753</izvorni_sadrzaj>
    <derivirana_varijabla naziv="DomainObject.Predmet.ProtustrankaNazivFormatedOIB_1">DIANA KOVAČEVIĆ j.d.o.o. za ugostiteljstvo, OIB 15441104753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1963.20</izvorni_sadrzaj>
    <derivirana_varijabla naziv="DomainObject.Predmet.TrenutnaVrijednost_1">1963.20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DIANA KOVAČEVIĆ j.d.o.o. za ugostiteljstvo</item>
    </izvorni_sadrzaj>
    <derivirana_varijabla naziv="DomainObject.Predmet.ProtuStrankaListFormated_1">
      <item>DIANA KOVAČEVIĆ j.d.o.o. za ugostiteljstvo</item>
    </derivirana_varijabla>
  </DomainObject.Predmet.ProtuStrankaListFormated>
  <DomainObject.Predmet.ProtuStrankaListFormatedOIB>
    <izvorni_sadrzaj>
      <item>DIANA KOVAČEVIĆ j.d.o.o. za ugostiteljstvo, OIB 15441104753</item>
    </izvorni_sadrzaj>
    <derivirana_varijabla naziv="DomainObject.Predmet.ProtuStrankaListFormatedOIB_1">
      <item>DIANA KOVAČEVIĆ j.d.o.o. za ugostiteljstvo, OIB 15441104753</item>
    </derivirana_varijabla>
  </DomainObject.Predmet.ProtuStrankaListFormatedOIB>
  <DomainObject.Predmet.ProtuStrankaListFormatedWithAdress>
    <izvorni_sadrzaj>
      <item>DIANA KOVAČEVIĆ j.d.o.o. za ugostiteljstvo, Rooseweltova 52, 21000 Split</item>
    </izvorni_sadrzaj>
    <derivirana_varijabla naziv="DomainObject.Predmet.ProtuStrankaListFormatedWithAdress_1">
      <item>DIANA KOVAČEVIĆ j.d.o.o. za ugostiteljstvo, Rooseweltova 52, 21000 Split</item>
    </derivirana_varijabla>
  </DomainObject.Predmet.ProtuStrankaListFormatedWithAdress>
  <DomainObject.Predmet.ProtuStrankaListFormatedWithAdressOIB>
    <izvorni_sadrzaj>
      <item>DIANA KOVAČEVIĆ j.d.o.o. za ugostiteljstvo, OIB 15441104753, Rooseweltova 52, 21000 Split</item>
    </izvorni_sadrzaj>
    <derivirana_varijabla naziv="DomainObject.Predmet.ProtuStrankaListFormatedWithAdressOIB_1">
      <item>DIANA KOVAČEVIĆ j.d.o.o. za ugostiteljstvo, OIB 15441104753, Rooseweltova 52, 21000 Split</item>
    </derivirana_varijabla>
  </DomainObject.Predmet.ProtuStrankaListFormatedWithAdressOIB>
  <DomainObject.Predmet.ProtuStrankaListNazivFormated>
    <izvorni_sadrzaj>
      <item>DIANA KOVAČEVIĆ j.d.o.o. za ugostiteljstvo</item>
    </izvorni_sadrzaj>
    <derivirana_varijabla naziv="DomainObject.Predmet.ProtuStrankaListNazivFormated_1">
      <item>DIANA KOVAČEVIĆ j.d.o.o. za ugostiteljstvo</item>
    </derivirana_varijabla>
  </DomainObject.Predmet.ProtuStrankaListNazivFormated>
  <DomainObject.Predmet.ProtuStrankaListNazivFormatedOIB>
    <izvorni_sadrzaj>
      <item>DIANA KOVAČEVIĆ j.d.o.o. za ugostiteljstvo, OIB 15441104753</item>
    </izvorni_sadrzaj>
    <derivirana_varijabla naziv="DomainObject.Predmet.ProtuStrankaListNazivFormatedOIB_1">
      <item>DIANA KOVAČEVIĆ j.d.o.o. za ugostiteljstvo, OIB 15441104753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St-2040/2015-5</izvorni_sadrzaj>
    <derivirana_varijabla naziv="DomainObject.PoslovniBrojDokumenta_1">St-2040/2015-5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DIANA KOVAČEVIĆ j.d.o.o. za ugostiteljstvo</izvorni_sadrzaj>
    <derivirana_varijabla naziv="DomainObject.Predmet.ProtustrankaIDrugi_1">DIANA KOVAČEVIĆ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DIANA KOVAČEVIĆ j.d.o.o. za ugostiteljstvo, OIB 15441104753, Rooseweltova 52, 21000 Split</izvorni_sadrzaj>
    <derivirana_varijabla naziv="DomainObject.Predmet.ProtustrankaIDrugiAdressOIB_1">DIANA KOVAČEVIĆ j.d.o.o. za ugostiteljstvo, OIB 15441104753,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KOVAČEVIĆ j.d.o.o. za ugostiteljstvo</item>
      <item>FINANCIJSKA AGENCIJA, RC SPLIT</item>
    </izvorni_sadrzaj>
    <derivirana_varijabla naziv="DomainObject.Predmet.SudioniciListNaziv_1">
      <item>DIANA KOVAČEVIĆ j.d.o.o. za ugostiteljstvo</item>
      <item>FINANCIJSKA AGENCIJA, RC SPLIT</item>
    </derivirana_varijabla>
  </DomainObject.Predmet.SudioniciListNaziv>
  <DomainObject.Predmet.SudioniciListAdressOIB>
    <izvorni_sadrzaj>
      <item>DIANA KOVAČEVIĆ j.d.o.o. za ugostiteljstvo, OIB 15441104753, Rooseweltova 52,21000 Split</item>
      <item>FINANCIJSKA AGENCIJA, RC SPLIT, OIB 85821130368, Mažuranićevo šetalište 24 b,21000 Split</item>
    </izvorni_sadrzaj>
    <derivirana_varijabla naziv="DomainObject.Predmet.SudioniciListAdressOIB_1">
      <item>DIANA KOVAČEVIĆ j.d.o.o. za ugostiteljstvo, OIB 15441104753, Rooseweltova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0CD09-40AF-4427-82AE-924CBB3D5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786</properties:Words>
  <properties:Characters>4228</properties:Characters>
  <properties:Lines>148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2016-09-07T08:15:00Z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St-2040/2015-5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