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F1DA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DF1DAF">
                    <w:rPr>
                      <w:sz w:val="22"/>
                      <w:szCs w:val="22"/>
                    </w:rPr>
                    <w:t>96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DF1DAF">
                    <w:rPr>
                      <w:sz w:val="22"/>
                      <w:szCs w:val="22"/>
                    </w:rPr>
                    <w:t>8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44783e" w14:paraId="744783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F6606B">
        <w:t xml:space="preserve">Trgovački sud u Osijeku, po sucu mr. sc. Mirjani Baran u stečajnom predmetu predlagatelja FINA RC Zagreb Podružnica Zagreb, Trg svibanjskih žrtava 1995. br. 1 povodom prijedloga za otvaranje stečajnog postupka nad dužnikom FENIX-Domagoj j.d.o.o. OIB. 35405513892, MBS: 080949392, Zagreb, Ulica grada Chicaga 9, </w:t>
      </w:r>
      <w:r w:rsidR="0054589B">
        <w:t>12. travnja 2018.</w:t>
      </w:r>
    </w:p>
    <w:p w:rsidRDefault="00F6606B" w:rsidP="0054589B" w:rsidR="00F6606B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6606B">
        <w:t>FENIX-Domagoj j.d.o.o. OIB. 35405513892, MBS: 080949392, Zagreb, Ulica grada Chicaga 9</w:t>
      </w:r>
      <w:r w:rsidR="0054589B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F6606B">
        <w:t>96</w:t>
      </w:r>
      <w:r w:rsidRPr="00BB04F8">
        <w:t xml:space="preserve">17 kod Hrvatske poštanske banke iznos od </w:t>
      </w:r>
      <w:r w:rsidR="0054589B">
        <w:t>26</w:t>
      </w:r>
      <w:r>
        <w:t>.000,00</w:t>
      </w:r>
      <w:r w:rsidRPr="00BB04F8">
        <w:t xml:space="preserve"> kn </w:t>
      </w:r>
      <w:r>
        <w:t>(dvadest</w:t>
      </w:r>
      <w:r w:rsidR="0054589B">
        <w:t>šesttisuća</w:t>
      </w:r>
      <w:r>
        <w:t xml:space="preserve">kuna)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F6606B">
        <w:t>2. siječnja 2017.</w:t>
      </w:r>
      <w:r w:rsidRPr="00995FB2">
        <w:t xml:space="preserve"> ima u Očevidniku redoslijeda osnova za plaćanje evidentirane neizvršene osnove za plaćanje u neprekinutom razdoblju od 120 dana u ukupnom iznosu od </w:t>
      </w:r>
      <w:r w:rsidR="00F6606B">
        <w:t>23.975,85</w:t>
      </w:r>
      <w:r w:rsidRPr="00995FB2">
        <w:t xml:space="preserve"> kn, te da ima  </w:t>
      </w:r>
      <w:r w:rsidR="0054589B">
        <w:t>četiri zaposlena</w:t>
      </w:r>
      <w:r w:rsidRPr="00995FB2">
        <w:t xml:space="preserve"> radnika.</w:t>
      </w:r>
    </w:p>
    <w:p w:rsidRDefault="00BB04F8" w:rsidP="00BB04F8" w:rsidR="00BB04F8">
      <w:pPr>
        <w:ind w:firstLine="720"/>
        <w:jc w:val="both"/>
      </w:pPr>
    </w:p>
    <w:p w:rsidRDefault="00F6606B" w:rsidP="00BB04F8" w:rsidR="00F6606B">
      <w:pPr>
        <w:ind w:firstLine="720"/>
        <w:jc w:val="both"/>
      </w:pP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>Rješenjem suda od 23. veljače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F6606B">
        <w:t>19. ožujka</w:t>
      </w:r>
      <w:r w:rsidR="00A1737D">
        <w:t xml:space="preserve"> 2018. kao i Izjave s ročišta održanog 12. travnja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26.000,00 kn i to trošak sređivanja i ažuriranja knjigovodstvenih podataka i dokumentacije u iznosu od 3.000,00 kn, za otvaranje žiro računa u iznosu od 144,00 kn, za izradu pečata u iznosu od 150,00 kn, za vođenje knjigovodstva u iznosu od 6.000,00 kn, za izradu početne i završne bilance u iznosu od 2.000,00 kn, za nagradu stečajnom upravitelju u iznosu od 12.000,00 kn, na ime materijalnih troškova i putnih troškova u iznosu od 1.000,00 kn, te za arhiviranje dokumentacije u iznosu od 1.000,00 kn. 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spacing w:lineRule="atLeast" w:line="240"/>
        <w:jc w:val="both"/>
      </w:pP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632C7E">
        <w:t>12. travnja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DA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F6606B">
      <w:t>96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1DAF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6606B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D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D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St-1196/2017</izvorni_sadrzaj>
    <derivirana_varijabla naziv="DomainObject.Predmet.OznakaBroj_1">St-1196/2017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FENIX- Domagoj j.d.o.o. za usluge</izvorni_sadrzaj>
    <derivirana_varijabla naziv="DomainObject.Predmet.ProtustrankaFormated_1">  FENIX- Domagoj j.d.o.o. za usluge</derivirana_varijabla>
  </DomainObject.Predmet.ProtustrankaFormated>
  <DomainObject.Predmet.ProtustrankaFormatedOIB>
    <izvorni_sadrzaj>  FENIX- Domagoj j.d.o.o. za usluge, OIB 35405513892</izvorni_sadrzaj>
    <derivirana_varijabla naziv="DomainObject.Predmet.ProtustrankaFormatedOIB_1">  FENIX- Domagoj j.d.o.o. za usluge, OIB 35405513892</derivirana_varijabla>
  </DomainObject.Predmet.ProtustrankaFormatedOIB>
  <DomainObject.Predmet.ProtustrankaFormatedWithAdress>
    <izvorni_sadrzaj> FENIX- Domagoj j.d.o.o. za usluge, Ulica grada Chicaga 9, 10000 Zagreb</izvorni_sadrzaj>
    <derivirana_varijabla naziv="DomainObject.Predmet.ProtustrankaFormatedWithAdress_1"> FENIX- Domagoj j.d.o.o. za usluge, Ulica grada Chicaga 9, 10000 Zagreb</derivirana_varijabla>
  </DomainObject.Predmet.ProtustrankaFormatedWithAdress>
  <DomainObject.Predmet.ProtustrankaFormatedWithAdressOIB>
    <izvorni_sadrzaj> FENIX- Domagoj j.d.o.o. za usluge, OIB 35405513892, Ulica grada Chicaga 9, 10000 Zagreb</izvorni_sadrzaj>
    <derivirana_varijabla naziv="DomainObject.Predmet.ProtustrankaFormatedWithAdressOIB_1"> FENIX- Domagoj j.d.o.o. za usluge, OIB 35405513892, Ulica grada Chicaga 9, 10000 Zagreb</derivirana_varijabla>
  </DomainObject.Predmet.ProtustrankaFormatedWithAdressOIB>
  <DomainObject.Predmet.ProtustrankaWithAdress>
    <izvorni_sadrzaj>FENIX- Domagoj j.d.o.o. za usluge Ulica grada Chicaga 9, 10000 Zagreb</izvorni_sadrzaj>
    <derivirana_varijabla naziv="DomainObject.Predmet.ProtustrankaWithAdress_1">FENIX- Domagoj j.d.o.o. za usluge Ulica grada Chicaga 9, 10000 Zagreb</derivirana_varijabla>
  </DomainObject.Predmet.ProtustrankaWithAdress>
  <DomainObject.Predmet.ProtustrankaWithAdressOIB>
    <izvorni_sadrzaj>FENIX- Domagoj j.d.o.o. za usluge, OIB 35405513892, Ulica grada Chicaga 9, 10000 Zagreb</izvorni_sadrzaj>
    <derivirana_varijabla naziv="DomainObject.Predmet.ProtustrankaWithAdressOIB_1">FENIX- Domagoj j.d.o.o. za usluge, OIB 35405513892, Ulica grada Chicaga 9, 10000 Zagreb</derivirana_varijabla>
  </DomainObject.Predmet.ProtustrankaWithAdressOIB>
  <DomainObject.Predmet.ProtustrankaNazivFormated>
    <izvorni_sadrzaj>FENIX- Domagoj j.d.o.o. za usluge</izvorni_sadrzaj>
    <derivirana_varijabla naziv="DomainObject.Predmet.ProtustrankaNazivFormated_1">FENIX- Domagoj j.d.o.o. za usluge</derivirana_varijabla>
  </DomainObject.Predmet.ProtustrankaNazivFormated>
  <DomainObject.Predmet.ProtustrankaNazivFormatedOIB>
    <izvorni_sadrzaj>FENIX- Domagoj j.d.o.o. za usluge, OIB 35405513892</izvorni_sadrzaj>
    <derivirana_varijabla naziv="DomainObject.Predmet.ProtustrankaNazivFormatedOIB_1">FENIX- Domagoj j.d.o.o. za usluge, OIB 35405513892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FENIX- Domagoj j.d.o.o. za usluge</item>
    </izvorni_sadrzaj>
    <derivirana_varijabla naziv="DomainObject.Predmet.ProtuStrankaListFormated_1">
      <item>FENIX- Domagoj j.d.o.o. za usluge</item>
    </derivirana_varijabla>
  </DomainObject.Predmet.ProtuStrankaListFormated>
  <DomainObject.Predmet.ProtuStrankaListFormatedOIB>
    <izvorni_sadrzaj>
      <item>FENIX- Domagoj j.d.o.o. za usluge, OIB 35405513892</item>
    </izvorni_sadrzaj>
    <derivirana_varijabla naziv="DomainObject.Predmet.ProtuStrankaListFormatedOIB_1">
      <item>FENIX- Domagoj j.d.o.o. za usluge, OIB 35405513892</item>
    </derivirana_varijabla>
  </DomainObject.Predmet.ProtuStrankaListFormatedOIB>
  <DomainObject.Predmet.ProtuStrankaListFormatedWithAdress>
    <izvorni_sadrzaj>
      <item>FENIX- Domagoj j.d.o.o. za usluge, Ulica grada Chicaga 9, 10000 Zagreb</item>
    </izvorni_sadrzaj>
    <derivirana_varijabla naziv="DomainObject.Predmet.ProtuStrankaListFormatedWithAdress_1">
      <item>FENIX- Domagoj j.d.o.o. za usluge, Ulica grada Chicaga 9, 10000 Zagreb</item>
    </derivirana_varijabla>
  </DomainObject.Predmet.ProtuStrankaListFormatedWithAdress>
  <DomainObject.Predmet.ProtuStrankaListFormatedWithAdressOIB>
    <izvorni_sadrzaj>
      <item>FENIX- Domagoj j.d.o.o. za usluge, OIB 35405513892, Ulica grada Chicaga 9, 10000 Zagreb</item>
    </izvorni_sadrzaj>
    <derivirana_varijabla naziv="DomainObject.Predmet.ProtuStrankaListFormatedWithAdressOIB_1">
      <item>FENIX- Domagoj j.d.o.o. za usluge, OIB 35405513892, Ulica grada Chicaga 9, 10000 Zagreb</item>
    </derivirana_varijabla>
  </DomainObject.Predmet.ProtuStrankaListFormatedWithAdressOIB>
  <DomainObject.Predmet.ProtuStrankaListNazivFormated>
    <izvorni_sadrzaj>
      <item>FENIX- Domagoj j.d.o.o. za usluge</item>
    </izvorni_sadrzaj>
    <derivirana_varijabla naziv="DomainObject.Predmet.ProtuStrankaListNazivFormated_1">
      <item>FENIX- Domagoj j.d.o.o. za usluge</item>
    </derivirana_varijabla>
  </DomainObject.Predmet.ProtuStrankaListNazivFormated>
  <DomainObject.Predmet.ProtuStrankaListNazivFormatedOIB>
    <izvorni_sadrzaj>
      <item>FENIX- Domagoj j.d.o.o. za usluge, OIB 35405513892</item>
    </izvorni_sadrzaj>
    <derivirana_varijabla naziv="DomainObject.Predmet.ProtuStrankaListNazivFormatedOIB_1">
      <item>FENIX- Domagoj j.d.o.o. za usluge, OIB 35405513892</item>
    </derivirana_varijabla>
  </DomainObject.Predmet.ProtuStrankaListNazivFormatedOIB>
  <DomainObject.Predmet.OstaliListFormated>
    <izvorni_sadrzaj>
      <item>Domagoj Grujić</item>
    </izvorni_sadrzaj>
    <derivirana_varijabla naziv="DomainObject.Predmet.OstaliListFormated_1">
      <item>Domagoj Grujić</item>
    </derivirana_varijabla>
  </DomainObject.Predmet.OstaliListFormated>
  <DomainObject.Predmet.OstaliListFormatedOIB>
    <izvorni_sadrzaj>
      <item>Domagoj Grujić, OIB 82167243424</item>
    </izvorni_sadrzaj>
    <derivirana_varijabla naziv="DomainObject.Predmet.OstaliListFormatedOIB_1">
      <item>Domagoj Grujić, OIB 82167243424</item>
    </derivirana_varijabla>
  </DomainObject.Predmet.OstaliListFormatedOIB>
  <DomainObject.Predmet.OstaliListFormatedWithAdress>
    <izvorni_sadrzaj>
      <item>Domagoj Grujić, Ulica Grada Chicaga 9, 10000 Zagreb</item>
    </izvorni_sadrzaj>
    <derivirana_varijabla naziv="DomainObject.Predmet.OstaliListFormatedWithAdress_1">
      <item>Domagoj Grujić, Ulica Grada Chicaga 9, 10000 Zagreb</item>
    </derivirana_varijabla>
  </DomainObject.Predmet.OstaliListFormatedWithAdress>
  <DomainObject.Predmet.OstaliListFormatedWithAdressOIB>
    <izvorni_sadrzaj>
      <item>Domagoj Grujić, OIB 82167243424, Ulica Grada Chicaga 9, 10000 Zagreb</item>
    </izvorni_sadrzaj>
    <derivirana_varijabla naziv="DomainObject.Predmet.OstaliListFormatedWithAdressOIB_1">
      <item>Domagoj Grujić, OIB 82167243424, Ulica Grada Chicaga 9, 10000 Zagreb</item>
    </derivirana_varijabla>
  </DomainObject.Predmet.OstaliListFormatedWithAdressOIB>
  <DomainObject.Predmet.OstaliListNazivFormated>
    <izvorni_sadrzaj>
      <item>Domagoj Grujić</item>
    </izvorni_sadrzaj>
    <derivirana_varijabla naziv="DomainObject.Predmet.OstaliListNazivFormated_1">
      <item>Domagoj Grujić</item>
    </derivirana_varijabla>
  </DomainObject.Predmet.OstaliListNazivFormated>
  <DomainObject.Predmet.OstaliListNazivFormatedOIB>
    <izvorni_sadrzaj>
      <item>Domagoj Grujić, OIB 82167243424</item>
    </izvorni_sadrzaj>
    <derivirana_varijabla naziv="DomainObject.Predmet.OstaliListNazivFormatedOIB_1">
      <item>Domagoj Grujić, OIB 82167243424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FENIX- Domagoj j.d.o.o. za usluge</izvorni_sadrzaj>
    <derivirana_varijabla naziv="DomainObject.Predmet.ProtustrankaIDrugi_1">FENIX- Domagoj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FENIX- Domagoj j.d.o.o. za usluge, OIB 35405513892, Ulica grada Chicaga 9, 10000 Zagreb</izvorni_sadrzaj>
    <derivirana_varijabla naziv="DomainObject.Predmet.ProtustrankaIDrugiAdressOIB_1">FENIX- Domagoj j.d.o.o. za usluge, OIB 35405513892, Ulica grada Chicaga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FENIX- Domagoj j.d.o.o. za usluge</item>
      <item>FINA Regionalni centar Zagreb</item>
      <item>Domagoj Grujić</item>
    </izvorni_sadrzaj>
    <derivirana_varijabla naziv="DomainObject.Predmet.SudioniciListNaziv_1">
      <item>FENIX- Domagoj j.d.o.o. za usluge</item>
      <item>FINA Regionalni centar Zagreb</item>
      <item>Domagoj Grujić</item>
    </derivirana_varijabla>
  </DomainObject.Predmet.SudioniciListNaziv>
  <DomainObject.Predmet.SudioniciListAdressOIB>
    <izvorni_sadrzaj>
      <item>FENIX- Domagoj j.d.o.o. za usluge, OIB 35405513892, Ulica grada Chicaga 9,10000 Zagreb</item>
      <item>FINA Regionalni centar Zagreb, OIB 85821130368, Trg svibanjskih žrtava 1995. br. 1,10000 Zagreb</item>
      <item>Domagoj Grujić, OIB 82167243424, Ulica Grada Chicaga 9,10000 Zagreb</item>
    </izvorni_sadrzaj>
    <derivirana_varijabla naziv="DomainObject.Predmet.SudioniciListAdressOIB_1">
      <item>FENIX- Domagoj j.d.o.o. za usluge, OIB 35405513892, Ulica grada Chicaga 9,10000 Zagreb</item>
      <item>FINA Regionalni centar Zagreb, OIB 85821130368, Trg svibanjskih žrtava 1995. br. 1,10000 Zagreb</item>
      <item>Domagoj Grujić, OIB 82167243424, Ulica Grada Chicaga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35405513892</item>
      <item>, OIB 85821130368</item>
      <item>, OIB 82167243424</item>
    </izvorni_sadrzaj>
    <derivirana_varijabla naziv="DomainObject.Predmet.SudioniciListNazivOIB_1">
      <item>, OIB 35405513892</item>
      <item>, OIB 85821130368</item>
      <item>, OIB 82167243424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9A84A-B753-406E-AE11-802E89494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3525</properties:Characters>
  <properties:Lines>91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2018-04-12T09:00:00Z</dcterms:created>
  <dc:creator>Snježana Andrijanić</dc:creator>
  <cp:lastModifiedBy>Snježana Andrijanić</cp:lastModifiedBy>
  <cp:lastPrinted>2018-04-12T12:12:00Z</cp:lastPrinted>
  <dcterms:modified xmlns:xsi="http://www.w3.org/2001/XMLSchema-instance" xsi:type="dcterms:W3CDTF">2018-04-12T12:12:00Z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St-1196-17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