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7187" w14:paraId="53f718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1E3625">
        <w:t>1671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F1067A">
        <w:t xml:space="preserve">Financijske agencije Regionalni centar Osijek Podružnica Osijek, L. </w:t>
      </w:r>
      <w:proofErr w:type="spellStart"/>
      <w:r w:rsidR="00F1067A">
        <w:t>Jagera</w:t>
      </w:r>
      <w:proofErr w:type="spellEnd"/>
      <w:r w:rsidR="00F1067A">
        <w:t xml:space="preserve"> 3</w:t>
      </w:r>
      <w:r w:rsidR="004A0D7B">
        <w:t>, za pokretan</w:t>
      </w:r>
      <w:r w:rsidR="00D2228D">
        <w:t>je skraćenog stečajnog postupka</w:t>
      </w:r>
      <w:r w:rsidR="004A0D7B">
        <w:t xml:space="preserve"> nad dužnikom </w:t>
      </w:r>
      <w:r w:rsidR="001E3625">
        <w:t xml:space="preserve">SVINJOGOJSKA FARMA ALBA &amp; NIGRA d.o.o. za proizvodnju i preradu mesa, Dalj Rudina za Šušnjarom 16, </w:t>
      </w:r>
      <w:r w:rsidR="00BD2078">
        <w:t xml:space="preserve">MBS: 0330090674, OIB: 91395493512,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D2078">
        <w:t>16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D2078" w:rsidRPr="00BD2078">
        <w:t xml:space="preserve"> </w:t>
      </w:r>
      <w:r w:rsidR="00BD2078">
        <w:t>SVINJOGOJSKA FARMA ALBA &amp; NIGRA d.o.o. za proizvodnju i preradu mesa, Dalj Rudina za Šušnjarom 16, MBS: 0330090674, OIB: 91395493512</w:t>
      </w:r>
      <w:r w:rsidR="00224AFF">
        <w:rPr>
          <w:bCs/>
        </w:rPr>
        <w:t xml:space="preserve"> </w:t>
      </w:r>
      <w:r w:rsidR="00224AFF">
        <w:t xml:space="preserve">iznosi </w:t>
      </w:r>
      <w:r w:rsidR="00BD2078">
        <w:t xml:space="preserve">2.273.221,43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D2078">
        <w:t xml:space="preserve"> Goran Mandić</w:t>
      </w:r>
      <w:r w:rsidR="00D9047E">
        <w:t>,</w:t>
      </w:r>
      <w:r w:rsidR="00BD2078">
        <w:t xml:space="preserve"> OIB: 59250041060 Dalj,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BD2078">
        <w:t>1671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078">
        <w:t>16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BD2078">
        <w:t>25</w:t>
      </w:r>
      <w:r w:rsidR="00F1067A">
        <w:t>/7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73F4"/>
    <w:rsid w:val="001C7F1E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3DBE"/>
    <w:rsid w:val="00B06C24"/>
    <w:rsid w:val="00B111C1"/>
    <w:rsid w:val="00B12A93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2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2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A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A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St-1671/2016</izvorni_sadrzaj>
    <derivirana_varijabla naziv="DomainObject.Predmet.OznakaBroj_1">St-1671/2016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SVINJOGOJSKA FARMA ALBA &amp; NIGRA d.o.o. za proizvodnju i preradu mesa</izvorni_sadrzaj>
    <derivirana_varijabla naziv="DomainObject.Predmet.ProtustrankaFormated_1">  SVINJOGOJSKA FARMA ALBA &amp; NIGRA d.o.o. za proizvodnju i preradu mesa</derivirana_varijabla>
  </DomainObject.Predmet.ProtustrankaFormated>
  <DomainObject.Predmet.ProtustrankaFormatedOIB>
    <izvorni_sadrzaj>  SVINJOGOJSKA FARMA ALBA &amp; NIGRA d.o.o. za proizvodnju i preradu mesa, OIB 91395493512</izvorni_sadrzaj>
    <derivirana_varijabla naziv="DomainObject.Predmet.ProtustrankaFormatedOIB_1">  SVINJOGOJSKA FARMA ALBA &amp; NIGRA d.o.o. za proizvodnju i preradu mesa, OIB 91395493512</derivirana_varijabla>
  </DomainObject.Predmet.ProtustrankaFormatedOIB>
  <DomainObject.Predmet.ProtustrankaFormatedWithAdress>
    <izvorni_sadrzaj> SVINJOGOJSKA FARMA ALBA &amp; NIGRA d.o.o. za proizvodnju i preradu mesa, Rudina za Šušnjarom 16, 31226 Dalj</izvorni_sadrzaj>
    <derivirana_varijabla naziv="DomainObject.Predmet.ProtustrankaFormatedWithAdress_1"> SVINJOGOJSKA FARMA ALBA &amp; NIGRA d.o.o. za proizvodnju i preradu mesa, Rudina za Šušnjarom 16, 31226 Dalj</derivirana_varijabla>
  </DomainObject.Predmet.ProtustrankaFormatedWithAdress>
  <DomainObject.Predmet.ProtustrankaFormatedWithAdressOIB>
    <izvorni_sadrzaj> SVINJOGOJSKA FARMA ALBA &amp; NIGRA d.o.o. za proizvodnju i preradu mesa, OIB 91395493512, Rudina za Šušnjarom 16, 31226 Dalj</izvorni_sadrzaj>
    <derivirana_varijabla naziv="DomainObject.Predmet.ProtustrankaFormatedWithAdressOIB_1"> SVINJOGOJSKA FARMA ALBA &amp; NIGRA d.o.o. za proizvodnju i preradu mesa, OIB 91395493512, Rudina za Šušnjarom 16, 31226 Dalj</derivirana_varijabla>
  </DomainObject.Predmet.ProtustrankaFormatedWithAdressOIB>
  <DomainObject.Predmet.ProtustrankaWithAdress>
    <izvorni_sadrzaj>SVINJOGOJSKA FARMA ALBA &amp; NIGRA d.o.o. za proizvodnju i preradu mesa Rudina za Šušnjarom 16, 31226 Dalj</izvorni_sadrzaj>
    <derivirana_varijabla naziv="DomainObject.Predmet.ProtustrankaWithAdress_1">SVINJOGOJSKA FARMA ALBA &amp; NIGRA d.o.o. za proizvodnju i preradu mesa Rudina za Šušnjarom 16, 31226 Dalj</derivirana_varijabla>
  </DomainObject.Predmet.ProtustrankaWithAdress>
  <DomainObject.Predmet.ProtustrankaWithAdressOIB>
    <izvorni_sadrzaj>SVINJOGOJSKA FARMA ALBA &amp; NIGRA d.o.o. za proizvodnju i preradu mesa, OIB 91395493512, Rudina za Šušnjarom 16, 31226 Dalj</izvorni_sadrzaj>
    <derivirana_varijabla naziv="DomainObject.Predmet.ProtustrankaWithAdressOIB_1">SVINJOGOJSKA FARMA ALBA &amp; NIGRA d.o.o. za proizvodnju i preradu mesa, OIB 91395493512, Rudina za Šušnjarom 16, 31226 Dalj</derivirana_varijabla>
  </DomainObject.Predmet.ProtustrankaWithAdressOIB>
  <DomainObject.Predmet.ProtustrankaNazivFormated>
    <izvorni_sadrzaj>SVINJOGOJSKA FARMA ALBA &amp; NIGRA d.o.o. za proizvodnju i preradu mesa</izvorni_sadrzaj>
    <derivirana_varijabla naziv="DomainObject.Predmet.ProtustrankaNazivFormated_1">SVINJOGOJSKA FARMA ALBA &amp; NIGRA d.o.o. za proizvodnju i preradu mesa</derivirana_varijabla>
  </DomainObject.Predmet.ProtustrankaNazivFormated>
  <DomainObject.Predmet.ProtustrankaNazivFormatedOIB>
    <izvorni_sadrzaj>SVINJOGOJSKA FARMA ALBA &amp; NIGRA d.o.o. za proizvodnju i preradu mesa, OIB 91395493512</izvorni_sadrzaj>
    <derivirana_varijabla naziv="DomainObject.Predmet.ProtustrankaNazivFormatedOIB_1">SVINJOGOJSKA FARMA ALBA &amp; NIGRA d.o.o. za proizvodnju i preradu mesa, OIB 91395493512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SVINJOGOJSKA FARMA ALBA &amp; NIGRA d.o.o. za proizvodnju i preradu mesa</item>
    </izvorni_sadrzaj>
    <derivirana_varijabla naziv="DomainObject.Predmet.ProtuStrankaListFormated_1">
      <item>SVINJOGOJSKA FARMA ALBA &amp; NIGRA d.o.o. za proizvodnju i preradu mesa</item>
    </derivirana_varijabla>
  </DomainObject.Predmet.ProtuStrankaListFormated>
  <DomainObject.Predmet.ProtuStrankaListFormatedOIB>
    <izvorni_sadrzaj>
      <item>SVINJOGOJSKA FARMA ALBA &amp; NIGRA d.o.o. za proizvodnju i preradu mesa, OIB 91395493512</item>
    </izvorni_sadrzaj>
    <derivirana_varijabla naziv="DomainObject.Predmet.ProtuStrankaListFormatedOIB_1">
      <item>SVINJOGOJSKA FARMA ALBA &amp; NIGRA d.o.o. za proizvodnju i preradu mesa, OIB 91395493512</item>
    </derivirana_varijabla>
  </DomainObject.Predmet.ProtuStrankaListFormatedOIB>
  <DomainObject.Predmet.ProtuStrankaListFormatedWithAdress>
    <izvorni_sadrzaj>
      <item>SVINJOGOJSKA FARMA ALBA &amp; NIGRA d.o.o. za proizvodnju i preradu mesa, Rudina za Šušnjarom 16, 31226 Dalj</item>
    </izvorni_sadrzaj>
    <derivirana_varijabla naziv="DomainObject.Predmet.ProtuStrankaListFormatedWithAdress_1">
      <item>SVINJOGOJSKA FARMA ALBA &amp; NIGRA d.o.o. za proizvodnju i preradu mesa, Rudina za Šušnjarom 16, 31226 Dalj</item>
    </derivirana_varijabla>
  </DomainObject.Predmet.ProtuStrankaListFormatedWithAdress>
  <DomainObject.Predmet.ProtuStrankaListFormatedWithAdressOIB>
    <izvorni_sadrzaj>
      <item>SVINJOGOJSKA FARMA ALBA &amp; NIGRA d.o.o. za proizvodnju i preradu mesa, OIB 91395493512, Rudina za Šušnjarom 16, 31226 Dalj</item>
    </izvorni_sadrzaj>
    <derivirana_varijabla naziv="DomainObject.Predmet.ProtuStrankaListFormatedWithAdressOIB_1">
      <item>SVINJOGOJSKA FARMA ALBA &amp; NIGRA d.o.o. za proizvodnju i preradu mesa, OIB 91395493512, Rudina za Šušnjarom 16, 31226 Dalj</item>
    </derivirana_varijabla>
  </DomainObject.Predmet.ProtuStrankaListFormatedWithAdressOIB>
  <DomainObject.Predmet.ProtuStrankaListNazivFormated>
    <izvorni_sadrzaj>
      <item>SVINJOGOJSKA FARMA ALBA &amp; NIGRA d.o.o. za proizvodnju i preradu mesa</item>
    </izvorni_sadrzaj>
    <derivirana_varijabla naziv="DomainObject.Predmet.ProtuStrankaListNazivFormated_1">
      <item>SVINJOGOJSKA FARMA ALBA &amp; NIGRA d.o.o. za proizvodnju i preradu mesa</item>
    </derivirana_varijabla>
  </DomainObject.Predmet.ProtuStrankaListNazivFormated>
  <DomainObject.Predmet.ProtuStrankaListNazivFormatedOIB>
    <izvorni_sadrzaj>
      <item>SVINJOGOJSKA FARMA ALBA &amp; NIGRA d.o.o. za proizvodnju i preradu mesa, OIB 91395493512</item>
    </izvorni_sadrzaj>
    <derivirana_varijabla naziv="DomainObject.Predmet.ProtuStrankaListNazivFormatedOIB_1">
      <item>SVINJOGOJSKA FARMA ALBA &amp; NIGRA d.o.o. za proizvodnju i preradu mesa, OIB 91395493512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SVINJOGOJSKA FARMA ALBA &amp; NIGRA d.o.o. za proizvodnju i preradu mesa</izvorni_sadrzaj>
    <derivirana_varijabla naziv="DomainObject.Predmet.ProtustrankaIDrugi_1">SVINJOGOJSKA FARMA ALBA &amp; NIGRA d.o.o. za proizvodnju i preradu mesa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SVINJOGOJSKA FARMA ALBA &amp; NIGRA d.o.o. za proizvodnju i preradu mesa, OIB 91395493512, Rudina za Šušnjarom 16, 31226 Dalj</izvorni_sadrzaj>
    <derivirana_varijabla naziv="DomainObject.Predmet.ProtustrankaIDrugiAdressOIB_1">SVINJOGOJSKA FARMA ALBA &amp; NIGRA d.o.o. za proizvodnju i preradu mesa, OIB 91395493512, Rudina za Šušnjarom 16,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SVINJOGOJSKA FARMA ALBA &amp; NIGRA d.o.o. za proizvodnju i preradu mesa</item>
    </izvorni_sadrzaj>
    <derivirana_varijabla naziv="DomainObject.Predmet.SudioniciListNaziv_1">
      <item>FINA RC OSIJEK</item>
      <item>SVINJOGOJSKA FARMA ALBA &amp; NIGRA d.o.o. za proizvodnju i preradu mesa</item>
    </derivirana_varijabla>
  </DomainObject.Predmet.SudioniciListNaziv>
  <DomainObject.Predmet.SudioniciListAdressOIB>
    <izvorni_sadrzaj>
      <item>FINA RC OSIJEK, OIB 85821130368</item>
      <item>SVINJOGOJSKA FARMA ALBA &amp; NIGRA d.o.o. za proizvodnju i preradu mesa, OIB 91395493512, Rudina za Šušnjarom 16,31226 Dalj</item>
    </izvorni_sadrzaj>
    <derivirana_varijabla naziv="DomainObject.Predmet.SudioniciListAdressOIB_1">
      <item>FINA RC OSIJEK, OIB 85821130368</item>
      <item>SVINJOGOJSKA FARMA ALBA &amp; NIGRA d.o.o. za proizvodnju i preradu mesa, OIB 91395493512, Rudina za Šušnjarom 16,31226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91395493512</item>
    </izvorni_sadrzaj>
    <derivirana_varijabla naziv="DomainObject.Predmet.SudioniciListNazivOIB_1">
      <item>, OIB 85821130368</item>
      <item>, OIB 91395493512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1970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2016-06-16T05:57:00Z</dcterms:created>
  <dc:creator>Korisnik</dc:creator>
  <cp:lastModifiedBy>Žana Bem</cp:lastModifiedBy>
  <cp:lastPrinted>2016-05-12T09:17:00Z</cp:lastPrinted>
  <dcterms:modified xmlns:xsi="http://www.w3.org/2001/XMLSchema-instance" xsi:type="dcterms:W3CDTF">2016-06-16T05:59:00Z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