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be0f" w14:paraId="30cbe0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B0DB3">
        <w:t>6774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B0DB3">
        <w:t>BUBA BIRO d.o.o. Zagreb, Ružmarinka 9, OIB: 35140509091</w:t>
      </w:r>
      <w:r w:rsidR="00337AE1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4B0DB3">
        <w:t>BUBA BIRO d.o.o. Zagreb, Ružmarinka 9, OIB: 35140509091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337AE1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B0DB3">
        <w:t>Tibor Toth, Zagreb, Hribarov prilaz 10, OIB: 65132060598.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B0DB3">
        <w:t>BUBA BIRO d.o.o. Zagreb, Ružmarinka 9, OIB: 35140509091</w:t>
      </w:r>
      <w:r w:rsidR="0092180F">
        <w:t>,</w:t>
      </w:r>
      <w:r w:rsidR="008E2BF4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B0DB3">
        <w:t>BUBA BIRO d.o.o. Zagreb, Ružmarinka 9, OIB: 35140509091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4B0DB3">
        <w:t>BUBA BIRO d.o.o. Zagreb, Ružmarinka 9, OIB: 35140509091</w:t>
      </w:r>
      <w:r w:rsidR="0092180F">
        <w:t>,</w:t>
      </w:r>
      <w:r w:rsidR="00195338">
        <w:t xml:space="preserve"> dana </w:t>
      </w:r>
      <w:r w:rsidR="00337AE1">
        <w:t>2</w:t>
      </w:r>
      <w:r w:rsidR="004B0DB3">
        <w:t>0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2180F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A6F12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7A6F12" w:rsidR="007A6F12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4B0DB3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B0DB3">
        <w:t>Tibor Toth,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1FA" w:rsidR="00B401FA">
      <w:r>
        <w:separator/>
      </w:r>
    </w:p>
  </w:endnote>
  <w:endnote w:id="0" w:type="continuationSeparator">
    <w:p w:rsidRDefault="00B401FA" w:rsidR="00B40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1FA" w:rsidR="00B401FA">
      <w:r>
        <w:separator/>
      </w:r>
    </w:p>
  </w:footnote>
  <w:footnote w:id="0" w:type="continuationSeparator">
    <w:p w:rsidRDefault="00B401FA" w:rsidR="00B40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B0DB3">
      <w:t>6774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0DB3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6F12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401FA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6774</izvorni_sadrzaj>
    <derivirana_varijabla naziv="DomainObject.Predmet.Broj_1">6774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St-6774/2015</izvorni_sadrzaj>
    <derivirana_varijabla naziv="DomainObject.Predmet.OznakaBroj_1">St-6774/2015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BIRO d.o.o. zastupanog po punomoćniku Barbara Vrba</izvorni_sadrzaj>
    <derivirana_varijabla naziv="DomainObject.Predmet.ProtustrankaFormated_1">  BUBA BIRO d.o.o. zastupanog po punomoćniku Barbara Vrba</derivirana_varijabla>
  </DomainObject.Predmet.ProtustrankaFormated>
  <DomainObject.Predmet.ProtustrankaFormatedOIB>
    <izvorni_sadrzaj>  BUBA BIRO d.o.o., OIB 35140509091 zastupanog po punomoćniku Barbara Vrba</izvorni_sadrzaj>
    <derivirana_varijabla naziv="DomainObject.Predmet.ProtustrankaFormatedOIB_1">  BUBA BIRO d.o.o., OIB 35140509091 zastupanog po punomoćniku Barbara Vrba</derivirana_varijabla>
  </DomainObject.Predmet.ProtustrankaFormatedOIB>
  <DomainObject.Predmet.ProtustrankaFormatedWithAdress>
    <izvorni_sadrzaj> BUBA BIRO d.o.o., Ružmarinka 9, 10000 Zagreb zastupanog po punomoćniku Barbara Vrba</izvorni_sadrzaj>
    <derivirana_varijabla naziv="DomainObject.Predmet.ProtustrankaFormatedWithAdress_1"> BUBA BIRO d.o.o., Ružmarinka 9, 10000 Zagreb zastupanog po punomoćniku Barbara Vrba</derivirana_varijabla>
  </DomainObject.Predmet.ProtustrankaFormatedWithAdress>
  <DomainObject.Predmet.ProtustrankaFormatedWithAdressOIB>
    <izvorni_sadrzaj> BUBA BIRO d.o.o., OIB 35140509091, Ružmarinka 9, 10000 Zagreb zastupanog po punomoćniku Barbara Vrba</izvorni_sadrzaj>
    <derivirana_varijabla naziv="DomainObject.Predmet.ProtustrankaFormatedWithAdressOIB_1"> BUBA BIRO d.o.o., OIB 35140509091, Ružmarinka 9, 10000 Zagreb zastupanog po punomoćniku Barbara Vrba</derivirana_varijabla>
  </DomainObject.Predmet.ProtustrankaFormatedWithAdressOIB>
  <DomainObject.Predmet.ProtustrankaWithAdress>
    <izvorni_sadrzaj>BUBA BIRO d.o.o. Ružmarinka 9, 10000 Zagreb</izvorni_sadrzaj>
    <derivirana_varijabla naziv="DomainObject.Predmet.ProtustrankaWithAdress_1">BUBA BIRO d.o.o. Ružmarinka 9, 10000 Zagreb</derivirana_varijabla>
  </DomainObject.Predmet.ProtustrankaWithAdress>
  <DomainObject.Predmet.ProtustrankaWithAdressOIB>
    <izvorni_sadrzaj>BUBA BIRO d.o.o., OIB 35140509091, Ružmarinka 9, 10000 Zagreb</izvorni_sadrzaj>
    <derivirana_varijabla naziv="DomainObject.Predmet.ProtustrankaWithAdressOIB_1">BUBA BIRO d.o.o., OIB 35140509091, Ružmarinka 9, 10000 Zagreb</derivirana_varijabla>
  </DomainObject.Predmet.ProtustrankaWithAdressOIB>
  <DomainObject.Predmet.ProtustrankaNazivFormated>
    <izvorni_sadrzaj>BUBA BIRO d.o.o.</izvorni_sadrzaj>
    <derivirana_varijabla naziv="DomainObject.Predmet.ProtustrankaNazivFormated_1">BUBA BIRO d.o.o.</derivirana_varijabla>
  </DomainObject.Predmet.ProtustrankaNazivFormated>
  <DomainObject.Predmet.ProtustrankaNazivFormatedOIB>
    <izvorni_sadrzaj>BUBA BIRO d.o.o., OIB 35140509091</izvorni_sadrzaj>
    <derivirana_varijabla naziv="DomainObject.Predmet.ProtustrankaNazivFormatedOIB_1">BUBA BIRO d.o.o., OIB 35140509091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BUBA BIRO d.o.o. zastupanog po punomoćniku Barbara Vrba</item>
    </izvorni_sadrzaj>
    <derivirana_varijabla naziv="DomainObject.Predmet.ProtuStrankaListFormated_1">
      <item>BUBA BIRO d.o.o. zastupanog po punomoćniku Barbara Vrba</item>
    </derivirana_varijabla>
  </DomainObject.Predmet.ProtuStrankaListFormated>
  <DomainObject.Predmet.ProtuStrankaListFormatedOIB>
    <izvorni_sadrzaj>
      <item>BUBA BIRO d.o.o., OIB 35140509091 zastupanog po punomoćniku Barbara Vrba</item>
    </izvorni_sadrzaj>
    <derivirana_varijabla naziv="DomainObject.Predmet.ProtuStrankaListFormatedOIB_1">
      <item>BUBA BIRO d.o.o., OIB 35140509091 zastupanog po punomoćniku Barbara Vrba</item>
    </derivirana_varijabla>
  </DomainObject.Predmet.ProtuStrankaListFormatedOIB>
  <DomainObject.Predmet.ProtuStrankaListFormatedWithAdress>
    <izvorni_sadrzaj>
      <item>BUBA BIRO d.o.o., Ružmarinka 9, 10000 Zagreb zastupanog po punomoćniku Barbara Vrba</item>
    </izvorni_sadrzaj>
    <derivirana_varijabla naziv="DomainObject.Predmet.ProtuStrankaListFormatedWithAdress_1">
      <item>BUBA BIRO d.o.o., Ružmarinka 9, 10000 Zagreb zastupanog po punomoćniku Barbara Vrba</item>
    </derivirana_varijabla>
  </DomainObject.Predmet.ProtuStrankaListFormatedWithAdress>
  <DomainObject.Predmet.ProtuStrankaListFormatedWithAdressOIB>
    <izvorni_sadrzaj>
      <item>BUBA BIRO d.o.o., OIB 35140509091, Ružmarinka 9, 10000 Zagreb zastupanog po punomoćniku Barbara Vrba</item>
    </izvorni_sadrzaj>
    <derivirana_varijabla naziv="DomainObject.Predmet.ProtuStrankaListFormatedWithAdressOIB_1">
      <item>BUBA BIRO d.o.o., OIB 35140509091, Ružmarinka 9, 10000 Zagreb zastupanog po punomoćniku Barbara Vrba</item>
    </derivirana_varijabla>
  </DomainObject.Predmet.ProtuStrankaListFormatedWithAdressOIB>
  <DomainObject.Predmet.ProtuStrankaListNazivFormated>
    <izvorni_sadrzaj>
      <item>BUBA BIRO d.o.o.</item>
    </izvorni_sadrzaj>
    <derivirana_varijabla naziv="DomainObject.Predmet.ProtuStrankaListNazivFormated_1">
      <item>BUBA BIRO d.o.o.</item>
    </derivirana_varijabla>
  </DomainObject.Predmet.ProtuStrankaListNazivFormated>
  <DomainObject.Predmet.ProtuStrankaListNazivFormatedOIB>
    <izvorni_sadrzaj>
      <item>BUBA BIRO d.o.o., OIB 35140509091</item>
    </izvorni_sadrzaj>
    <derivirana_varijabla naziv="DomainObject.Predmet.ProtuStrankaListNazivFormatedOIB_1">
      <item>BUBA BIRO d.o.o., OIB 35140509091</item>
    </derivirana_varijabla>
  </DomainObject.Predmet.ProtuStrankaListNazivFormatedOIB>
  <DomainObject.Predmet.OstaliListFormated>
    <izvorni_sadrzaj>
      <item>Barbara Vrba punomoćnik sudionika u postupku BUBA BIRO d.o.o.</item>
    </izvorni_sadrzaj>
    <derivirana_varijabla naziv="DomainObject.Predmet.OstaliListFormated_1">
      <item>Barbara Vrba punomoćnik sudionika u postupku BUBA BIRO d.o.o.</item>
    </derivirana_varijabla>
  </DomainObject.Predmet.OstaliListFormated>
  <DomainObject.Predmet.OstaliListFormatedOIB>
    <izvorni_sadrzaj>
      <item>Barbara Vrba, OIB 78947782478 punomoćnik sudionika u postupku BUBA BIRO d.o.o.</item>
    </izvorni_sadrzaj>
    <derivirana_varijabla naziv="DomainObject.Predmet.OstaliListFormatedOIB_1">
      <item>Barbara Vrba, OIB 78947782478 punomoćnik sudionika u postupku BUBA BIRO d.o.o.</item>
    </derivirana_varijabla>
  </DomainObject.Predmet.OstaliListFormatedOIB>
  <DomainObject.Predmet.OstaliListFormatedWithAdress>
    <izvorni_sadrzaj>
      <item>Barbara Vrba, Ružmarinka 9, 10000 Zagreb punomoćnik sudionika u postupku BUBA BIRO d.o.o.</item>
    </izvorni_sadrzaj>
    <derivirana_varijabla naziv="DomainObject.Predmet.OstaliListFormatedWithAdress_1">
      <item>Barbara Vrba, Ružmarinka 9, 10000 Zagreb punomoćnik sudionika u postupku BUBA BIRO d.o.o.</item>
    </derivirana_varijabla>
  </DomainObject.Predmet.OstaliListFormatedWithAdress>
  <DomainObject.Predmet.OstaliListFormatedWithAdressOIB>
    <izvorni_sadrzaj>
      <item>Barbara Vrba, OIB 78947782478, Ružmarinka 9, 10000 Zagreb punomoćnik sudionika u postupku BUBA BIRO d.o.o.</item>
    </izvorni_sadrzaj>
    <derivirana_varijabla naziv="DomainObject.Predmet.OstaliListFormatedWithAdressOIB_1">
      <item>Barbara Vrba, OIB 78947782478, Ružmarinka 9, 10000 Zagreb punomoćnik sudionika u postupku BUBA BIRO d.o.o.</item>
    </derivirana_varijabla>
  </DomainObject.Predmet.OstaliListFormatedWithAdressOIB>
  <DomainObject.Predmet.OstaliListNazivFormated>
    <izvorni_sadrzaj>
      <item>Barbara Vrba</item>
    </izvorni_sadrzaj>
    <derivirana_varijabla naziv="DomainObject.Predmet.OstaliListNazivFormated_1">
      <item>Barbara Vrba</item>
    </derivirana_varijabla>
  </DomainObject.Predmet.OstaliListNazivFormated>
  <DomainObject.Predmet.OstaliListNazivFormatedOIB>
    <izvorni_sadrzaj>
      <item>Barbara Vrba, OIB 78947782478</item>
    </izvorni_sadrzaj>
    <derivirana_varijabla naziv="DomainObject.Predmet.OstaliListNazivFormatedOIB_1">
      <item>Barbara Vrba, OIB 78947782478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BUBA BIRO d.o.o.</izvorni_sadrzaj>
    <derivirana_varijabla naziv="DomainObject.Predmet.ProtustrankaIDrugi_1">BUBA BIRO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BUBA BIRO d.o.o., OIB 35140509091, Ružmarinka 9, 10000 Zagreb</izvorni_sadrzaj>
    <derivirana_varijabla naziv="DomainObject.Predmet.ProtustrankaIDrugiAdressOIB_1">BUBA BIRO d.o.o., OIB 35140509091, Ružmarinka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BUBA BIRO d.o.o.</item>
      <item>Barbara Vrba</item>
    </izvorni_sadrzaj>
    <derivirana_varijabla naziv="DomainObject.Predmet.SudioniciListNaziv_1">
      <item>FINA Regionalni centar Zagreb</item>
      <item>BUBA BIRO d.o.o.</item>
      <item>Barbara Vrba</item>
    </derivirana_varijabla>
  </DomainObject.Predmet.SudioniciListNaziv>
  <DomainObject.Predmet.SudioniciListAdressOIB>
    <izvorni_sadrzaj>
      <item>FINA Regionalni centar Zagreb, OIB 85821130368, Trg svibanjskih žrtava 1995.1,10000 Zagreb</item>
      <item>BUBA BIRO d.o.o., OIB 35140509091, Ružmarinka 9,10000 Zagreb</item>
      <item>Barbara Vrba, OIB 78947782478, Ružmarinka 9,10000 Zagreb</item>
    </izvorni_sadrzaj>
    <derivirana_varijabla naziv="DomainObject.Predmet.SudioniciListAdressOIB_1">
      <item>FINA Regionalni centar Zagreb, OIB 85821130368, Trg svibanjskih žrtava 1995.1,10000 Zagreb</item>
      <item>BUBA BIRO d.o.o., OIB 35140509091, Ružmarinka 9,10000 Zagreb</item>
      <item>Barbara Vrba, OIB 78947782478, Ružmarinka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35140509091</item>
      <item>, OIB 78947782478</item>
    </izvorni_sadrzaj>
    <derivirana_varijabla naziv="DomainObject.Predmet.SudioniciListNazivOIB_1">
      <item>, OIB 85821130368</item>
      <item>, OIB 35140509091</item>
      <item>, OIB 78947782478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2694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2016-03-09T13:22:00Z</dcterms:created>
  <dc:creator>Korisnik</dc:creator>
  <cp:lastModifiedBy>Draženka Prpić</cp:lastModifiedBy>
  <cp:lastPrinted>2016-03-09T13:22:00Z</cp:lastPrinted>
  <dcterms:modified xmlns:xsi="http://www.w3.org/2001/XMLSchema-instance" xsi:type="dcterms:W3CDTF">2016-03-09T13:22:00Z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