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1b46" w14:paraId="5e71b46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E02077">
        <w:t>236</w:t>
      </w:r>
      <w:r>
        <w:t>/2018-3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0A1228">
        <w:t>VITRINA d.o.o., Split, Zrinsko-Frankopanska 68, OIB: 93059135613</w:t>
      </w:r>
      <w:r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8935C9" w:rsidR="008935C9">
      <w:pPr>
        <w:jc w:val="both"/>
      </w:pPr>
      <w:r>
        <w:tab/>
        <w:t xml:space="preserve">Poziva se </w:t>
      </w:r>
      <w:r w:rsidR="000A1228">
        <w:t>Saša Horvat iz Splita, Put Plokita 21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DA2C78">
      <w:pPr>
        <w:jc w:val="both"/>
      </w:pPr>
      <w:r>
        <w:t xml:space="preserve">                                                                                          </w:t>
      </w:r>
      <w:r w:rsidR="00DA2C78">
        <w:t xml:space="preserve">                 Sudac</w:t>
      </w:r>
    </w:p>
    <w:p w:rsidRDefault="008935C9" w:rsidP="008935C9" w:rsidR="008935C9">
      <w:pPr>
        <w:jc w:val="both"/>
      </w:pPr>
      <w:r>
        <w:t xml:space="preserve">                                                                                                   </w:t>
      </w:r>
      <w:r w:rsidR="00DA2C78">
        <w:t>Velimir Vuković,v.r.</w:t>
      </w:r>
    </w:p>
    <w:p w:rsidRDefault="00DA2C78" w:rsidP="00DA2C78" w:rsidR="00DA2C78">
      <w:pPr>
        <w:ind w:firstLine="708" w:left="4248"/>
        <w:jc w:val="both"/>
      </w:pPr>
      <w:r>
        <w:t>Za točnost otpravka – ovlašteni službenik</w:t>
      </w:r>
    </w:p>
    <w:p w:rsidRDefault="00DA2C78" w:rsidP="00DA2C78" w:rsidR="00DA2C78">
      <w:pPr>
        <w:ind w:firstLine="708" w:left="5664"/>
        <w:jc w:val="both"/>
      </w:pPr>
      <w:r>
        <w:t xml:space="preserve"> Željana Buzov</w:t>
      </w: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p w:rsidRDefault="008935C9" w:rsidP="008935C9" w:rsidR="00DA2C78">
      <w:pPr>
        <w:jc w:val="both"/>
      </w:pPr>
      <w:r>
        <w:rPr>
          <w:u w:val="single"/>
        </w:rPr>
        <w:t>Dna:</w:t>
      </w:r>
      <w:r>
        <w:t xml:space="preserve">  </w:t>
      </w:r>
    </w:p>
    <w:p w:rsidRDefault="00DA2C78" w:rsidP="008935C9" w:rsidR="00DA2C78">
      <w:pPr>
        <w:jc w:val="both"/>
      </w:pPr>
      <w:r>
        <w:t>-</w:t>
      </w:r>
      <w:r w:rsidR="000A1228">
        <w:t>Saša Horvat</w:t>
      </w:r>
    </w:p>
    <w:p w:rsidRDefault="00DA2C78" w:rsidP="008935C9" w:rsidR="008935C9">
      <w:pPr>
        <w:jc w:val="both"/>
      </w:pPr>
      <w:r>
        <w:t>-</w:t>
      </w:r>
      <w:r w:rsidR="008935C9">
        <w:t>Mrežna s</w:t>
      </w:r>
      <w:r>
        <w:t xml:space="preserve">tranica e-Oglasna ploča sudova </w:t>
      </w:r>
    </w:p>
    <w:p w:rsidRDefault="008935C9" w:rsidP="008935C9" w:rsidR="008935C9">
      <w:pPr>
        <w:jc w:val="both"/>
        <w:rPr>
          <w:rFonts w:eastAsia="Times New Roman"/>
          <w:szCs w:val="24"/>
          <w:lang w:eastAsia="hr-HR"/>
        </w:rPr>
      </w:pPr>
    </w:p>
    <w:p w:rsidRDefault="008935C9" w:rsidP="008935C9" w:rsidR="008935C9">
      <w:pPr>
        <w:jc w:val="both"/>
        <w:rPr>
          <w:rFonts w:eastAsia="Times New Roman"/>
          <w:szCs w:val="24"/>
          <w:lang w:eastAsia="hr-HR"/>
        </w:rPr>
      </w:pPr>
    </w:p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A1228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A4819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A3B07"/>
    <w:rsid w:val="00735D8B"/>
    <w:rsid w:val="007766AB"/>
    <w:rsid w:val="007B3A11"/>
    <w:rsid w:val="007E18B0"/>
    <w:rsid w:val="0089171A"/>
    <w:rsid w:val="008935C9"/>
    <w:rsid w:val="008A10ED"/>
    <w:rsid w:val="008B35AF"/>
    <w:rsid w:val="008D5DF1"/>
    <w:rsid w:val="0092602F"/>
    <w:rsid w:val="009334F0"/>
    <w:rsid w:val="0098309B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655DC"/>
    <w:rsid w:val="00CD066E"/>
    <w:rsid w:val="00D03299"/>
    <w:rsid w:val="00D41B11"/>
    <w:rsid w:val="00D4730E"/>
    <w:rsid w:val="00D47954"/>
    <w:rsid w:val="00D948F5"/>
    <w:rsid w:val="00DA2C78"/>
    <w:rsid w:val="00DB228F"/>
    <w:rsid w:val="00DE53A8"/>
    <w:rsid w:val="00E02077"/>
    <w:rsid w:val="00E72187"/>
    <w:rsid w:val="00E87843"/>
    <w:rsid w:val="00E9030A"/>
    <w:rsid w:val="00EF5686"/>
    <w:rsid w:val="00F2613E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1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1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1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1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1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1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1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1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1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1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St-236/2018</izvorni_sadrzaj>
    <derivirana_varijabla naziv="DomainObject.Predmet.OznakaBroj_1">St-236/2018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VITRINA društvo s ograničenom odgovornošću za proizvodnju i trgovinu, turistička agencija</izvorni_sadrzaj>
    <derivirana_varijabla naziv="DomainObject.Predmet.ProtustrankaFormated_1">  VITRINA društvo s ograničenom odgovornošću za proizvodnju i trgovinu, turistička agencija</derivirana_varijabla>
  </DomainObject.Predmet.ProtustrankaFormated>
  <DomainObject.Predmet.ProtustrankaFormatedOIB>
    <izvorni_sadrzaj>  VITRINA društvo s ograničenom odgovornošću za proizvodnju i trgovinu, turistička agencija, OIB 93059135613</izvorni_sadrzaj>
    <derivirana_varijabla naziv="DomainObject.Predmet.ProtustrankaFormatedOIB_1">  VITRINA društvo s ograničenom odgovornošću za proizvodnju i trgovinu, turistička agencija, OIB 93059135613</derivirana_varijabla>
  </DomainObject.Predmet.ProtustrankaFormatedOIB>
  <DomainObject.Predmet.ProtustrankaFormatedWithAdress>
    <izvorni_sadrzaj> VITRINA društvo s ograničenom odgovornošću za proizvodnju i trgovinu, turistička agencija, Zrinsko - Frankopanska 68, 21000 Split</izvorni_sadrzaj>
    <derivirana_varijabla naziv="DomainObject.Predmet.ProtustrankaFormatedWithAdress_1"> VITRINA društvo s ograničenom odgovornošću za proizvodnju i trgovinu, turistička agencija, Zrinsko - Frankopanska 68, 21000 Split</derivirana_varijabla>
  </DomainObject.Predmet.ProtustrankaFormatedWithAdress>
  <DomainObject.Predmet.ProtustrankaFormatedWithAdressOIB>
    <izvorni_sadrzaj> VITRINA društvo s ograničenom odgovornošću za proizvodnju i trgovinu, turistička agencija, OIB 93059135613, Zrinsko - Frankopanska 68, 21000 Split</izvorni_sadrzaj>
    <derivirana_varijabla naziv="DomainObject.Predmet.ProtustrankaFormatedWithAdressOIB_1"> VITRINA društvo s ograničenom odgovornošću za proizvodnju i trgovinu, turistička agencija, OIB 93059135613, Zrinsko - Frankopanska 68, 21000 Split</derivirana_varijabla>
  </DomainObject.Predmet.ProtustrankaFormatedWithAdressOIB>
  <DomainObject.Predmet.ProtustrankaWithAdress>
    <izvorni_sadrzaj>VITRINA društvo s ograničenom odgovornošću za proizvodnju i trgovinu, turistička agencija Zrinsko - Frankopanska 68, 21000 Split</izvorni_sadrzaj>
    <derivirana_varijabla naziv="DomainObject.Predmet.ProtustrankaWithAdress_1">VITRINA društvo s ograničenom odgovornošću za proizvodnju i trgovinu, turistička agencija Zrinsko - Frankopanska 68, 21000 Split</derivirana_varijabla>
  </DomainObject.Predmet.ProtustrankaWithAdress>
  <DomainObject.Predmet.ProtustrankaWithAdressOIB>
    <izvorni_sadrzaj>VITRINA društvo s ograničenom odgovornošću za proizvodnju i trgovinu, turistička agencija, OIB 93059135613, Zrinsko - Frankopanska 68, 21000 Split</izvorni_sadrzaj>
    <derivirana_varijabla naziv="DomainObject.Predmet.ProtustrankaWithAdressOIB_1">VITRINA društvo s ograničenom odgovornošću za proizvodnju i trgovinu, turistička agencija, OIB 93059135613, Zrinsko - Frankopanska 68, 21000 Split</derivirana_varijabla>
  </DomainObject.Predmet.ProtustrankaWithAdressOIB>
  <DomainObject.Predmet.ProtustrankaNazivFormated>
    <izvorni_sadrzaj>VITRINA društvo s ograničenom odgovornošću za proizvodnju i trgovinu, turistička agencija</izvorni_sadrzaj>
    <derivirana_varijabla naziv="DomainObject.Predmet.ProtustrankaNazivFormated_1">VITRINA društvo s ograničenom odgovornošću za proizvodnju i trgovinu, turistička agencija</derivirana_varijabla>
  </DomainObject.Predmet.ProtustrankaNazivFormated>
  <DomainObject.Predmet.ProtustrankaNazivFormatedOIB>
    <izvorni_sadrzaj>VITRINA društvo s ograničenom odgovornošću za proizvodnju i trgovinu, turistička agencija, OIB 93059135613</izvorni_sadrzaj>
    <derivirana_varijabla naziv="DomainObject.Predmet.ProtustrankaNazivFormatedOIB_1">VITRINA društvo s ograničenom odgovornošću za proizvodnju i trgovinu, turistička agencija, OIB 93059135613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18922.74</izvorni_sadrzaj>
    <derivirana_varijabla naziv="DomainObject.Predmet.TrenutnaVrijednost_1">18922.74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VITRINA društvo s ograničenom odgovornošću za proizvodnju i trgovinu, turistička agencija</item>
    </izvorni_sadrzaj>
    <derivirana_varijabla naziv="DomainObject.Predmet.ProtuStrankaListFormated_1">
      <item>VITRINA društvo s ograničenom odgovornošću za proizvodnju i trgovinu, turistička agencija</item>
    </derivirana_varijabla>
  </DomainObject.Predmet.ProtuStrankaListFormated>
  <DomainObject.Predmet.ProtuStrankaListFormatedOIB>
    <izvorni_sadrzaj>
      <item>VITRINA društvo s ograničenom odgovornošću za proizvodnju i trgovinu, turistička agencija, OIB 93059135613</item>
    </izvorni_sadrzaj>
    <derivirana_varijabla naziv="DomainObject.Predmet.ProtuStrankaListFormatedOIB_1">
      <item>VITRINA društvo s ograničenom odgovornošću za proizvodnju i trgovinu, turistička agencija, OIB 93059135613</item>
    </derivirana_varijabla>
  </DomainObject.Predmet.ProtuStrankaListFormatedOIB>
  <DomainObject.Predmet.ProtuStrankaListFormatedWithAdress>
    <izvorni_sadrzaj>
      <item>VITRINA društvo s ograničenom odgovornošću za proizvodnju i trgovinu, turistička agencija, Zrinsko - Frankopanska 68, 21000 Split</item>
    </izvorni_sadrzaj>
    <derivirana_varijabla naziv="DomainObject.Predmet.ProtuStrankaListFormatedWithAdress_1">
      <item>VITRINA društvo s ograničenom odgovornošću za proizvodnju i trgovinu, turistička agencija, Zrinsko - Frankopanska 68, 21000 Split</item>
    </derivirana_varijabla>
  </DomainObject.Predmet.ProtuStrankaListFormatedWithAdress>
  <DomainObject.Predmet.ProtuStrankaListFormatedWithAdressOIB>
    <izvorni_sadrzaj>
      <item>VITRINA društvo s ograničenom odgovornošću za proizvodnju i trgovinu, turistička agencija, OIB 93059135613, Zrinsko - Frankopanska 68, 21000 Split</item>
    </izvorni_sadrzaj>
    <derivirana_varijabla naziv="DomainObject.Predmet.ProtuStrankaListFormatedWithAdressOIB_1">
      <item>VITRINA društvo s ograničenom odgovornošću za proizvodnju i trgovinu, turistička agencija, OIB 93059135613, Zrinsko - Frankopanska 68, 21000 Split</item>
    </derivirana_varijabla>
  </DomainObject.Predmet.ProtuStrankaListFormatedWithAdressOIB>
  <DomainObject.Predmet.ProtuStrankaListNazivFormated>
    <izvorni_sadrzaj>
      <item>VITRINA društvo s ograničenom odgovornošću za proizvodnju i trgovinu, turistička agencija</item>
    </izvorni_sadrzaj>
    <derivirana_varijabla naziv="DomainObject.Predmet.ProtuStrankaListNazivFormated_1">
      <item>VITRINA društvo s ograničenom odgovornošću za proizvodnju i trgovinu, turistička agencija</item>
    </derivirana_varijabla>
  </DomainObject.Predmet.ProtuStrankaListNazivFormated>
  <DomainObject.Predmet.ProtuStrankaListNazivFormatedOIB>
    <izvorni_sadrzaj>
      <item>VITRINA društvo s ograničenom odgovornošću za proizvodnju i trgovinu, turistička agencija, OIB 93059135613</item>
    </izvorni_sadrzaj>
    <derivirana_varijabla naziv="DomainObject.Predmet.ProtuStrankaListNazivFormatedOIB_1">
      <item>VITRINA društvo s ograničenom odgovornošću za proizvodnju i trgovinu, turistička agencija, OIB 93059135613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VITRINA društvo s ograničenom odgovornošću za proizvodnju i trgovinu, turistička agencija</izvorni_sadrzaj>
    <derivirana_varijabla naziv="DomainObject.Predmet.ProtustrankaIDrugi_1">VITRINA društvo s ograničenom odgovornošću za proizvodnju i trgovinu,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VITRINA društvo s ograničenom odgovornošću za proizvodnju i trgovinu, turistička agencija, OIB 93059135613, Zrinsko - Frankopanska 68, 21000 Split</izvorni_sadrzaj>
    <derivirana_varijabla naziv="DomainObject.Predmet.ProtustrankaIDrugiAdressOIB_1">VITRINA društvo s ograničenom odgovornošću za proizvodnju i trgovinu, turistička agencija, OIB 93059135613, Zrinsko - 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VITRINA društvo s ograničenom odgovornošću za proizvodnju i trgovinu, turistička agencija</item>
      <item>FINANCIJSKA AGENCIJA, RC SPLIT</item>
    </izvorni_sadrzaj>
    <derivirana_varijabla naziv="DomainObject.Predmet.SudioniciListNaziv_1">
      <item>VITRINA društvo s ograničenom odgovornošću za proizvodnju i trgovinu, turistička agencija</item>
      <item>FINANCIJSKA AGENCIJA, RC SPLIT</item>
    </derivirana_varijabla>
  </DomainObject.Predmet.SudioniciListNaziv>
  <DomainObject.Predmet.SudioniciListAdressOIB>
    <izvorni_sadrzaj>
      <item>VITRINA društvo s ograničenom odgovornošću za proizvodnju i trgovinu, turistička agencija, OIB 93059135613, Zrinsko - Frankopanska 68,21000 Split</item>
      <item>FINANCIJSKA AGENCIJA, RC SPLIT, OIB 85821130368, Mažuranićevo šetalište 24 b,21000 Split</item>
    </izvorni_sadrzaj>
    <derivirana_varijabla naziv="DomainObject.Predmet.SudioniciListAdressOIB_1">
      <item>VITRINA društvo s ograničenom odgovornošću za proizvodnju i trgovinu, turistička agencija, OIB 93059135613, Zrinsko - Frankopanska 68,21000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93059135613</item>
      <item>, OIB 85821130368</item>
    </izvorni_sadrzaj>
    <derivirana_varijabla naziv="DomainObject.Predmet.SudioniciListNazivOIB_1">
      <item>, OIB 93059135613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150</properties:Words>
  <properties:Characters>713</properties:Characters>
  <properties:Lines>38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2018-10-24T06:15:00Z</dcterms:created>
  <dc:creator>Marija Elez</dc:creator>
  <cp:lastModifiedBy>Marija Elez</cp:lastModifiedBy>
  <cp:lastPrinted>2018-10-24T06:17:00Z</cp:lastPrinted>
  <dcterms:modified xmlns:xsi="http://www.w3.org/2001/XMLSchema-instance" xsi:type="dcterms:W3CDTF">2018-10-24T06:18:00Z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236.docx)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