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66ad" w14:paraId="80466a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E411F">
        <w:t>8</w:t>
      </w:r>
      <w:r w:rsidR="006C5A56">
        <w:t>59</w:t>
      </w:r>
      <w:r>
        <w:t>/1</w:t>
      </w:r>
      <w:r w:rsidR="006C5A56">
        <w:t>6</w:t>
      </w:r>
      <w:r>
        <w:t>-</w:t>
      </w:r>
      <w:r w:rsidR="006C5A56">
        <w:t>285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9B0517" w:rsidR="00C96DCA" w:rsidRPr="009B05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6C5A56" w:rsidP="006C5A56" w:rsidR="006C5A5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>
        <w:t>14.</w:t>
      </w:r>
      <w:r w:rsidRPr="000B1DB2">
        <w:t xml:space="preserve"> </w:t>
      </w:r>
      <w:r>
        <w:t>studenog</w:t>
      </w:r>
      <w:r w:rsidRPr="000B1DB2">
        <w:t xml:space="preserve"> 201</w:t>
      </w:r>
      <w:r>
        <w:t>7</w:t>
      </w:r>
      <w:r w:rsidRPr="000B1DB2">
        <w:t>.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 xml:space="preserve">Odobrava se stečajnoj upraviteljici </w:t>
      </w:r>
      <w:r w:rsidR="00A465F1">
        <w:rPr>
          <w:bCs/>
        </w:rPr>
        <w:t>Edite Đurkin, Osijek</w:t>
      </w:r>
      <w:r w:rsidR="00DD74FE" w:rsidRPr="00DD74FE">
        <w:t xml:space="preserve">, </w:t>
      </w:r>
      <w:r w:rsidR="00A465F1">
        <w:t xml:space="preserve">Donjodravska obala 16, </w:t>
      </w:r>
      <w:r w:rsidR="00DD74FE" w:rsidRPr="00DD74FE">
        <w:t xml:space="preserve">OIB </w:t>
      </w:r>
      <w:r w:rsidR="00A465F1">
        <w:t>65118926772</w:t>
      </w:r>
      <w:r w:rsidR="00EE6A03">
        <w:t xml:space="preserve"> </w:t>
      </w:r>
      <w:r>
        <w:t xml:space="preserve">naknada stvarnih troškova za period od </w:t>
      </w:r>
      <w:r w:rsidR="003332B9">
        <w:t>1</w:t>
      </w:r>
      <w:r w:rsidR="00D14BAC">
        <w:t>1</w:t>
      </w:r>
      <w:r>
        <w:t xml:space="preserve">. </w:t>
      </w:r>
      <w:r w:rsidR="00A465F1">
        <w:t>travnja</w:t>
      </w:r>
      <w:r w:rsidR="00D52E2B">
        <w:t xml:space="preserve"> </w:t>
      </w:r>
      <w:r w:rsidR="00D14BAC">
        <w:t>201</w:t>
      </w:r>
      <w:r w:rsidR="006A39D2">
        <w:t>6</w:t>
      </w:r>
      <w:r w:rsidR="00D14BAC">
        <w:t>.</w:t>
      </w:r>
      <w:r w:rsidR="00860E56">
        <w:t xml:space="preserve"> </w:t>
      </w:r>
      <w:r>
        <w:t xml:space="preserve">do </w:t>
      </w:r>
      <w:r w:rsidR="005638CA">
        <w:t>13</w:t>
      </w:r>
      <w:r>
        <w:t xml:space="preserve">. </w:t>
      </w:r>
      <w:r w:rsidR="003332B9">
        <w:t>s</w:t>
      </w:r>
      <w:r w:rsidR="005638CA">
        <w:t>tudenog</w:t>
      </w:r>
      <w:r>
        <w:t xml:space="preserve"> 201</w:t>
      </w:r>
      <w:r w:rsidR="005638CA">
        <w:t>7</w:t>
      </w:r>
      <w:r>
        <w:t xml:space="preserve">. godine u ukupnom </w:t>
      </w:r>
      <w:r w:rsidR="005638CA">
        <w:t xml:space="preserve">neto </w:t>
      </w:r>
      <w:r>
        <w:t xml:space="preserve">iznosu od </w:t>
      </w:r>
      <w:r w:rsidR="005638CA">
        <w:t>7.700,09</w:t>
      </w:r>
      <w:r w:rsidR="001B5916">
        <w:t xml:space="preserve"> kn.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</w:r>
      <w:r w:rsidR="0062238B">
        <w:rPr>
          <w:bCs/>
        </w:rPr>
        <w:t xml:space="preserve">Stečajni postupak nad dužnikom </w:t>
      </w:r>
      <w:r w:rsidR="0062238B" w:rsidRPr="008407E0">
        <w:t xml:space="preserve">ZADRUGA ZA TRGOVINU NA VELIKO I MALO KARLA MOTO u stečaju, Osijek, </w:t>
      </w:r>
      <w:r w:rsidR="0062238B">
        <w:rPr>
          <w:bCs/>
        </w:rPr>
        <w:t xml:space="preserve">zaključen je rješenjem ovoga suda broj 14 St-723/13-100 od 16.02.2015., a rješenjem od </w:t>
      </w:r>
      <w:r w:rsidR="0062238B">
        <w:t xml:space="preserve">11. travnja 2016. broj 14 St-859/16-130 </w:t>
      </w:r>
      <w:r w:rsidR="003D765E">
        <w:t xml:space="preserve">određen je nastavak postupka </w:t>
      </w:r>
      <w:r w:rsidR="002E7859">
        <w:t xml:space="preserve">i za stečajnu upraviteljicu je imenovana </w:t>
      </w:r>
      <w:r w:rsidR="003D765E">
        <w:t>Edita Đurkin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441766">
        <w:t>1</w:t>
      </w:r>
      <w:r w:rsidR="003D765E">
        <w:t>3</w:t>
      </w:r>
      <w:r w:rsidR="00441766">
        <w:t>.</w:t>
      </w:r>
      <w:r w:rsidR="003D765E">
        <w:t>1</w:t>
      </w:r>
      <w:r w:rsidR="00441766">
        <w:t>1</w:t>
      </w:r>
      <w:r w:rsidR="00BB217D">
        <w:t>.</w:t>
      </w:r>
      <w:r>
        <w:t>201</w:t>
      </w:r>
      <w:r w:rsidR="00441766">
        <w:t>7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za period od </w:t>
      </w:r>
      <w:r w:rsidR="00441766">
        <w:t>1</w:t>
      </w:r>
      <w:r w:rsidR="002D4A6E">
        <w:t>1</w:t>
      </w:r>
      <w:r w:rsidR="00BB217D">
        <w:t>.</w:t>
      </w:r>
      <w:r w:rsidR="003D765E">
        <w:t>04</w:t>
      </w:r>
      <w:r w:rsidR="00BB217D">
        <w:t>.</w:t>
      </w:r>
      <w:r w:rsidR="00D52E2B">
        <w:t>201</w:t>
      </w:r>
      <w:r w:rsidR="006A39D2">
        <w:t>6</w:t>
      </w:r>
      <w:r w:rsidR="00D52E2B">
        <w:t>.</w:t>
      </w:r>
      <w:r w:rsidR="00BB217D">
        <w:t xml:space="preserve"> </w:t>
      </w:r>
      <w:r w:rsidR="00CA5197" w:rsidRPr="00CA5197">
        <w:t xml:space="preserve">do </w:t>
      </w:r>
      <w:r w:rsidR="003D765E">
        <w:t>13</w:t>
      </w:r>
      <w:r w:rsidR="00BB217D">
        <w:t>.</w:t>
      </w:r>
      <w:r w:rsidR="003D765E">
        <w:t>11</w:t>
      </w:r>
      <w:r w:rsidR="00BB217D">
        <w:t>.</w:t>
      </w:r>
      <w:r w:rsidR="00FD2BB6">
        <w:t>201</w:t>
      </w:r>
      <w:r w:rsidR="003D765E">
        <w:t>7</w:t>
      </w:r>
      <w:r w:rsidR="00FD2BB6">
        <w:t>.</w:t>
      </w:r>
      <w:r>
        <w:t xml:space="preserve"> </w:t>
      </w:r>
      <w:r w:rsidR="007F488F">
        <w:t>i to materijalni troškovi u iznosu od 2.980,00 kn kao i troškovi korištenja osobnog automobila službene svrhe</w:t>
      </w:r>
      <w:r w:rsidR="006A39D2">
        <w:t xml:space="preserve"> u iznosu od </w:t>
      </w:r>
      <w:r w:rsidR="00114CEC">
        <w:t>4.720,</w:t>
      </w:r>
      <w:r w:rsidR="006A39D2">
        <w:t>09 kn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B0517" w:rsidR="009B0517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9B0517" w:rsidR="00935080" w:rsidRPr="009B0517">
      <w:pPr>
        <w:jc w:val="center"/>
      </w:pPr>
      <w:r w:rsidRPr="00935080">
        <w:t xml:space="preserve">U Osijeku </w:t>
      </w:r>
      <w:r w:rsidR="007F488F" w:rsidRPr="007F488F">
        <w:t xml:space="preserve">14. studenog </w:t>
      </w:r>
      <w:r w:rsidRPr="00935080">
        <w:t>201</w:t>
      </w:r>
      <w:r w:rsidR="00441766">
        <w:t>7</w:t>
      </w:r>
      <w:r w:rsidRPr="00935080"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  <w:r w:rsidR="00690065">
        <w:rPr>
          <w:bCs/>
        </w:rPr>
        <w:t xml:space="preserve"> </w:t>
      </w:r>
      <w:r w:rsidR="009B0517">
        <w:rPr>
          <w:bCs/>
        </w:rPr>
        <w:t>Edita Đurkin</w:t>
      </w:r>
    </w:p>
    <w:p w:rsidRDefault="00C03938" w:rsidP="009B0517" w:rsidR="00023B3F" w:rsidRPr="009B0517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sectPr w:rsidR="00023B3F" w:rsidRPr="009B05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5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411F" w:rsidP="00DE53C6" w:rsidR="006E41C6">
    <w:pPr>
      <w:pStyle w:val="Zaglavlje"/>
      <w:jc w:val="right"/>
    </w:pPr>
    <w:r w:rsidRPr="00BE411F">
      <w:t>14 St-</w:t>
    </w:r>
    <w:r w:rsidR="006C5A56" w:rsidRPr="006C5A56">
      <w:t>859/16-285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14CEC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C4BE0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D765E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38CA"/>
    <w:rsid w:val="005A1517"/>
    <w:rsid w:val="005C72BB"/>
    <w:rsid w:val="005C7B02"/>
    <w:rsid w:val="005D2747"/>
    <w:rsid w:val="005E0DA8"/>
    <w:rsid w:val="005F0872"/>
    <w:rsid w:val="005F4DFA"/>
    <w:rsid w:val="006116A1"/>
    <w:rsid w:val="0062238B"/>
    <w:rsid w:val="00690065"/>
    <w:rsid w:val="006A39D2"/>
    <w:rsid w:val="006C5A56"/>
    <w:rsid w:val="006E41C6"/>
    <w:rsid w:val="00716352"/>
    <w:rsid w:val="0071666D"/>
    <w:rsid w:val="00724A43"/>
    <w:rsid w:val="00725EE2"/>
    <w:rsid w:val="00766FD3"/>
    <w:rsid w:val="00774720"/>
    <w:rsid w:val="007747D7"/>
    <w:rsid w:val="00791BF5"/>
    <w:rsid w:val="007E652C"/>
    <w:rsid w:val="007F488F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517"/>
    <w:rsid w:val="009B0F1B"/>
    <w:rsid w:val="009C1ECD"/>
    <w:rsid w:val="00A152F2"/>
    <w:rsid w:val="00A465F1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B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B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BE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BE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4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B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B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BE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BE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281</properties:Words>
  <properties:Characters>1518</properties:Characters>
  <properties:Lines>45</properties:Lines>
  <properties:Paragraphs>20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2017-11-14T11:37:00Z</cp:lastPrinted>
  <dcterms:modified xmlns:xsi="http://www.w3.org/2001/XMLSchema-instance" xsi:type="dcterms:W3CDTF">2017-11-14T12:54:00Z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