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6abd" w14:paraId="5446abd" w:rsidRDefault="005461E5" w:rsidP="001940FB" w:rsidR="005461E5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FD45A5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FD45A5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5461E5" w:rsidP="00AA6BCF" w:rsidR="005461E5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5461E5" w:rsidR="005461E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5461E5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5461E5" w:rsidP="005461E5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5461E5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5461E5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A6555">
        <w:rPr>
          <w:rFonts w:cs="Calibri" w:eastAsia="Arial Unicode MS" w:hAnsi="Calibri" w:ascii="Calibri"/>
          <w:kern w:val="1"/>
          <w:lang w:eastAsia="ar-SA" w:val="hr-HR"/>
        </w:rPr>
        <w:t>DORA DUPLANČIĆ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 </w:t>
      </w:r>
      <w:r w:rsidR="00EA6555" w:rsidRPr="00EA6555">
        <w:rPr>
          <w:rFonts w:cs="Calibri" w:hAnsi="Calibri" w:ascii="Calibri"/>
        </w:rPr>
        <w:t>157.436,53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A6555" w:rsidRPr="00EA6555">
        <w:rPr>
          <w:rFonts w:cs="Calibri" w:hAnsi="Calibri" w:ascii="Calibri"/>
        </w:rPr>
        <w:t>143.936,53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EA6555">
        <w:rPr>
          <w:rFonts w:cs="Calibri" w:hAnsi="Calibri" w:ascii="Calibri"/>
        </w:rPr>
        <w:t>13.500</w:t>
      </w:r>
      <w:r w:rsidR="006F1C60" w:rsidRPr="006F1C60">
        <w:rPr>
          <w:rFonts w:cs="Calibri" w:hAnsi="Calibri" w:ascii="Calibri"/>
        </w:rPr>
        <w:t>,00 kn</w:t>
      </w:r>
      <w:r w:rsidR="00AA2F0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5461E5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5461E5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5461E5" w:rsidRPr="005461E5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5461E5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A6555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EA6555">
              <w:rPr>
                <w:rFonts w:cs="Calibri" w:hAnsi="Calibri" w:ascii="Calibri"/>
              </w:rPr>
              <w:t xml:space="preserve">DORA DUPLANČIĆ koju zastupa odvjetnik Vlaho Duplančić  </w:t>
            </w:r>
            <w:r w:rsidR="00AA2F01">
              <w:rPr>
                <w:rFonts w:cs="Calibri"/>
              </w:rPr>
              <w:t xml:space="preserve">, </w:t>
            </w:r>
            <w:r w:rsidRPr="00EA6555">
              <w:rPr>
                <w:rFonts w:cs="Calibri" w:hAnsi="Calibri" w:ascii="Calibri"/>
              </w:rPr>
              <w:t>Klarina 10, Split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EA6555">
              <w:rPr>
                <w:rFonts w:cs="Calibri" w:hAnsi="Calibri" w:ascii="Calibri"/>
              </w:rPr>
              <w:t>82395911474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2F01" w:rsidP="00AA2F01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A2F01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EA655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A6555">
              <w:rPr>
                <w:rFonts w:cs="Calibri" w:hAnsi="Calibri" w:ascii="Calibri"/>
              </w:rPr>
              <w:t>157.436,53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EA655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A6555">
              <w:rPr>
                <w:rFonts w:cs="Calibri" w:hAnsi="Calibri" w:ascii="Calibri"/>
              </w:rPr>
              <w:t>143.936,53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EA655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A6555">
              <w:rPr>
                <w:rFonts w:cs="Calibri" w:hAnsi="Calibri" w:ascii="Calibri"/>
              </w:rPr>
              <w:t>13.500,00 kn</w:t>
            </w:r>
          </w:p>
        </w:tc>
      </w:tr>
    </w:tbl>
    <w:p w:rsidRDefault="00851EC7" w:rsidP="00851EC7" w:rsidR="00851EC7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51EC7" w:rsidP="00851EC7" w:rsidR="00851EC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</w:p>
    <w:p w:rsidRDefault="00D4048E" w:rsidP="00851EC7" w:rsidR="00851EC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1EC7" w:rsidP="00851EC7" w:rsidR="00851EC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851EC7" w:rsidP="00851EC7" w:rsidR="00851EC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851EC7" w:rsidP="00851EC7" w:rsidR="00851EC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851EC7" w:rsidP="00851EC7" w:rsidR="00851EC7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851EC7" w:rsidP="00851EC7" w:rsidR="00851EC7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16D" w:rsidR="0024016D">
      <w:pPr>
        <w:spacing w:after="0"/>
      </w:pPr>
      <w:r>
        <w:separator/>
      </w:r>
    </w:p>
  </w:endnote>
  <w:endnote w:id="0" w:type="continuationSeparator">
    <w:p w:rsidRDefault="0024016D" w:rsidR="002401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43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16D" w:rsidR="0024016D">
      <w:pPr>
        <w:spacing w:after="0"/>
      </w:pPr>
      <w:r>
        <w:separator/>
      </w:r>
    </w:p>
  </w:footnote>
  <w:footnote w:id="0" w:type="continuationSeparator">
    <w:p w:rsidRDefault="0024016D" w:rsidR="0024016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81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5369E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2CB5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0EA9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006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16D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3778"/>
    <w:rsid w:val="002D6F3E"/>
    <w:rsid w:val="002E671A"/>
    <w:rsid w:val="002F00EB"/>
    <w:rsid w:val="002F08B7"/>
    <w:rsid w:val="002F3471"/>
    <w:rsid w:val="002F7318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FC1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18C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61E5"/>
    <w:rsid w:val="00552C96"/>
    <w:rsid w:val="00553F5E"/>
    <w:rsid w:val="005546F0"/>
    <w:rsid w:val="00562D0B"/>
    <w:rsid w:val="005666D8"/>
    <w:rsid w:val="005675E3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4381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1C60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3F2E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1EC7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E0486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46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B6A6B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2F01"/>
    <w:rsid w:val="00AA41CD"/>
    <w:rsid w:val="00AA6BCF"/>
    <w:rsid w:val="00AB3886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2A5E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1897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048E"/>
    <w:rsid w:val="00D447CC"/>
    <w:rsid w:val="00D473A9"/>
    <w:rsid w:val="00D47E18"/>
    <w:rsid w:val="00D51C39"/>
    <w:rsid w:val="00D53F10"/>
    <w:rsid w:val="00D54177"/>
    <w:rsid w:val="00D6033C"/>
    <w:rsid w:val="00D61502"/>
    <w:rsid w:val="00D622A8"/>
    <w:rsid w:val="00D645C9"/>
    <w:rsid w:val="00D74220"/>
    <w:rsid w:val="00D823C1"/>
    <w:rsid w:val="00D835CA"/>
    <w:rsid w:val="00D86989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6555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3C33"/>
    <w:rsid w:val="00F94059"/>
    <w:rsid w:val="00FA41AA"/>
    <w:rsid w:val="00FA57A0"/>
    <w:rsid w:val="00FB1677"/>
    <w:rsid w:val="00FB5A5E"/>
    <w:rsid w:val="00FC3CEF"/>
    <w:rsid w:val="00FC7CCD"/>
    <w:rsid w:val="00FD45A5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94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381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381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381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381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94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381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381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381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381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266</properties:Words>
  <properties:Characters>1476</properties:Characters>
  <properties:Lines>79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2018-08-23T10:29:00Z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St-651/2017-62 / Podnesak - Podnesak (-62.docx)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