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c4aa" w14:paraId="bd7c4aa" w:rsidRDefault="005621E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27A18">
        <w:rPr>
          <w:rFonts w:cs="Times New Roman" w:eastAsia="Times New Roman"/>
          <w:lang w:eastAsia="hr-HR"/>
        </w:rPr>
        <w:t>5656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27A18">
        <w:rPr>
          <w:rFonts w:eastAsia="Times New Roman"/>
          <w:lang w:eastAsia="hr-HR"/>
        </w:rPr>
        <w:t>HS FABRIKAT d.o.o. Zagreb, Police 9A, OIB: 09110761493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27A18">
        <w:rPr>
          <w:rFonts w:cs="Times New Roman" w:eastAsia="Times New Roman"/>
          <w:lang w:eastAsia="hr-HR"/>
        </w:rPr>
        <w:t>99.845,38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F86" w:rsidP="00101D38" w:rsidR="00C74F86">
      <w:pPr>
        <w:spacing w:after="0"/>
      </w:pPr>
      <w:r>
        <w:separator/>
      </w:r>
    </w:p>
  </w:endnote>
  <w:endnote w:id="0" w:type="continuationSeparator">
    <w:p w:rsidRDefault="00C74F86" w:rsidP="00101D38" w:rsidR="00C74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F86" w:rsidP="00101D38" w:rsidR="00C74F86">
      <w:pPr>
        <w:spacing w:after="0"/>
      </w:pPr>
      <w:r>
        <w:separator/>
      </w:r>
    </w:p>
  </w:footnote>
  <w:footnote w:id="0" w:type="continuationSeparator">
    <w:p w:rsidRDefault="00C74F86" w:rsidP="00101D38" w:rsidR="00C74F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1E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27A18">
      <w:t>5656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57001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425054"/>
    <w:rsid w:val="00425FB2"/>
    <w:rsid w:val="00465512"/>
    <w:rsid w:val="004927FB"/>
    <w:rsid w:val="004A4858"/>
    <w:rsid w:val="005621E4"/>
    <w:rsid w:val="00676E07"/>
    <w:rsid w:val="00712438"/>
    <w:rsid w:val="00727A18"/>
    <w:rsid w:val="00765FCC"/>
    <w:rsid w:val="007A1699"/>
    <w:rsid w:val="007B6138"/>
    <w:rsid w:val="00812B6F"/>
    <w:rsid w:val="0087115D"/>
    <w:rsid w:val="0088225A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74F86"/>
    <w:rsid w:val="00CA520E"/>
    <w:rsid w:val="00CE34FB"/>
    <w:rsid w:val="00D15391"/>
    <w:rsid w:val="00D37F65"/>
    <w:rsid w:val="00E5274C"/>
    <w:rsid w:val="00E77693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62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62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5656</izvorni_sadrzaj>
    <derivirana_varijabla naziv="DomainObject.Predmet.Broj_1">5656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St-5656/2015</izvorni_sadrzaj>
    <derivirana_varijabla naziv="DomainObject.Predmet.OznakaBroj_1">St-5656/2015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 FABRIKAT, d.o.o. zastupanog po punomoćniku Siniša Horvatović; Silvijo Hundrić</izvorni_sadrzaj>
    <derivirana_varijabla naziv="DomainObject.Predmet.ProtustrankaFormated_1">  HS FABRIKAT, d.o.o. zastupanog po punomoćniku Siniša Horvatović; Silvijo Hundrić</derivirana_varijabla>
  </DomainObject.Predmet.ProtustrankaFormated>
  <DomainObject.Predmet.ProtustrankaFormatedOIB>
    <izvorni_sadrzaj>  HS FABRIKAT, d.o.o., OIB 09110761493 zastupanog po punomoćniku Siniša Horvatović; Silvijo Hundrić</izvorni_sadrzaj>
    <derivirana_varijabla naziv="DomainObject.Predmet.ProtustrankaFormatedOIB_1">  HS FABRIKAT, d.o.o., OIB 09110761493 zastupanog po punomoćniku Siniša Horvatović; Silvijo Hundrić</derivirana_varijabla>
  </DomainObject.Predmet.ProtustrankaFormatedOIB>
  <DomainObject.Predmet.ProtustrankaFormatedWithAdress>
    <izvorni_sadrzaj> HS FABRIKAT, d.o.o., Police 9A, 10000 Zagreb zastupanog po punomoćniku Siniša Horvatović; Silvijo Hundrić</izvorni_sadrzaj>
    <derivirana_varijabla naziv="DomainObject.Predmet.ProtustrankaFormatedWithAdress_1"> HS FABRIKAT, d.o.o., Police 9A, 10000 Zagreb zastupanog po punomoćniku Siniša Horvatović; Silvijo Hundrić</derivirana_varijabla>
  </DomainObject.Predmet.ProtustrankaFormatedWithAdress>
  <DomainObject.Predmet.ProtustrankaFormatedWithAdressOIB>
    <izvorni_sadrzaj> HS FABRIKAT, d.o.o., OIB 09110761493, Police 9A, 10000 Zagreb zastupanog po punomoćniku Siniša Horvatović; Silvijo Hundrić</izvorni_sadrzaj>
    <derivirana_varijabla naziv="DomainObject.Predmet.ProtustrankaFormatedWithAdressOIB_1"> HS FABRIKAT, d.o.o., OIB 09110761493, Police 9A, 10000 Zagreb zastupanog po punomoćniku Siniša Horvatović; Silvijo Hundrić</derivirana_varijabla>
  </DomainObject.Predmet.ProtustrankaFormatedWithAdressOIB>
  <DomainObject.Predmet.ProtustrankaWithAdress>
    <izvorni_sadrzaj>HS FABRIKAT, d.o.o. Police 9A, 10000 Zagreb</izvorni_sadrzaj>
    <derivirana_varijabla naziv="DomainObject.Predmet.ProtustrankaWithAdress_1">HS FABRIKAT, d.o.o. Police 9A, 10000 Zagreb</derivirana_varijabla>
  </DomainObject.Predmet.ProtustrankaWithAdress>
  <DomainObject.Predmet.ProtustrankaWithAdressOIB>
    <izvorni_sadrzaj>HS FABRIKAT, d.o.o., OIB 09110761493, Police 9A, 10000 Zagreb</izvorni_sadrzaj>
    <derivirana_varijabla naziv="DomainObject.Predmet.ProtustrankaWithAdressOIB_1">HS FABRIKAT, d.o.o., OIB 09110761493, Police 9A, 10000 Zagreb</derivirana_varijabla>
  </DomainObject.Predmet.ProtustrankaWithAdressOIB>
  <DomainObject.Predmet.ProtustrankaNazivFormated>
    <izvorni_sadrzaj>HS FABRIKAT, d.o.o.</izvorni_sadrzaj>
    <derivirana_varijabla naziv="DomainObject.Predmet.ProtustrankaNazivFormated_1">HS FABRIKAT, d.o.o.</derivirana_varijabla>
  </DomainObject.Predmet.ProtustrankaNazivFormated>
  <DomainObject.Predmet.ProtustrankaNazivFormatedOIB>
    <izvorni_sadrzaj>HS FABRIKAT, d.o.o., OIB 09110761493</izvorni_sadrzaj>
    <derivirana_varijabla naziv="DomainObject.Predmet.ProtustrankaNazivFormatedOIB_1">HS FABRIKAT, d.o.o., OIB 09110761493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HS FABRIKAT, d.o.o. zastupanog po punomoćniku Siniša Horvatović; Silvijo Hundrić</item>
    </izvorni_sadrzaj>
    <derivirana_varijabla naziv="DomainObject.Predmet.ProtuStrankaListFormated_1">
      <item>HS FABRIKAT, d.o.o. zastupanog po punomoćniku Siniša Horvatović; Silvijo Hundrić</item>
    </derivirana_varijabla>
  </DomainObject.Predmet.ProtuStrankaListFormated>
  <DomainObject.Predmet.ProtuStrankaListFormatedOIB>
    <izvorni_sadrzaj>
      <item>HS FABRIKAT, d.o.o., OIB 09110761493 zastupanog po punomoćniku Siniša Horvatović; Silvijo Hundrić</item>
    </izvorni_sadrzaj>
    <derivirana_varijabla naziv="DomainObject.Predmet.ProtuStrankaListFormatedOIB_1">
      <item>HS FABRIKAT, d.o.o., OIB 09110761493 zastupanog po punomoćniku Siniša Horvatović; Silvijo Hundrić</item>
    </derivirana_varijabla>
  </DomainObject.Predmet.ProtuStrankaListFormatedOIB>
  <DomainObject.Predmet.ProtuStrankaListFormatedWithAdress>
    <izvorni_sadrzaj>
      <item>HS FABRIKAT, d.o.o., Police 9A, 10000 Zagreb zastupanog po punomoćniku Siniša Horvatović; Silvijo Hundrić</item>
    </izvorni_sadrzaj>
    <derivirana_varijabla naziv="DomainObject.Predmet.ProtuStrankaListFormatedWithAdress_1">
      <item>HS FABRIKAT, d.o.o., Police 9A, 10000 Zagreb zastupanog po punomoćniku Siniša Horvatović; Silvijo Hundrić</item>
    </derivirana_varijabla>
  </DomainObject.Predmet.ProtuStrankaListFormatedWithAdress>
  <DomainObject.Predmet.ProtuStrankaListFormatedWithAdressOIB>
    <izvorni_sadrzaj>
      <item>HS FABRIKAT, d.o.o., OIB 09110761493, Police 9A, 10000 Zagreb zastupanog po punomoćniku Siniša Horvatović; Silvijo Hundrić</item>
    </izvorni_sadrzaj>
    <derivirana_varijabla naziv="DomainObject.Predmet.ProtuStrankaListFormatedWithAdressOIB_1">
      <item>HS FABRIKAT, d.o.o., OIB 09110761493, Police 9A, 10000 Zagreb zastupanog po punomoćniku Siniša Horvatović; Silvijo Hundrić</item>
    </derivirana_varijabla>
  </DomainObject.Predmet.ProtuStrankaListFormatedWithAdressOIB>
  <DomainObject.Predmet.ProtuStrankaListNazivFormated>
    <izvorni_sadrzaj>
      <item>HS FABRIKAT, d.o.o.</item>
    </izvorni_sadrzaj>
    <derivirana_varijabla naziv="DomainObject.Predmet.ProtuStrankaListNazivFormated_1">
      <item>HS FABRIKAT, d.o.o.</item>
    </derivirana_varijabla>
  </DomainObject.Predmet.ProtuStrankaListNazivFormated>
  <DomainObject.Predmet.ProtuStrankaListNazivFormatedOIB>
    <izvorni_sadrzaj>
      <item>HS FABRIKAT, d.o.o., OIB 09110761493</item>
    </izvorni_sadrzaj>
    <derivirana_varijabla naziv="DomainObject.Predmet.ProtuStrankaListNazivFormatedOIB_1">
      <item>HS FABRIKAT, d.o.o., OIB 09110761493</item>
    </derivirana_varijabla>
  </DomainObject.Predmet.ProtuStrankaListNazivFormatedOIB>
  <DomainObject.Predmet.OstaliListFormated>
    <izvorni_sadrzaj>
      <item>Siniša Horvatović punomoćnik sudionika u postupku HS FABRIKAT, d.o.o.</item>
      <item>Silvijo Hundrić punomoćnik sudionika u postupku HS FABRIKAT, d.o.o.</item>
    </izvorni_sadrzaj>
    <derivirana_varijabla naziv="DomainObject.Predmet.OstaliListFormated_1">
      <item>Siniša Horvatović punomoćnik sudionika u postupku HS FABRIKAT, d.o.o.</item>
      <item>Silvijo Hundrić punomoćnik sudionika u postupku HS FABRIKAT, d.o.o.</item>
    </derivirana_varijabla>
  </DomainObject.Predmet.OstaliListFormated>
  <DomainObject.Predmet.OstaliListFormatedOIB>
    <izvorni_sadrzaj>
      <item>Siniša Horvatović, OIB 71456062852 punomoćnik sudionika u postupku HS FABRIKAT, d.o.o.</item>
      <item>Silvijo Hundrić, OIB 84715159423 punomoćnik sudionika u postupku HS FABRIKAT, d.o.o.</item>
    </izvorni_sadrzaj>
    <derivirana_varijabla naziv="DomainObject.Predmet.OstaliListFormatedOIB_1">
      <item>Siniša Horvatović, OIB 71456062852 punomoćnik sudionika u postupku HS FABRIKAT, d.o.o.</item>
      <item>Silvijo Hundrić, OIB 84715159423 punomoćnik sudionika u postupku HS FABRIKAT, d.o.o.</item>
    </derivirana_varijabla>
  </DomainObject.Predmet.OstaliListFormatedOIB>
  <DomainObject.Predmet.OstaliListFormatedWithAdress>
    <izvorni_sadrzaj>
      <item>Siniša Horvatović punomoćnik sudionika u postupku HS FABRIKAT, d.o.o.</item>
      <item>Silvijo Hundrić, Španjolska 1, 10000 Zagreb punomoćnik sudionika u postupku HS FABRIKAT, d.o.o.</item>
    </izvorni_sadrzaj>
    <derivirana_varijabla naziv="DomainObject.Predmet.OstaliListFormatedWithAdress_1">
      <item>Siniša Horvatović punomoćnik sudionika u postupku HS FABRIKAT, d.o.o.</item>
      <item>Silvijo Hundrić, Španjolska 1, 10000 Zagreb punomoćnik sudionika u postupku HS FABRIKAT, d.o.o.</item>
    </derivirana_varijabla>
  </DomainObject.Predmet.OstaliListFormatedWithAdress>
  <DomainObject.Predmet.OstaliListFormatedWithAdressOIB>
    <izvorni_sadrzaj>
      <item>Siniša Horvatović, OIB 71456062852 punomoćnik sudionika u postupku HS FABRIKAT, d.o.o.</item>
      <item>Silvijo Hundrić, OIB 84715159423, Španjolska 1, 10000 Zagreb punomoćnik sudionika u postupku HS FABRIKAT, d.o.o.</item>
    </izvorni_sadrzaj>
    <derivirana_varijabla naziv="DomainObject.Predmet.OstaliListFormatedWithAdressOIB_1">
      <item>Siniša Horvatović, OIB 71456062852 punomoćnik sudionika u postupku HS FABRIKAT, d.o.o.</item>
      <item>Silvijo Hundrić, OIB 84715159423, Španjolska 1, 10000 Zagreb punomoćnik sudionika u postupku HS FABRIKAT, d.o.o.</item>
    </derivirana_varijabla>
  </DomainObject.Predmet.OstaliListFormatedWithAdressOIB>
  <DomainObject.Predmet.OstaliListNazivFormated>
    <izvorni_sadrzaj>
      <item>Siniša Horvatović</item>
      <item>Silvijo Hundrić</item>
    </izvorni_sadrzaj>
    <derivirana_varijabla naziv="DomainObject.Predmet.OstaliListNazivFormated_1">
      <item>Siniša Horvatović</item>
      <item>Silvijo Hundrić</item>
    </derivirana_varijabla>
  </DomainObject.Predmet.OstaliListNazivFormated>
  <DomainObject.Predmet.OstaliListNazivFormatedOIB>
    <izvorni_sadrzaj>
      <item>Siniša Horvatović, OIB 71456062852</item>
      <item>Silvijo Hundrić, OIB 84715159423</item>
    </izvorni_sadrzaj>
    <derivirana_varijabla naziv="DomainObject.Predmet.OstaliListNazivFormatedOIB_1">
      <item>Siniša Horvatović, OIB 71456062852</item>
      <item>Silvijo Hundrić, OIB 84715159423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HS FABRIKAT, d.o.o.</izvorni_sadrzaj>
    <derivirana_varijabla naziv="DomainObject.Predmet.ProtustrankaIDrugi_1">HS FABRIKAT,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HS FABRIKAT, d.o.o., OIB 09110761493, Police 9A, 10000 Zagreb</izvorni_sadrzaj>
    <derivirana_varijabla naziv="DomainObject.Predmet.ProtustrankaIDrugiAdressOIB_1">HS FABRIKAT, d.o.o., OIB 09110761493, Police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HS FABRIKAT, d.o.o.</item>
      <item>Siniša Horvatović</item>
      <item>Silvijo Hundrić</item>
    </izvorni_sadrzaj>
    <derivirana_varijabla naziv="DomainObject.Predmet.SudioniciListNaziv_1">
      <item>FINA Regionalni centar Zagreb</item>
      <item>HS FABRIKAT, d.o.o.</item>
      <item>Siniša Horvatović</item>
      <item>Silvijo Hundrić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HS FABRIKAT, d.o.o., OIB 09110761493, Police 9A,10000 Zagreb</item>
      <item>Siniša Horvatović, OIB 71456062852</item>
      <item>Silvijo Hundrić, OIB 84715159423, Španjolska 1,10000 Zagreb</item>
    </izvorni_sadrzaj>
    <derivirana_varijabla naziv="DomainObject.Predmet.SudioniciListAdressOIB_1">
      <item>FINA Regionalni centar Zagreb, OIB 85821130368, Trg svibanjskih žrtava 1995. br.1,10000 Zagreb</item>
      <item>HS FABRIKAT, d.o.o., OIB 09110761493, Police 9A,10000 Zagreb</item>
      <item>Siniša Horvatović, OIB 71456062852</item>
      <item>Silvijo Hundrić, OIB 84715159423, Španjolska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09110761493</item>
      <item>, OIB 71456062852</item>
      <item>, OIB 84715159423</item>
    </izvorni_sadrzaj>
    <derivirana_varijabla naziv="DomainObject.Predmet.SudioniciListNazivOIB_1">
      <item>, OIB 85821130368</item>
      <item>, OIB 09110761493</item>
      <item>, OIB 71456062852</item>
      <item>, OIB 84715159423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1333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2015-12-04T13:21:00Z</dcterms:created>
  <dc:creator>Draženka Prpić</dc:creator>
  <cp:lastModifiedBy>Draženka Prpić</cp:lastModifiedBy>
  <cp:lastPrinted>2015-12-04T13:21:00Z</cp:lastPrinted>
  <dcterms:modified xmlns:xsi="http://www.w3.org/2001/XMLSchema-instance" xsi:type="dcterms:W3CDTF">2015-12-04T13:23:00Z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