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99fb" w14:paraId="e6699f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651DC">
        <w:t>29</w:t>
      </w:r>
      <w:r w:rsidR="00372D1E">
        <w:t>75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372D1E">
        <w:t>2975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72D1E" w:rsidRPr="000107BB">
        <w:t>ARMANDO - USLUGE d.o.o.</w:t>
      </w:r>
      <w:r w:rsidR="00372D1E">
        <w:t xml:space="preserve">, Sesvete (Grad Zagreb), Orhideja </w:t>
      </w:r>
      <w:proofErr w:type="spellStart"/>
      <w:r w:rsidR="00372D1E">
        <w:t>34</w:t>
      </w:r>
      <w:proofErr w:type="spellEnd"/>
      <w:r w:rsidR="00372D1E">
        <w:t xml:space="preserve">, </w:t>
      </w:r>
      <w:r w:rsidR="00372D1E" w:rsidRPr="004D3A78">
        <w:t>OIB:</w:t>
      </w:r>
      <w:r w:rsidR="00372D1E">
        <w:t xml:space="preserve"> </w:t>
      </w:r>
      <w:proofErr w:type="spellStart"/>
      <w:r w:rsidR="00372D1E" w:rsidRPr="000107BB">
        <w:t>66759611873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372D1E">
        <w:t>201.013</w:t>
      </w:r>
      <w:proofErr w:type="spellEnd"/>
      <w:r w:rsidR="00372D1E">
        <w:t>,</w:t>
      </w:r>
      <w:proofErr w:type="spellStart"/>
      <w:r w:rsidR="00372D1E">
        <w:t>26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916786">
        <w:t>3</w:t>
      </w:r>
      <w:r w:rsidR="004651DC">
        <w:t>1</w:t>
      </w:r>
      <w:proofErr w:type="spellEnd"/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7E4635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St-2975/2015</izvorni_sadrzaj>
    <derivirana_varijabla naziv="DomainObject.Predmet.OznakaBroj_1">St-2975/2015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ARMANDO - USLUGE d.o.o. zastupanog po punomoćniku Zlatko Marosini; Živko Šimić</izvorni_sadrzaj>
    <derivirana_varijabla naziv="DomainObject.Predmet.ProtustrankaFormated_1">  ARMANDO - USLUGE d.o.o. zastupanog po punomoćniku Zlatko Marosini; Živko Šimić</derivirana_varijabla>
  </DomainObject.Predmet.ProtustrankaFormated>
  <DomainObject.Predmet.ProtustrankaFormatedOIB>
    <izvorni_sadrzaj>  ARMANDO - USLUGE d.o.o., OIB 66759611873 zastupanog po punomoćniku Zlatko Marosini; Živko Šimić</izvorni_sadrzaj>
    <derivirana_varijabla naziv="DomainObject.Predmet.ProtustrankaFormatedOIB_1">  ARMANDO - USLUGE d.o.o., OIB 66759611873 zastupanog po punomoćniku Zlatko Marosini; Živko Šimić</derivirana_varijabla>
  </DomainObject.Predmet.ProtustrankaFormatedOIB>
  <DomainObject.Predmet.ProtustrankaFormatedWithAdress>
    <izvorni_sadrzaj> ARMANDO - USLUGE d.o.o., Orhideja 34, 10360 Sesvete zastupanog po punomoćniku Zlatko Marosini; Živko Šimić</izvorni_sadrzaj>
    <derivirana_varijabla naziv="DomainObject.Predmet.ProtustrankaFormatedWithAdress_1"> ARMANDO - USLUGE d.o.o., Orhideja 34, 10360 Sesvete zastupanog po punomoćniku Zlatko Marosini; Živko Šimić</derivirana_varijabla>
  </DomainObject.Predmet.ProtustrankaFormatedWithAdress>
  <DomainObject.Predmet.ProtustrankaFormatedWithAdressOIB>
    <izvorni_sadrzaj> ARMANDO - USLUGE d.o.o., OIB 66759611873, Orhideja 34, 10360 Sesvete zastupanog po punomoćniku Zlatko Marosini; Živko Šimić</izvorni_sadrzaj>
    <derivirana_varijabla naziv="DomainObject.Predmet.ProtustrankaFormatedWithAdressOIB_1"> ARMANDO - USLUGE d.o.o., OIB 66759611873, Orhideja 34, 10360 Sesvete zastupanog po punomoćniku Zlatko Marosini; Živko Šimić</derivirana_varijabla>
  </DomainObject.Predmet.ProtustrankaFormatedWithAdressOIB>
  <DomainObject.Predmet.ProtustrankaWithAdress>
    <izvorni_sadrzaj>ARMANDO - USLUGE d.o.o. Orhideja 34, 10360 Sesvete</izvorni_sadrzaj>
    <derivirana_varijabla naziv="DomainObject.Predmet.ProtustrankaWithAdress_1">ARMANDO - USLUGE d.o.o. Orhideja 34, 10360 Sesvete</derivirana_varijabla>
  </DomainObject.Predmet.ProtustrankaWithAdress>
  <DomainObject.Predmet.ProtustrankaWithAdressOIB>
    <izvorni_sadrzaj>ARMANDO - USLUGE d.o.o., OIB 66759611873, Orhideja 34, 10360 Sesvete</izvorni_sadrzaj>
    <derivirana_varijabla naziv="DomainObject.Predmet.ProtustrankaWithAdressOIB_1">ARMANDO - USLUGE d.o.o., OIB 66759611873, Orhideja 34, 10360 Sesvete</derivirana_varijabla>
  </DomainObject.Predmet.ProtustrankaWithAdressOIB>
  <DomainObject.Predmet.ProtustrankaNazivFormated>
    <izvorni_sadrzaj>ARMANDO - USLUGE d.o.o.</izvorni_sadrzaj>
    <derivirana_varijabla naziv="DomainObject.Predmet.ProtustrankaNazivFormated_1">ARMANDO - USLUGE d.o.o.</derivirana_varijabla>
  </DomainObject.Predmet.ProtustrankaNazivFormated>
  <DomainObject.Predmet.ProtustrankaNazivFormatedOIB>
    <izvorni_sadrzaj>ARMANDO - USLUGE d.o.o., OIB 66759611873</izvorni_sadrzaj>
    <derivirana_varijabla naziv="DomainObject.Predmet.ProtustrankaNazivFormatedOIB_1">ARMANDO - USLUGE d.o.o., OIB 66759611873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ARMANDO - USLUGE d.o.o. zastupanog po punomoćniku Zlatko Marosini; Živko Šimić</item>
    </izvorni_sadrzaj>
    <derivirana_varijabla naziv="DomainObject.Predmet.ProtuStrankaListFormated_1">
      <item>ARMANDO - USLUGE d.o.o. zastupanog po punomoćniku Zlatko Marosini; Živko Šimić</item>
    </derivirana_varijabla>
  </DomainObject.Predmet.ProtuStrankaListFormated>
  <DomainObject.Predmet.ProtuStrankaListFormatedOIB>
    <izvorni_sadrzaj>
      <item>ARMANDO - USLUGE d.o.o., OIB 66759611873 zastupanog po punomoćniku Zlatko Marosini; Živko Šimić</item>
    </izvorni_sadrzaj>
    <derivirana_varijabla naziv="DomainObject.Predmet.ProtuStrankaListFormatedOIB_1">
      <item>ARMANDO - USLUGE d.o.o., OIB 66759611873 zastupanog po punomoćniku Zlatko Marosini; Živko Šimić</item>
    </derivirana_varijabla>
  </DomainObject.Predmet.ProtuStrankaListFormatedOIB>
  <DomainObject.Predmet.ProtuStrankaListFormatedWithAdress>
    <izvorni_sadrzaj>
      <item>ARMANDO - USLUGE d.o.o., Orhideja 34, 10360 Sesvete zastupanog po punomoćniku Zlatko Marosini; Živko Šimić</item>
    </izvorni_sadrzaj>
    <derivirana_varijabla naziv="DomainObject.Predmet.ProtuStrankaListFormatedWithAdress_1">
      <item>ARMANDO - USLUGE d.o.o., Orhideja 34, 10360 Sesvete zastupanog po punomoćniku Zlatko Marosini; Živko Šimić</item>
    </derivirana_varijabla>
  </DomainObject.Predmet.ProtuStrankaListFormatedWithAdress>
  <DomainObject.Predmet.ProtuStrankaListFormatedWithAdressOIB>
    <izvorni_sadrzaj>
      <item>ARMANDO - USLUGE d.o.o., OIB 66759611873, Orhideja 34, 10360 Sesvete zastupanog po punomoćniku Zlatko Marosini; Živko Šimić</item>
    </izvorni_sadrzaj>
    <derivirana_varijabla naziv="DomainObject.Predmet.ProtuStrankaListFormatedWithAdressOIB_1">
      <item>ARMANDO - USLUGE d.o.o., OIB 66759611873, Orhideja 34, 10360 Sesvete zastupanog po punomoćniku Zlatko Marosini; Živko Šimić</item>
    </derivirana_varijabla>
  </DomainObject.Predmet.ProtuStrankaListFormatedWithAdressOIB>
  <DomainObject.Predmet.ProtuStrankaListNazivFormated>
    <izvorni_sadrzaj>
      <item>ARMANDO - USLUGE d.o.o.</item>
    </izvorni_sadrzaj>
    <derivirana_varijabla naziv="DomainObject.Predmet.ProtuStrankaListNazivFormated_1">
      <item>ARMANDO - USLUGE d.o.o.</item>
    </derivirana_varijabla>
  </DomainObject.Predmet.ProtuStrankaListNazivFormated>
  <DomainObject.Predmet.ProtuStrankaListNazivFormatedOIB>
    <izvorni_sadrzaj>
      <item>ARMANDO - USLUGE d.o.o., OIB 66759611873</item>
    </izvorni_sadrzaj>
    <derivirana_varijabla naziv="DomainObject.Predmet.ProtuStrankaListNazivFormatedOIB_1">
      <item>ARMANDO - USLUGE d.o.o., OIB 66759611873</item>
    </derivirana_varijabla>
  </DomainObject.Predmet.ProtuStrankaListNazivFormatedOIB>
  <DomainObject.Predmet.OstaliListFormated>
    <izvorni_sadrzaj>
      <item>Zlatko Marosini punomoćnik sudionika u postupku ARMANDO - USLUGE d.o.o.</item>
      <item>Živko Šimić punomoćnik sudionika u postupku ARMANDO - USLUGE d.o.o.</item>
    </izvorni_sadrzaj>
    <derivirana_varijabla naziv="DomainObject.Predmet.OstaliListFormated_1">
      <item>Zlatko Marosini punomoćnik sudionika u postupku ARMANDO - USLUGE d.o.o.</item>
      <item>Živko Šimić punomoćnik sudionika u postupku ARMANDO - USLUGE d.o.o.</item>
    </derivirana_varijabla>
  </DomainObject.Predmet.OstaliListFormated>
  <DomainObject.Predmet.OstaliListFormatedOIB>
    <izvorni_sadrzaj>
      <item>Zlatko Marosini, OIB 25309796850 punomoćnik sudionika u postupku ARMANDO - USLUGE d.o.o.</item>
      <item>Živko Šimić, OIB 81216433871 punomoćnik sudionika u postupku ARMANDO - USLUGE d.o.o.</item>
    </izvorni_sadrzaj>
    <derivirana_varijabla naziv="DomainObject.Predmet.OstaliListFormatedOIB_1">
      <item>Zlatko Marosini, OIB 25309796850 punomoćnik sudionika u postupku ARMANDO - USLUGE d.o.o.</item>
      <item>Živko Šimić, OIB 81216433871 punomoćnik sudionika u postupku ARMANDO - USLUGE d.o.o.</item>
    </derivirana_varijabla>
  </DomainObject.Predmet.OstaliListFormatedOIB>
  <DomainObject.Predmet.OstaliListFormatedWithAdress>
    <izvorni_sadrzaj>
      <item>Zlatko Marosini, Sveti Duh 55, 10000 Zagreb punomoćnik sudionika u postupku ARMANDO - USLUGE d.o.o.</item>
      <item>Živko Šimić, Ulica Orhideja 34, 10360 Sesvete punomoćnik sudionika u postupku ARMANDO - USLUGE d.o.o.</item>
    </izvorni_sadrzaj>
    <derivirana_varijabla naziv="DomainObject.Predmet.OstaliListFormatedWithAdress_1">
      <item>Zlatko Marosini, Sveti Duh 55, 10000 Zagreb punomoćnik sudionika u postupku ARMANDO - USLUGE d.o.o.</item>
      <item>Živko Šimić, Ulica Orhideja 34, 10360 Sesvete punomoćnik sudionika u postupku ARMANDO - USLUGE d.o.o.</item>
    </derivirana_varijabla>
  </DomainObject.Predmet.OstaliListFormatedWithAdress>
  <DomainObject.Predmet.OstaliListFormatedWithAdressOIB>
    <izvorni_sadrzaj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izvorni_sadrzaj>
    <derivirana_varijabla naziv="DomainObject.Predmet.OstaliListFormatedWithAdressOIB_1">
      <item>Zlatko Marosini, OIB 25309796850, Sveti Duh 55, 10000 Zagreb punomoćnik sudionika u postupku ARMANDO - USLUGE d.o.o.</item>
      <item>Živko Šimić, OIB 81216433871, Ulica Orhideja 34, 10360 Sesvete punomoćnik sudionika u postupku ARMANDO - USLUGE d.o.o.</item>
    </derivirana_varijabla>
  </DomainObject.Predmet.OstaliListFormatedWithAdressOIB>
  <DomainObject.Predmet.OstaliListNazivFormated>
    <izvorni_sadrzaj>
      <item>Zlatko Marosini</item>
      <item>Živko Šimić</item>
    </izvorni_sadrzaj>
    <derivirana_varijabla naziv="DomainObject.Predmet.OstaliListNazivFormated_1">
      <item>Zlatko Marosini</item>
      <item>Živko Šimić</item>
    </derivirana_varijabla>
  </DomainObject.Predmet.OstaliListNazivFormated>
  <DomainObject.Predmet.OstaliListNazivFormatedOIB>
    <izvorni_sadrzaj>
      <item>Zlatko Marosini, OIB 25309796850</item>
      <item>Živko Šimić, OIB 81216433871</item>
    </izvorni_sadrzaj>
    <derivirana_varijabla naziv="DomainObject.Predmet.OstaliListNazivFormatedOIB_1">
      <item>Zlatko Marosini, OIB 25309796850</item>
      <item>Živko Šimić, OIB 81216433871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ARMANDO - USLUGE d.o.o.</izvorni_sadrzaj>
    <derivirana_varijabla naziv="DomainObject.Predmet.ProtustrankaIDrugi_1">ARMANDO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ARMANDO - USLUGE d.o.o., OIB 66759611873, Orhideja 34, 10360 Sesvete</izvorni_sadrzaj>
    <derivirana_varijabla naziv="DomainObject.Predmet.ProtustrankaIDrugiAdressOIB_1">ARMANDO - USLUGE d.o.o., OIB 66759611873, Orhideja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ARMANDO - USLUGE d.o.o.</item>
      <item>Zlatko Marosini</item>
      <item>Živko Šimić</item>
    </izvorni_sadrzaj>
    <derivirana_varijabla naziv="DomainObject.Predmet.SudioniciListNaziv_1">
      <item>FINA Regionalni centar Zagreb</item>
      <item>ARMANDO - USLUGE d.o.o.</item>
      <item>Zlatko Marosini</item>
      <item>Živko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ARMANDO - USLUGE d.o.o., OIB 66759611873, Orhideja 34,10360 Sesvete</item>
      <item>Zlatko Marosini, OIB 25309796850, Sveti Duh 55,10000 Zagreb</item>
      <item>Živko Šimić, OIB 81216433871, Ulica Orhideja 34,10360 Sesvete</item>
    </izvorni_sadrzaj>
    <derivirana_varijabla naziv="DomainObject.Predmet.SudioniciListAdressOIB_1">
      <item>FINA Regionalni centar Zagreb, OIB 85821130368, Trg svibanjskih žrtava 1995. 1,10000 Zagreb</item>
      <item>ARMANDO - USLUGE d.o.o., OIB 66759611873, Orhideja 34,10360 Sesvete</item>
      <item>Zlatko Marosini, OIB 25309796850, Sveti Duh 55,10000 Zagreb</item>
      <item>Živko Šimić, OIB 81216433871, Ulica Orhideja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66759611873</item>
      <item>, OIB 25309796850</item>
      <item>, OIB 81216433871</item>
    </izvorni_sadrzaj>
    <derivirana_varijabla naziv="DomainObject.Predmet.SudioniciListNazivOIB_1">
      <item>, OIB 85821130368</item>
      <item>, OIB 66759611873</item>
      <item>, OIB 25309796850</item>
      <item>, OIB 81216433871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43</properties:Lines>
  <properties:Paragraphs>18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2015-12-31T10:00:00Z</cp:lastPrinted>
  <dcterms:modified xmlns:xsi="http://www.w3.org/2001/XMLSchema-instance" xsi:type="dcterms:W3CDTF">2015-12-31T10:02:00Z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