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ddf3" w14:paraId="c93ddf3" w:rsidRDefault="002D5094" w:rsidP="00503664" w:rsidR="0050366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3664" w:rsidP="00503664" w:rsidR="00503664">
      <w:r>
        <w:t>REPUBLIKA HRVATSKA</w:t>
      </w:r>
    </w:p>
    <w:p w:rsidRDefault="00503664" w:rsidP="00503664" w:rsidR="00503664">
      <w:r>
        <w:t>Trgovački sud u Zagrebu</w:t>
      </w:r>
    </w:p>
    <w:p w:rsidRDefault="00503664" w:rsidP="00503664" w:rsidR="00503664">
      <w:r>
        <w:t>Zagreb, Amruševa 2/II</w:t>
      </w:r>
    </w:p>
    <w:p w:rsidRDefault="00503664" w:rsidP="00503664" w:rsidR="0050366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St-1941/2018</w:t>
      </w:r>
    </w:p>
    <w:p w:rsidRDefault="00503664" w:rsidP="00503664" w:rsidR="00503664"/>
    <w:p w:rsidRDefault="00503664" w:rsidP="00503664" w:rsidR="00503664"/>
    <w:p w:rsidRDefault="00503664" w:rsidP="00503664" w:rsidR="00503664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503664" w:rsidP="00503664" w:rsidR="00503664">
      <w:pPr>
        <w:jc w:val="both"/>
      </w:pPr>
    </w:p>
    <w:p w:rsidRDefault="00503664" w:rsidP="00503664" w:rsidR="00503664">
      <w:pPr>
        <w:jc w:val="both"/>
      </w:pPr>
      <w:r>
        <w:t xml:space="preserve">                                                              Z A K LJ U Č A K</w:t>
      </w:r>
    </w:p>
    <w:p w:rsidRDefault="00503664" w:rsidP="00503664" w:rsidR="00503664">
      <w:pPr>
        <w:jc w:val="both"/>
      </w:pPr>
    </w:p>
    <w:p w:rsidRDefault="00503664" w:rsidP="00503664" w:rsidR="00503664">
      <w:pPr>
        <w:jc w:val="both"/>
      </w:pPr>
    </w:p>
    <w:p w:rsidRDefault="00503664" w:rsidP="00503664" w:rsidR="00503664">
      <w:pPr>
        <w:jc w:val="both"/>
      </w:pPr>
      <w:r>
        <w:tab/>
        <w:t xml:space="preserve">Trgovački sud u Zagrebu, sudac Danijela Uzelac, u predstečajnom postupku nad dužnikom IN COFFEE VERITAS j.d.o.o., OIB 874466001388, Zagreb, Petrova ulica 21, </w:t>
      </w:r>
      <w:r w:rsidR="00B503BF">
        <w:t>15</w:t>
      </w:r>
      <w:r>
        <w:t>. svibnja 2019.</w:t>
      </w:r>
    </w:p>
    <w:p w:rsidRDefault="00503664" w:rsidP="00503664" w:rsidR="00503664">
      <w:pPr>
        <w:jc w:val="both"/>
      </w:pPr>
    </w:p>
    <w:p w:rsidRDefault="002D5094" w:rsidP="00503664" w:rsidR="00503664">
      <w:pPr>
        <w:ind w:firstLine="708" w:left="2124"/>
        <w:jc w:val="both"/>
      </w:pPr>
      <w:r>
        <w:t xml:space="preserve">                  </w:t>
      </w:r>
      <w:r w:rsidR="00503664">
        <w:t xml:space="preserve">z a k lj u č i o   j e </w:t>
      </w:r>
    </w:p>
    <w:p w:rsidRDefault="00503664" w:rsidP="00503664" w:rsidR="00503664">
      <w:pPr>
        <w:jc w:val="both"/>
      </w:pPr>
    </w:p>
    <w:p w:rsidRDefault="00503664" w:rsidP="00503664" w:rsidR="00503664">
      <w:pPr>
        <w:jc w:val="both"/>
      </w:pPr>
    </w:p>
    <w:p w:rsidRDefault="00503664" w:rsidP="00503664" w:rsidR="00503664">
      <w:pPr>
        <w:ind w:firstLine="708"/>
        <w:jc w:val="both"/>
      </w:pPr>
      <w:r>
        <w:t>Nalaže se vjerovniku Republici Hrvatskoj, Ministarstvu financija</w:t>
      </w:r>
      <w:r w:rsidR="00764113">
        <w:t>,</w:t>
      </w:r>
      <w:r>
        <w:t xml:space="preserve"> </w:t>
      </w:r>
      <w:r w:rsidR="002D5094">
        <w:t xml:space="preserve">u roku </w:t>
      </w:r>
      <w:r w:rsidR="00336C0C">
        <w:t>8</w:t>
      </w:r>
      <w:r w:rsidR="002D5094">
        <w:t xml:space="preserve"> dana od dana dostave ovog zaključka </w:t>
      </w:r>
      <w:r>
        <w:t>očitovati na</w:t>
      </w:r>
      <w:r w:rsidR="002D5094">
        <w:t xml:space="preserve"> navode iz dužnikovog podneska od 10. svibnja 2019. te dostaviti sudu </w:t>
      </w:r>
      <w:r w:rsidR="00C82AFB">
        <w:t xml:space="preserve">isprave </w:t>
      </w:r>
      <w:r w:rsidR="00764113">
        <w:t>kojima dokazuje osnovanos</w:t>
      </w:r>
      <w:r w:rsidR="00336C0C">
        <w:t xml:space="preserve">t navoda o nastanku dužnikovih </w:t>
      </w:r>
      <w:r w:rsidR="00764113">
        <w:t>obveza nakon o</w:t>
      </w:r>
      <w:r w:rsidR="00CB633F">
        <w:t>tvaranja predstečajnog postupka</w:t>
      </w:r>
      <w:r w:rsidR="00764113">
        <w:t xml:space="preserve"> naznačenih u tablicama sadržanima u podnesku od 11. ožujka 2019</w:t>
      </w:r>
      <w:r w:rsidR="00CB633F">
        <w:t>.</w:t>
      </w:r>
      <w:r w:rsidR="00764113">
        <w:t xml:space="preserve">, </w:t>
      </w:r>
      <w:r w:rsidR="00C82AFB">
        <w:t xml:space="preserve"> a radi donošenja odluke o prijedlogu</w:t>
      </w:r>
      <w:r w:rsidR="00764113">
        <w:t xml:space="preserve"> </w:t>
      </w:r>
      <w:r w:rsidR="00C82AFB">
        <w:t>za obu</w:t>
      </w:r>
      <w:r w:rsidR="00463EE7">
        <w:t xml:space="preserve">stavu </w:t>
      </w:r>
      <w:r w:rsidR="00C82AFB">
        <w:t xml:space="preserve">postupka. </w:t>
      </w:r>
    </w:p>
    <w:p w:rsidRDefault="00503664" w:rsidP="00503664" w:rsidR="00503664">
      <w:pPr>
        <w:jc w:val="both"/>
      </w:pPr>
    </w:p>
    <w:p w:rsidRDefault="00503664" w:rsidP="00503664" w:rsidR="00503664">
      <w:pPr>
        <w:jc w:val="both"/>
      </w:pPr>
      <w:r>
        <w:t xml:space="preserve">                                                        U Zagrebu </w:t>
      </w:r>
      <w:r w:rsidR="00B503BF">
        <w:t>15</w:t>
      </w:r>
      <w:r>
        <w:t>. svibnja 2019.</w:t>
      </w:r>
    </w:p>
    <w:p w:rsidRDefault="00503664" w:rsidP="00503664" w:rsidR="00503664">
      <w:pPr>
        <w:jc w:val="both"/>
      </w:pPr>
    </w:p>
    <w:p w:rsidRDefault="00503664" w:rsidP="00503664" w:rsidR="00503664">
      <w:pPr>
        <w:ind w:firstLine="708" w:left="6372"/>
      </w:pPr>
      <w:r>
        <w:t>Sudac</w:t>
      </w:r>
    </w:p>
    <w:p w:rsidRDefault="00503664" w:rsidP="00503664" w:rsidR="00503664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503664" w:rsidP="00336C0C" w:rsidR="00503664">
      <w:pPr>
        <w:jc w:val="both"/>
      </w:pPr>
    </w:p>
    <w:p w:rsidRDefault="00503664" w:rsidP="00336C0C" w:rsidR="00503664">
      <w:pPr>
        <w:jc w:val="both"/>
      </w:pPr>
      <w:r>
        <w:t>Uputa o pravnom lijeku: Protiv ovog zaključka nije dopušten pravni lijek (čl. 11. st. 9. Stečajnog zakona, "Narodne novine" broj 71/15 i 104/17).</w:t>
      </w:r>
    </w:p>
    <w:p w:rsidRDefault="00503664" w:rsidP="00336C0C" w:rsidR="00503664">
      <w:pPr>
        <w:jc w:val="both"/>
      </w:pPr>
    </w:p>
    <w:p w:rsidRDefault="00503664" w:rsidP="00336C0C" w:rsidR="00503664">
      <w:pPr>
        <w:ind w:firstLine="708" w:left="5664"/>
        <w:jc w:val="both"/>
      </w:pPr>
      <w:r>
        <w:t>Za točnost otpravka:</w:t>
      </w:r>
    </w:p>
    <w:p w:rsidRDefault="00503664" w:rsidP="00336C0C" w:rsidR="00503664">
      <w:pPr>
        <w:ind w:firstLine="708" w:left="5664"/>
        <w:jc w:val="both"/>
      </w:pPr>
      <w:r>
        <w:t>Katarina Franjić</w:t>
      </w:r>
    </w:p>
    <w:p w:rsidRDefault="00503664" w:rsidP="00336C0C" w:rsidR="00503664">
      <w:pPr>
        <w:jc w:val="both"/>
      </w:pPr>
    </w:p>
    <w:p w:rsidRDefault="00031533" w:rsidP="00336C0C" w:rsidR="00031533">
      <w:pPr>
        <w:jc w:val="both"/>
      </w:pPr>
    </w:p>
    <w:sectPr w:rsidR="000315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0FD7"/>
    <w:rsid w:val="00031533"/>
    <w:rsid w:val="002D5094"/>
    <w:rsid w:val="00336C0C"/>
    <w:rsid w:val="00463EE7"/>
    <w:rsid w:val="00503664"/>
    <w:rsid w:val="00764113"/>
    <w:rsid w:val="00AE1F1E"/>
    <w:rsid w:val="00B503BF"/>
    <w:rsid w:val="00C10FD7"/>
    <w:rsid w:val="00C82AFB"/>
    <w:rsid w:val="00CB633F"/>
    <w:rsid w:val="00EE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1F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1F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1F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1F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St-1941/2018</izvorni_sadrzaj>
    <derivirana_varijabla naziv="DomainObject.Predmet.OznakaBroj_1">St-1941/2018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COFFEE VERITAS j.d.o.o.</izvorni_sadrzaj>
    <derivirana_varijabla naziv="DomainObject.Predmet.ProtustrankaFormated_1">  IN COFFEE VERITAS j.d.o.o.</derivirana_varijabla>
  </DomainObject.Predmet.ProtustrankaFormated>
  <DomainObject.Predmet.ProtustrankaFormatedOIB>
    <izvorni_sadrzaj>  IN COFFEE VERITAS j.d.o.o., OIB 87446601388</izvorni_sadrzaj>
    <derivirana_varijabla naziv="DomainObject.Predmet.ProtustrankaFormatedOIB_1">  IN COFFEE VERITAS j.d.o.o., OIB 87446601388</derivirana_varijabla>
  </DomainObject.Predmet.ProtustrankaFormatedOIB>
  <DomainObject.Predmet.ProtustrankaFormatedWithAdress>
    <izvorni_sadrzaj> IN COFFEE VERITAS j.d.o.o., Petrova ulica 21, 10000 Zagreb</izvorni_sadrzaj>
    <derivirana_varijabla naziv="DomainObject.Predmet.ProtustrankaFormatedWithAdress_1"> IN COFFEE VERITAS j.d.o.o., Petrova ulica 21, 10000 Zagreb</derivirana_varijabla>
  </DomainObject.Predmet.ProtustrankaFormatedWithAdress>
  <DomainObject.Predmet.ProtustrankaFormatedWithAdressOIB>
    <izvorni_sadrzaj> IN COFFEE VERITAS j.d.o.o., OIB 87446601388, Petrova ulica 21, 10000 Zagreb</izvorni_sadrzaj>
    <derivirana_varijabla naziv="DomainObject.Predmet.ProtustrankaFormatedWithAdressOIB_1"> IN COFFEE VERITAS j.d.o.o., OIB 87446601388, Petrova ulica 21, 10000 Zagreb</derivirana_varijabla>
  </DomainObject.Predmet.ProtustrankaFormatedWithAdressOIB>
  <DomainObject.Predmet.ProtustrankaWithAdress>
    <izvorni_sadrzaj>IN COFFEE VERITAS j.d.o.o. Petrova ulica 21, 10000 Zagreb</izvorni_sadrzaj>
    <derivirana_varijabla naziv="DomainObject.Predmet.ProtustrankaWithAdress_1">IN COFFEE VERITAS j.d.o.o. Petrova ulica 21, 10000 Zagreb</derivirana_varijabla>
  </DomainObject.Predmet.ProtustrankaWithAdress>
  <DomainObject.Predmet.ProtustrankaWithAdressOIB>
    <izvorni_sadrzaj>IN COFFEE VERITAS j.d.o.o., OIB 87446601388, Petrova ulica 21, 10000 Zagreb</izvorni_sadrzaj>
    <derivirana_varijabla naziv="DomainObject.Predmet.ProtustrankaWithAdressOIB_1">IN COFFEE VERITAS j.d.o.o., OIB 87446601388, Petrova ulica 21, 10000 Zagreb</derivirana_varijabla>
  </DomainObject.Predmet.ProtustrankaWithAdressOIB>
  <DomainObject.Predmet.ProtustrankaNazivFormated>
    <izvorni_sadrzaj>IN COFFEE VERITAS j.d.o.o.</izvorni_sadrzaj>
    <derivirana_varijabla naziv="DomainObject.Predmet.ProtustrankaNazivFormated_1">IN COFFEE VERITAS j.d.o.o.</derivirana_varijabla>
  </DomainObject.Predmet.ProtustrankaNazivFormated>
  <DomainObject.Predmet.ProtustrankaNazivFormatedOIB>
    <izvorni_sadrzaj>IN COFFEE VERITAS j.d.o.o., OIB 87446601388</izvorni_sadrzaj>
    <derivirana_varijabla naziv="DomainObject.Predmet.ProtustrankaNazivFormatedOIB_1">IN COFFEE VERITAS j.d.o.o., OIB 87446601388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COFFEE VERITAS j.d.o.o.</izvorni_sadrzaj>
    <derivirana_varijabla naziv="DomainObject.Predmet.StrankaFormated_1">  IN COFFEE VERITAS j.d.o.o.</derivirana_varijabla>
  </DomainObject.Predmet.StrankaFormated>
  <DomainObject.Predmet.StrankaFormatedOIB>
    <izvorni_sadrzaj>  IN COFFEE VERITAS j.d.o.o., OIB 87446601388</izvorni_sadrzaj>
    <derivirana_varijabla naziv="DomainObject.Predmet.StrankaFormatedOIB_1">  IN COFFEE VERITAS j.d.o.o., OIB 87446601388</derivirana_varijabla>
  </DomainObject.Predmet.StrankaFormatedOIB>
  <DomainObject.Predmet.StrankaFormatedWithAdress>
    <izvorni_sadrzaj> IN COFFEE VERITAS j.d.o.o., Petrova ulica 21, 10000 Zagreb</izvorni_sadrzaj>
    <derivirana_varijabla naziv="DomainObject.Predmet.StrankaFormatedWithAdress_1"> IN COFFEE VERITAS j.d.o.o., Petrova ulica 21, 10000 Zagreb</derivirana_varijabla>
  </DomainObject.Predmet.StrankaFormatedWithAdress>
  <DomainObject.Predmet.StrankaFormatedWithAdressOIB>
    <izvorni_sadrzaj> IN COFFEE VERITAS j.d.o.o., OIB 87446601388, Petrova ulica 21, 10000 Zagreb</izvorni_sadrzaj>
    <derivirana_varijabla naziv="DomainObject.Predmet.StrankaFormatedWithAdressOIB_1"> IN COFFEE VERITAS j.d.o.o., OIB 87446601388, Petrova ulica 21, 10000 Zagreb</derivirana_varijabla>
  </DomainObject.Predmet.StrankaFormatedWithAdressOIB>
  <DomainObject.Predmet.StrankaWithAdress>
    <izvorni_sadrzaj>IN COFFEE VERITAS j.d.o.o. Petrova ulica 21,10000 Zagreb</izvorni_sadrzaj>
    <derivirana_varijabla naziv="DomainObject.Predmet.StrankaWithAdress_1">IN COFFEE VERITAS j.d.o.o. Petrova ulica 21,10000 Zagreb</derivirana_varijabla>
  </DomainObject.Predmet.StrankaWithAdress>
  <DomainObject.Predmet.StrankaWithAdressOIB>
    <izvorni_sadrzaj>IN COFFEE VERITAS j.d.o.o., OIB 87446601388, Petrova ulica 21,10000 Zagreb</izvorni_sadrzaj>
    <derivirana_varijabla naziv="DomainObject.Predmet.StrankaWithAdressOIB_1">IN COFFEE VERITAS j.d.o.o., OIB 87446601388, Petrova ulica 21,10000 Zagreb</derivirana_varijabla>
  </DomainObject.Predmet.StrankaWithAdressOIB>
  <DomainObject.Predmet.StrankaNazivFormated>
    <izvorni_sadrzaj>IN COFFEE VERITAS j.d.o.o.</izvorni_sadrzaj>
    <derivirana_varijabla naziv="DomainObject.Predmet.StrankaNazivFormated_1">IN COFFEE VERITAS j.d.o.o.</derivirana_varijabla>
  </DomainObject.Predmet.StrankaNazivFormated>
  <DomainObject.Predmet.StrankaNazivFormatedOIB>
    <izvorni_sadrzaj>IN COFFEE VERITAS j.d.o.o., OIB 87446601388</izvorni_sadrzaj>
    <derivirana_varijabla naziv="DomainObject.Predmet.StrankaNazivFormatedOIB_1">IN COFFEE VERITAS j.d.o.o., OIB 87446601388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IN COFFEE VERITAS j.d.o.o.</item>
    </izvorni_sadrzaj>
    <derivirana_varijabla naziv="DomainObject.Predmet.StrankaListFormated_1">
      <item>IN COFFEE VERITAS j.d.o.o.</item>
    </derivirana_varijabla>
  </DomainObject.Predmet.StrankaListFormated>
  <DomainObject.Predmet.StrankaListFormatedOIB>
    <izvorni_sadrzaj>
      <item>IN COFFEE VERITAS j.d.o.o., OIB 87446601388</item>
    </izvorni_sadrzaj>
    <derivirana_varijabla naziv="DomainObject.Predmet.StrankaListFormatedOIB_1">
      <item>IN COFFEE VERITAS j.d.o.o., OIB 87446601388</item>
    </derivirana_varijabla>
  </DomainObject.Predmet.StrankaListFormatedOIB>
  <DomainObject.Predmet.StrankaListFormatedWithAdress>
    <izvorni_sadrzaj>
      <item>IN COFFEE VERITAS j.d.o.o., Petrova ulica 21, 10000 Zagreb</item>
    </izvorni_sadrzaj>
    <derivirana_varijabla naziv="DomainObject.Predmet.StrankaListFormatedWithAdress_1">
      <item>IN COFFEE VERITAS j.d.o.o., Petrova ulica 21, 10000 Zagreb</item>
    </derivirana_varijabla>
  </DomainObject.Predmet.StrankaListFormatedWithAdress>
  <DomainObject.Predmet.StrankaListFormatedWithAdressOIB>
    <izvorni_sadrzaj>
      <item>IN COFFEE VERITAS j.d.o.o., OIB 87446601388, Petrova ulica 21, 10000 Zagreb</item>
    </izvorni_sadrzaj>
    <derivirana_varijabla naziv="DomainObject.Predmet.StrankaListFormatedWithAdressOIB_1">
      <item>IN COFFEE VERITAS j.d.o.o., OIB 87446601388, Petrova ulica 21, 10000 Zagreb</item>
    </derivirana_varijabla>
  </DomainObject.Predmet.StrankaListFormatedWithAdressOIB>
  <DomainObject.Predmet.StrankaListNazivFormated>
    <izvorni_sadrzaj>
      <item>IN COFFEE VERITAS j.d.o.o.</item>
    </izvorni_sadrzaj>
    <derivirana_varijabla naziv="DomainObject.Predmet.StrankaListNazivFormated_1">
      <item>IN COFFEE VERITAS j.d.o.o.</item>
    </derivirana_varijabla>
  </DomainObject.Predmet.StrankaListNazivFormated>
  <DomainObject.Predmet.StrankaListNazivFormatedOIB>
    <izvorni_sadrzaj>
      <item>IN COFFEE VERITAS j.d.o.o., OIB 87446601388</item>
    </izvorni_sadrzaj>
    <derivirana_varijabla naziv="DomainObject.Predmet.StrankaListNazivFormatedOIB_1">
      <item>IN COFFEE VERITAS j.d.o.o., OIB 87446601388</item>
    </derivirana_varijabla>
  </DomainObject.Predmet.StrankaListNazivFormatedOIB>
  <DomainObject.Predmet.ProtuStrankaListFormated>
    <izvorni_sadrzaj>
      <item>IN COFFEE VERITAS j.d.o.o.</item>
    </izvorni_sadrzaj>
    <derivirana_varijabla naziv="DomainObject.Predmet.ProtuStrankaListFormated_1">
      <item>IN COFFEE VERITAS j.d.o.o.</item>
    </derivirana_varijabla>
  </DomainObject.Predmet.ProtuStrankaListFormated>
  <DomainObject.Predmet.ProtuStrankaListFormatedOIB>
    <izvorni_sadrzaj>
      <item>IN COFFEE VERITAS j.d.o.o., OIB 87446601388</item>
    </izvorni_sadrzaj>
    <derivirana_varijabla naziv="DomainObject.Predmet.ProtuStrankaListFormatedOIB_1">
      <item>IN COFFEE VERITAS j.d.o.o., OIB 87446601388</item>
    </derivirana_varijabla>
  </DomainObject.Predmet.ProtuStrankaListFormatedOIB>
  <DomainObject.Predmet.ProtuStrankaListFormatedWithAdress>
    <izvorni_sadrzaj>
      <item>IN COFFEE VERITAS j.d.o.o., Petrova ulica 21, 10000 Zagreb</item>
    </izvorni_sadrzaj>
    <derivirana_varijabla naziv="DomainObject.Predmet.ProtuStrankaListFormatedWithAdress_1">
      <item>IN COFFEE VERITAS j.d.o.o., Petrova ulica 21, 10000 Zagreb</item>
    </derivirana_varijabla>
  </DomainObject.Predmet.ProtuStrankaListFormatedWithAdress>
  <DomainObject.Predmet.ProtuStrankaListFormatedWithAdressOIB>
    <izvorni_sadrzaj>
      <item>IN COFFEE VERITAS j.d.o.o., OIB 87446601388, Petrova ulica 21, 10000 Zagreb</item>
    </izvorni_sadrzaj>
    <derivirana_varijabla naziv="DomainObject.Predmet.ProtuStrankaListFormatedWithAdressOIB_1">
      <item>IN COFFEE VERITAS j.d.o.o., OIB 87446601388, Petrova ulica 21, 10000 Zagreb</item>
    </derivirana_varijabla>
  </DomainObject.Predmet.ProtuStrankaListFormatedWithAdressOIB>
  <DomainObject.Predmet.ProtuStrankaListNazivFormated>
    <izvorni_sadrzaj>
      <item>IN COFFEE VERITAS j.d.o.o.</item>
    </izvorni_sadrzaj>
    <derivirana_varijabla naziv="DomainObject.Predmet.ProtuStrankaListNazivFormated_1">
      <item>IN COFFEE VERITAS j.d.o.o.</item>
    </derivirana_varijabla>
  </DomainObject.Predmet.ProtuStrankaListNazivFormated>
  <DomainObject.Predmet.ProtuStrankaListNazivFormatedOIB>
    <izvorni_sadrzaj>
      <item>IN COFFEE VERITAS j.d.o.o., OIB 87446601388</item>
    </izvorni_sadrzaj>
    <derivirana_varijabla naziv="DomainObject.Predmet.ProtuStrankaListNazivFormatedOIB_1">
      <item>IN COFFEE VERITAS j.d.o.o., OIB 87446601388</item>
    </derivirana_varijabla>
  </DomainObject.Predmet.ProtuStrankaListNazivFormatedOIB>
  <DomainObject.Predmet.OstaliListFormated>
    <izvorni_sadrzaj>
      <item>Liselotte Antoljak</item>
    </izvorni_sadrzaj>
    <derivirana_varijabla naziv="DomainObject.Predmet.OstaliListFormated_1">
      <item>Liselotte Antoljak</item>
    </derivirana_varijabla>
  </DomainObject.Predmet.OstaliListFormated>
  <DomainObject.Predmet.OstaliListFormatedOIB>
    <izvorni_sadrzaj>
      <item>Liselotte Antoljak, OIB 73325069079</item>
    </izvorni_sadrzaj>
    <derivirana_varijabla naziv="DomainObject.Predmet.OstaliListFormatedOIB_1">
      <item>Liselotte Antoljak, OIB 73325069079</item>
    </derivirana_varijabla>
  </DomainObject.Predmet.OstaliListFormatedOIB>
  <DomainObject.Predmet.OstaliListFormatedWithAdress>
    <izvorni_sadrzaj>
      <item>Liselotte Antoljak, Wickerhauserova 13, 10000 Zagreb</item>
    </izvorni_sadrzaj>
    <derivirana_varijabla naziv="DomainObject.Predmet.OstaliListFormatedWithAdress_1">
      <item>Liselotte Antoljak, Wickerhauserova 13, 10000 Zagreb</item>
    </derivirana_varijabla>
  </DomainObject.Predmet.OstaliListFormatedWithAdress>
  <DomainObject.Predmet.OstaliListFormatedWithAdressOIB>
    <izvorni_sadrzaj>
      <item>Liselotte Antoljak, OIB 73325069079, Wickerhauserova 13, 10000 Zagreb</item>
    </izvorni_sadrzaj>
    <derivirana_varijabla naziv="DomainObject.Predmet.OstaliListFormatedWithAdressOIB_1">
      <item>Liselotte Antoljak, OIB 73325069079, Wickerhauserova 13, 10000 Zagreb</item>
    </derivirana_varijabla>
  </DomainObject.Predmet.OstaliListFormatedWithAdressOIB>
  <DomainObject.Predmet.OstaliListNazivFormated>
    <izvorni_sadrzaj>
      <item>Liselotte Antoljak</item>
    </izvorni_sadrzaj>
    <derivirana_varijabla naziv="DomainObject.Predmet.OstaliListNazivFormated_1">
      <item>Liselotte Antoljak</item>
    </derivirana_varijabla>
  </DomainObject.Predmet.OstaliListNazivFormated>
  <DomainObject.Predmet.OstaliListNazivFormatedOIB>
    <izvorni_sadrzaj>
      <item>Liselotte Antoljak, OIB 73325069079</item>
    </izvorni_sadrzaj>
    <derivirana_varijabla naziv="DomainObject.Predmet.OstaliListNazivFormatedOIB_1">
      <item>Liselotte Antoljak, OIB 73325069079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 COFFEE VERITAS j.d.o.o.</izvorni_sadrzaj>
    <derivirana_varijabla naziv="DomainObject.Predmet.StrankaIDrugi_1">IN COFFEE VERITAS j.d.o.o.</derivirana_varijabla>
  </DomainObject.Predmet.StrankaIDrugi>
  <DomainObject.Predmet.ProtustrankaIDrugi>
    <izvorni_sadrzaj>IN COFFEE VERITAS j.d.o.o.</izvorni_sadrzaj>
    <derivirana_varijabla naziv="DomainObject.Predmet.ProtustrankaIDrugi_1">IN COFFEE VERITAS j.d.o.o.</derivirana_varijabla>
  </DomainObject.Predmet.ProtustrankaIDrugi>
  <DomainObject.Predmet.StrankaIDrugiAdressOIB>
    <izvorni_sadrzaj>IN COFFEE VERITAS j.d.o.o., OIB 87446601388, Petrova ulica 21, 10000 Zagreb</izvorni_sadrzaj>
    <derivirana_varijabla naziv="DomainObject.Predmet.StrankaIDrugiAdressOIB_1">IN COFFEE VERITAS j.d.o.o., OIB 87446601388, Petrova ulica 21, 10000 Zagreb</derivirana_varijabla>
  </DomainObject.Predmet.StrankaIDrugiAdressOIB>
  <DomainObject.Predmet.ProtustrankaIDrugiAdressOIB>
    <izvorni_sadrzaj>IN COFFEE VERITAS j.d.o.o., OIB 87446601388, Petrova ulica 21, 10000 Zagreb</izvorni_sadrzaj>
    <derivirana_varijabla naziv="DomainObject.Predmet.ProtustrankaIDrugiAdressOIB_1">IN COFFEE VERITAS j.d.o.o., OIB 87446601388, Petrova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COFFEE VERITAS j.d.o.o.</item>
      <item>IN COFFEE VERITAS j.d.o.o.</item>
      <item>Liselotte Antoljak</item>
    </izvorni_sadrzaj>
    <derivirana_varijabla naziv="DomainObject.Predmet.SudioniciListNaziv_1">
      <item>IN COFFEE VERITAS j.d.o.o.</item>
      <item>IN COFFEE VERITAS j.d.o.o.</item>
      <item>Liselotte Antoljak</item>
    </derivirana_varijabla>
  </DomainObject.Predmet.SudioniciListNaziv>
  <DomainObject.Predmet.SudioniciListAdressOIB>
    <izvorni_sadrzaj>
      <item>IN COFFEE VERITAS j.d.o.o., OIB 87446601388, Petrova ulica 21,10000 Zagreb</item>
      <item>IN COFFEE VERITAS j.d.o.o., OIB 87446601388, Petrova ulica 21,10000 Zagreb</item>
      <item>Liselotte Antoljak, OIB 73325069079, Wickerhauserova 13,10000 Zagreb</item>
    </izvorni_sadrzaj>
    <derivirana_varijabla naziv="DomainObject.Predmet.SudioniciListAdressOIB_1">
      <item>IN COFFEE VERITAS j.d.o.o., OIB 87446601388, Petrova ulica 21,10000 Zagreb</item>
      <item>IN COFFEE VERITAS j.d.o.o., OIB 87446601388, Petrova ulica 21,10000 Zagreb</item>
      <item>Liselotte Antoljak, OIB 73325069079, Wickerhauserova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87446601388</item>
      <item>, OIB 87446601388</item>
      <item>, OIB 73325069079</item>
    </izvorni_sadrzaj>
    <derivirana_varijabla naziv="DomainObject.Predmet.SudioniciListNazivOIB_1">
      <item>, OIB 87446601388</item>
      <item>, OIB 87446601388</item>
      <item>, OIB 73325069079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St-1941/2018-12</izvorni_sadrzaj>
    <derivirana_varijabla naziv="DomainObject.PredzadnjaOdlukaIzPredmeta.Oznaka_1">St-1941/2018-12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169</properties:Words>
  <properties:Characters>829</properties:Characters>
  <properties:Lines>36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2019-05-14T12:12:00Z</dcterms:created>
  <dc:creator>Danijela Uzelac</dc:creator>
  <dc:description/>
  <cp:keywords/>
  <cp:lastModifiedBy>Katarina Franjić</cp:lastModifiedBy>
  <cp:lastPrinted>2019-05-15T11:59:00Z</cp:lastPrinted>
  <dcterms:modified xmlns:xsi="http://www.w3.org/2001/XMLSchema-instance" xsi:type="dcterms:W3CDTF">2019-05-15T12:00:00Z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(st-1941-18 zaključak nalog Rh da se očituje i dosatvi dokaze.docx)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