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dce8" w14:paraId="036dce8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EB5BBD">
        <w:t>47</w:t>
      </w:r>
      <w:r w:rsidR="00172436">
        <w:t>/</w:t>
      </w:r>
      <w:r w:rsidR="00EB5BBD">
        <w:t>15</w:t>
      </w:r>
      <w:r w:rsidRPr="007D37BA">
        <w:t>-</w:t>
      </w:r>
      <w:r w:rsidR="000336E8">
        <w:t>103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0336E8" w:rsidP="00860C24" w:rsidR="00860C24" w:rsidRPr="007D37BA">
      <w:pPr>
        <w:jc w:val="center"/>
      </w:pPr>
      <w:r>
        <w:t>Z A K L J U Č A K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EB5BBD">
        <w:t>TEKSTIL ZADAR d.o.o. u stečaju Zadar, Franka Lisice 42,</w:t>
      </w:r>
      <w:r w:rsidR="00EB5BBD" w:rsidRPr="00B76F4C">
        <w:t xml:space="preserve"> </w:t>
      </w:r>
      <w:r w:rsidR="00EB5BBD">
        <w:t>Zadar, OIB: 04451653115, koga zastupa stečajni</w:t>
      </w:r>
      <w:r w:rsidR="00903E75">
        <w:t xml:space="preserve"> upravitelj</w:t>
      </w:r>
      <w:r w:rsidR="00EB5BBD">
        <w:t xml:space="preserve"> Ante Vukašina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0336E8">
        <w:t>19. travnja 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0336E8" w:rsidP="00860C24" w:rsidR="00860C24" w:rsidRPr="007D37BA">
      <w:pPr>
        <w:jc w:val="center"/>
      </w:pPr>
      <w:r>
        <w:t>z a k l j u č</w:t>
      </w:r>
      <w:r w:rsidR="00860C24" w:rsidRPr="007D37BA">
        <w:t xml:space="preserve">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</w:t>
      </w:r>
      <w:r w:rsidR="000336E8">
        <w:t>Određuje se ročište radi objave odluke o potvrdi stečajnog plana za dan:</w:t>
      </w:r>
      <w:r w:rsidRPr="007D37BA">
        <w:t xml:space="preserve">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6D461F" w:rsidP="00A9193B" w:rsidR="00860C24" w:rsidRPr="007D37BA">
      <w:pPr>
        <w:ind w:firstLine="708"/>
        <w:jc w:val="center"/>
      </w:pPr>
      <w:r>
        <w:t>2</w:t>
      </w:r>
      <w:r w:rsidR="000336E8">
        <w:t>5. travnja 2017</w:t>
      </w:r>
      <w:r w:rsidR="00860C24" w:rsidRPr="007D37BA">
        <w:t xml:space="preserve">. godine u </w:t>
      </w:r>
      <w:r w:rsidR="000336E8">
        <w:t>10,00</w:t>
      </w:r>
      <w:r w:rsidR="00860C24" w:rsidRPr="007D37BA">
        <w:t xml:space="preserve"> sati, koja će se održati u sudnici broj </w:t>
      </w:r>
      <w:r w:rsidR="000336E8">
        <w:t>7/I</w:t>
      </w:r>
      <w:r w:rsidR="00860C24" w:rsidRPr="007D37BA">
        <w:t>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0336E8">
        <w:t xml:space="preserve"> Ovaj zaključak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0336E8">
        <w:t>19. travnja 2017.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 xml:space="preserve">Protiv ovog </w:t>
      </w:r>
      <w:r w:rsidR="000336E8">
        <w:t>zaključka</w:t>
      </w:r>
      <w:r w:rsidRPr="007D37BA">
        <w:t xml:space="preserve"> nije dopuštena žalba (čl. </w:t>
      </w:r>
      <w:r w:rsidR="000336E8">
        <w:t>19</w:t>
      </w:r>
      <w:r w:rsidRPr="007D37BA">
        <w:t xml:space="preserve">. </w:t>
      </w:r>
      <w:r w:rsidR="000336E8">
        <w:t xml:space="preserve">st. 7. </w:t>
      </w:r>
      <w:r w:rsidRPr="007D37BA">
        <w:t>Stečajnog zakona</w:t>
      </w:r>
      <w:r w:rsidR="000336E8">
        <w:t>-Narodne novine 71/15</w:t>
      </w:r>
      <w:r w:rsidRPr="007D37BA">
        <w:t>)</w:t>
      </w:r>
      <w:r w:rsidR="003C5E26" w:rsidRPr="007D37BA">
        <w:t>.</w:t>
      </w:r>
    </w:p>
    <w:p w:rsidRDefault="00380924" w:rsidP="00860C24" w:rsidR="00380924"/>
    <w:p w:rsidRDefault="000336E8" w:rsidP="00860C24" w:rsidR="000336E8" w:rsidRPr="007D37BA"/>
    <w:p w:rsidRDefault="00A05A1F" w:rsidP="00A05A1F" w:rsidR="00A05A1F" w:rsidRPr="007D37BA">
      <w:r w:rsidRPr="007D37BA">
        <w:t xml:space="preserve">Dostaviti : </w:t>
      </w:r>
    </w:p>
    <w:p w:rsidRDefault="000336E8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336E8"/>
    <w:rsid w:val="00046AB6"/>
    <w:rsid w:val="00094CB1"/>
    <w:rsid w:val="000A70B5"/>
    <w:rsid w:val="001073C3"/>
    <w:rsid w:val="00147102"/>
    <w:rsid w:val="0016321B"/>
    <w:rsid w:val="00172436"/>
    <w:rsid w:val="00181682"/>
    <w:rsid w:val="001F7388"/>
    <w:rsid w:val="00282E78"/>
    <w:rsid w:val="0035517A"/>
    <w:rsid w:val="00380924"/>
    <w:rsid w:val="00381B89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85A91"/>
    <w:rsid w:val="006D461F"/>
    <w:rsid w:val="00725790"/>
    <w:rsid w:val="00751B9E"/>
    <w:rsid w:val="0076194D"/>
    <w:rsid w:val="007B479A"/>
    <w:rsid w:val="007D005F"/>
    <w:rsid w:val="007D37BA"/>
    <w:rsid w:val="008040CD"/>
    <w:rsid w:val="00804922"/>
    <w:rsid w:val="00833B90"/>
    <w:rsid w:val="00860C24"/>
    <w:rsid w:val="008842E7"/>
    <w:rsid w:val="00890AF8"/>
    <w:rsid w:val="00897088"/>
    <w:rsid w:val="008D56A6"/>
    <w:rsid w:val="008F5C16"/>
    <w:rsid w:val="00903E75"/>
    <w:rsid w:val="00926224"/>
    <w:rsid w:val="00935B4A"/>
    <w:rsid w:val="0094118D"/>
    <w:rsid w:val="00954AA8"/>
    <w:rsid w:val="00972B7B"/>
    <w:rsid w:val="009D56F5"/>
    <w:rsid w:val="00A05A1F"/>
    <w:rsid w:val="00A46C9F"/>
    <w:rsid w:val="00A60C0F"/>
    <w:rsid w:val="00A9193B"/>
    <w:rsid w:val="00AD59E4"/>
    <w:rsid w:val="00B0518E"/>
    <w:rsid w:val="00B06C21"/>
    <w:rsid w:val="00B13DF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C4F3A"/>
    <w:rsid w:val="00DF04FF"/>
    <w:rsid w:val="00E82DF1"/>
    <w:rsid w:val="00EB5BBD"/>
    <w:rsid w:val="00ED4CA0"/>
    <w:rsid w:val="00F1024E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4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9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9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9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9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4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9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9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9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9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Tekstil Zadar d.o.o. za trgovinu i usluge</izvorni_sadrzaj>
    <derivirana_varijabla naziv="DomainObject.Predmet.ProtustrankaFormated_1">  Tekstil Zadar d.o.o. za trgovinu i usluge</derivirana_varijabla>
  </DomainObject.Predmet.ProtustrankaFormated>
  <DomainObject.Predmet.ProtustrankaFormatedOIB>
    <izvorni_sadrzaj>  Tekstil Zadar d.o.o. za trgovinu i usluge, OIB 04451653115</izvorni_sadrzaj>
    <derivirana_varijabla naziv="DomainObject.Predmet.ProtustrankaFormatedOIB_1">  Tekstil Zadar d.o.o. za trgovinu i usluge, OIB 04451653115</derivirana_varijabla>
  </DomainObject.Predmet.ProtustrankaFormatedOIB>
  <DomainObject.Predmet.ProtustrankaFormatedWithAdress>
    <izvorni_sadrzaj> Tekstil Zadar d.o.o. za trgovinu i usluge, Franka Lisice 42, 23000 Zadar</izvorni_sadrzaj>
    <derivirana_varijabla naziv="DomainObject.Predmet.ProtustrankaFormatedWithAdress_1"> Tekstil Zadar d.o.o. za trgovinu i usluge, Franka Lisice 42, 23000 Zadar</derivirana_varijabla>
  </DomainObject.Predmet.ProtustrankaFormatedWithAdress>
  <DomainObject.Predmet.ProtustrankaFormatedWithAdressOIB>
    <izvorni_sadrzaj> Tekstil Zadar d.o.o. za trgovinu i usluge, OIB 04451653115, Franka Lisice 42, 23000 Zadar</izvorni_sadrzaj>
    <derivirana_varijabla naziv="DomainObject.Predmet.ProtustrankaFormatedWithAdressOIB_1"> Tekstil Zadar d.o.o. za trgovinu i usluge, OIB 04451653115, Franka Lisice 42, 23000 Zadar</derivirana_varijabla>
  </DomainObject.Predmet.ProtustrankaFormatedWithAdressOIB>
  <DomainObject.Predmet.ProtustrankaWithAdress>
    <izvorni_sadrzaj>Tekstil Zadar d.o.o. za trgovinu i usluge Franka Lisice 42, 23000 Zadar</izvorni_sadrzaj>
    <derivirana_varijabla naziv="DomainObject.Predmet.ProtustrankaWithAdress_1">Tekstil Zadar d.o.o. za trgovinu i usluge Franka Lisice 42, 23000 Zadar</derivirana_varijabla>
  </DomainObject.Predmet.ProtustrankaWithAdress>
  <DomainObject.Predmet.ProtustrankaWithAdressOIB>
    <izvorni_sadrzaj>Tekstil Zadar d.o.o. za trgovinu i usluge, OIB 04451653115, Franka Lisice 42, 23000 Zadar</izvorni_sadrzaj>
    <derivirana_varijabla naziv="DomainObject.Predmet.ProtustrankaWithAdressOIB_1">Tekstil Zadar d.o.o. za trgovinu i usluge, OIB 04451653115, Franka Lisice 42, 23000 Zadar</derivirana_varijabla>
  </DomainObject.Predmet.ProtustrankaWithAdressOIB>
  <DomainObject.Predmet.ProtustrankaNazivFormated>
    <izvorni_sadrzaj>Tekstil Zadar d.o.o. za trgovinu i usluge</izvorni_sadrzaj>
    <derivirana_varijabla naziv="DomainObject.Predmet.ProtustrankaNazivFormated_1">Tekstil Zadar d.o.o. za trgovinu i usluge</derivirana_varijabla>
  </DomainObject.Predmet.ProtustrankaNazivFormated>
  <DomainObject.Predmet.ProtustrankaNazivFormatedOIB>
    <izvorni_sadrzaj>Tekstil Zadar d.o.o. za trgovinu i usluge, OIB 04451653115</izvorni_sadrzaj>
    <derivirana_varijabla naziv="DomainObject.Predmet.ProtustrankaNazivFormatedOIB_1">Tekstil Zadar d.o.o. za trgovinu i usluge, OIB 04451653115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ZADAR; IN TEKSTIL j.d.o.o. za trgovinu i djelatnost turističke agencije</izvorni_sadrzaj>
    <derivirana_varijabla naziv="DomainObject.Predmet.StrankaFormated_1">  GRAD ZADAR; IN TEKSTIL j.d.o.o. za trgovinu i djelatnost turističke agencije</derivirana_varijabla>
  </DomainObject.Predmet.StrankaFormated>
  <DomainObject.Predmet.StrankaFormatedOIB>
    <izvorni_sadrzaj>  GRAD ZADAR, OIB 09933651854; IN TEKSTIL j.d.o.o. za trgovinu i djelatnost turističke agencije, OIB 81916134010</izvorni_sadrzaj>
    <derivirana_varijabla naziv="DomainObject.Predmet.StrankaFormatedOIB_1">  GRAD ZADAR, OIB 09933651854; IN TEKSTIL j.d.o.o. za trgovinu i djelatnost turističke agencije, OIB 81916134010</derivirana_varijabla>
  </DomainObject.Predmet.StrankaFormatedOIB>
  <DomainObject.Predmet.StrankaFormatedWithAdress>
    <izvorni_sadrzaj> GRAD ZADAR, Narodni trg 1, 23000 Zadar; IN TEKSTIL j.d.o.o. za trgovinu i djelatnost turističke agencije, Zrinsko Frankopanska 14, 23000 Zadar</izvorni_sadrzaj>
    <derivirana_varijabla naziv="DomainObject.Predmet.StrankaFormatedWithAdress_1"> GRAD ZADAR, Narodni trg 1, 23000 Zadar; IN TEKSTIL j.d.o.o. za trgovinu i djelatnost turističke agencije, Zrinsko Frankopanska 14, 23000 Zadar</derivirana_varijabla>
  </DomainObject.Predmet.StrankaFormatedWithAdress>
  <DomainObject.Predmet.StrankaFormatedWithAdressOIB>
    <izvorni_sadrzaj> GRAD ZADAR, OIB 09933651854, Narodni trg 1, 23000 Zadar; IN TEKSTIL j.d.o.o. za trgovinu i djelatnost turističke agencije, OIB 81916134010, Zrinsko Frankopanska 14, 23000 Zadar</izvorni_sadrzaj>
    <derivirana_varijabla naziv="DomainObject.Predmet.StrankaFormatedWithAdressOIB_1"> GRAD ZADAR, OIB 09933651854, Narodni trg 1, 23000 Zadar; IN TEKSTIL j.d.o.o. za trgovinu i djelatnost turističke agencije, OIB 81916134010, Zrinsko Frankopanska 14, 23000 Zadar</derivirana_varijabla>
  </DomainObject.Predmet.StrankaFormatedWithAdressOIB>
  <DomainObject.Predmet.StrankaWithAdress>
    <izvorni_sadrzaj>GRAD ZADAR Narodni trg 1,23000 Zadar,IN TEKSTIL j.d.o.o. za trgovinu i djelatnost turističke agencije Zrinsko Frankopanska 14,23000 Zadar</izvorni_sadrzaj>
    <derivirana_varijabla naziv="DomainObject.Predmet.StrankaWithAdress_1">GRAD ZADAR Narodni trg 1,23000 Zadar,IN TEKSTIL j.d.o.o. za trgovinu i djelatnost turističke agencije Zrinsko Frankopanska 14,23000 Zadar</derivirana_varijabla>
  </DomainObject.Predmet.StrankaWithAdress>
  <DomainObject.Predmet.StrankaWithAdressOIB>
    <izvorni_sadrzaj>GRAD ZADAR, OIB 09933651854, Narodni trg 1,23000 Zadar,IN TEKSTIL j.d.o.o. za trgovinu i djelatnost turističke agencije, OIB 81916134010, Zrinsko Frankopanska 14,23000 Zadar</izvorni_sadrzaj>
    <derivirana_varijabla naziv="DomainObject.Predmet.StrankaWithAdressOIB_1">GRAD ZADAR, OIB 09933651854, Narodni trg 1,23000 Zadar,IN TEKSTIL j.d.o.o. za trgovinu i djelatnost turističke agencije, OIB 81916134010, Zrinsko Frankopanska 14,23000 Zadar</derivirana_varijabla>
  </DomainObject.Predmet.StrankaWithAdressOIB>
  <DomainObject.Predmet.StrankaNazivFormated>
    <izvorni_sadrzaj>GRAD ZADAR,IN TEKSTIL j.d.o.o. za trgovinu i djelatnost turističke agencije</izvorni_sadrzaj>
    <derivirana_varijabla naziv="DomainObject.Predmet.StrankaNazivFormated_1">GRAD ZADAR,IN TEKSTIL j.d.o.o. za trgovinu i djelatnost turističke agencije</derivirana_varijabla>
  </DomainObject.Predmet.StrankaNazivFormated>
  <DomainObject.Predmet.StrankaNazivFormatedOIB>
    <izvorni_sadrzaj>GRAD ZADAR, OIB 09933651854,IN TEKSTIL j.d.o.o. za trgovinu i djelatnost turističke agencije, OIB 81916134010</izvorni_sadrzaj>
    <derivirana_varijabla naziv="DomainObject.Predmet.StrankaNazivFormatedOIB_1">GRAD ZADAR, OIB 09933651854,IN TEKSTIL j.d.o.o. za trgovinu i djelatnost turističke agencije, OIB 81916134010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GRAD ZADAR</item>
      <item>IN TEKSTIL j.d.o.o. za trgovinu i djelatnost turističke agencije</item>
    </izvorni_sadrzaj>
    <derivirana_varijabla naziv="DomainObject.Predmet.StrankaListFormated_1">
      <item>GRAD ZADAR</item>
      <item>IN TEKSTIL j.d.o.o. za trgovinu i djelatnost turističke agencije</item>
    </derivirana_varijabla>
  </DomainObject.Predmet.StrankaListFormated>
  <DomainObject.Predmet.StrankaListFormatedOIB>
    <izvorni_sadrzaj>
      <item>GRAD ZADAR, OIB 09933651854</item>
      <item>IN TEKSTIL j.d.o.o. za trgovinu i djelatnost turističke agencije, OIB 81916134010</item>
    </izvorni_sadrzaj>
    <derivirana_varijabla naziv="DomainObject.Predmet.StrankaListFormatedOIB_1">
      <item>GRAD ZADAR, OIB 09933651854</item>
      <item>IN TEKSTIL j.d.o.o. za trgovinu i djelatnost turističke agencije, OIB 81916134010</item>
    </derivirana_varijabla>
  </DomainObject.Predmet.StrankaListFormatedOIB>
  <DomainObject.Predmet.StrankaListFormatedWithAdress>
    <izvorni_sadrzaj>
      <item>GRAD ZADAR, Narodni trg 1, 23000 Zadar</item>
      <item>IN TEKSTIL j.d.o.o. za trgovinu i djelatnost turističke agencije, Zrinsko Frankopanska 14, 23000 Zadar</item>
    </izvorni_sadrzaj>
    <derivirana_varijabla naziv="DomainObject.Predmet.StrankaListFormatedWithAdress_1">
      <item>GRAD ZADAR, Narodni trg 1, 23000 Zadar</item>
      <item>IN TEKSTIL j.d.o.o. za trgovinu i djelatnost turističke agencije, Zrinsko Frankopanska 14, 23000 Zadar</item>
    </derivirana_varijabla>
  </DomainObject.Predmet.StrankaListFormatedWithAdress>
  <DomainObject.Predmet.StrankaListFormatedWithAdressOIB>
    <izvorni_sadrzaj>
      <item>GRAD ZADAR, OIB 09933651854, Narodni trg 1, 23000 Zadar</item>
      <item>IN TEKSTIL j.d.o.o. za trgovinu i djelatnost turističke agencije, OIB 81916134010, Zrinsko Frankopanska 14, 23000 Zadar</item>
    </izvorni_sadrzaj>
    <derivirana_varijabla naziv="DomainObject.Predmet.StrankaListFormatedWithAdressOIB_1">
      <item>GRAD ZADAR, OIB 09933651854, Narodni trg 1, 23000 Zadar</item>
      <item>IN TEKSTIL j.d.o.o. za trgovinu i djelatnost turističke agencije, OIB 81916134010, Zrinsko Frankopanska 14, 23000 Zadar</item>
    </derivirana_varijabla>
  </DomainObject.Predmet.StrankaListFormatedWithAdressOIB>
  <DomainObject.Predmet.StrankaListNazivFormated>
    <izvorni_sadrzaj>
      <item>GRAD ZADAR</item>
      <item>IN TEKSTIL j.d.o.o. za trgovinu i djelatnost turističke agencije</item>
    </izvorni_sadrzaj>
    <derivirana_varijabla naziv="DomainObject.Predmet.StrankaListNazivFormated_1">
      <item>GRAD ZADAR</item>
      <item>IN TEKSTIL j.d.o.o. za trgovinu i djelatnost turističke agencije</item>
    </derivirana_varijabla>
  </DomainObject.Predmet.StrankaListNazivFormated>
  <DomainObject.Predmet.StrankaListNazivFormatedOIB>
    <izvorni_sadrzaj>
      <item>GRAD ZADAR, OIB 09933651854</item>
      <item>IN TEKSTIL j.d.o.o. za trgovinu i djelatnost turističke agencije, OIB 81916134010</item>
    </izvorni_sadrzaj>
    <derivirana_varijabla naziv="DomainObject.Predmet.StrankaListNazivFormatedOIB_1">
      <item>GRAD ZADAR, OIB 09933651854</item>
      <item>IN TEKSTIL j.d.o.o. za trgovinu i djelatnost turističke agencije, OIB 81916134010</item>
    </derivirana_varijabla>
  </DomainObject.Predmet.StrankaListNazivFormatedOIB>
  <DomainObject.Predmet.ProtuStrankaListFormated>
    <izvorni_sadrzaj>
      <item>Tekstil Zadar d.o.o. za trgovinu i usluge</item>
    </izvorni_sadrzaj>
    <derivirana_varijabla naziv="DomainObject.Predmet.ProtuStrankaListFormated_1">
      <item>Tekstil Zadar d.o.o. za trgovinu i usluge</item>
    </derivirana_varijabla>
  </DomainObject.Predmet.ProtuStrankaListFormated>
  <DomainObject.Predmet.ProtuStrankaListFormatedOIB>
    <izvorni_sadrzaj>
      <item>Tekstil Zadar d.o.o. za trgovinu i usluge, OIB 04451653115</item>
    </izvorni_sadrzaj>
    <derivirana_varijabla naziv="DomainObject.Predmet.ProtuStrankaListFormatedOIB_1">
      <item>Tekstil Zadar d.o.o. za trgovinu i usluge, OIB 04451653115</item>
    </derivirana_varijabla>
  </DomainObject.Predmet.ProtuStrankaListFormatedOIB>
  <DomainObject.Predmet.ProtuStrankaListFormatedWithAdress>
    <izvorni_sadrzaj>
      <item>Tekstil Zadar d.o.o. za trgovinu i usluge, Franka Lisice 42, 23000 Zadar</item>
    </izvorni_sadrzaj>
    <derivirana_varijabla naziv="DomainObject.Predmet.ProtuStrankaListFormatedWithAdress_1">
      <item>Tekstil Zadar d.o.o. za trgovinu i usluge, Franka Lisice 42, 23000 Zadar</item>
    </derivirana_varijabla>
  </DomainObject.Predmet.ProtuStrankaListFormatedWithAdress>
  <DomainObject.Predmet.ProtuStrankaListFormatedWithAdressOIB>
    <izvorni_sadrzaj>
      <item>Tekstil Zadar d.o.o. za trgovinu i usluge, OIB 04451653115, Franka Lisice 42, 23000 Zadar</item>
    </izvorni_sadrzaj>
    <derivirana_varijabla naziv="DomainObject.Predmet.ProtuStrankaListFormatedWithAdressOIB_1">
      <item>Tekstil Zadar d.o.o. za trgovinu i usluge, OIB 04451653115, Franka Lisice 42, 23000 Zadar</item>
    </derivirana_varijabla>
  </DomainObject.Predmet.ProtuStrankaListFormatedWithAdressOIB>
  <DomainObject.Predmet.ProtuStrankaListNazivFormated>
    <izvorni_sadrzaj>
      <item>Tekstil Zadar d.o.o. za trgovinu i usluge</item>
    </izvorni_sadrzaj>
    <derivirana_varijabla naziv="DomainObject.Predmet.ProtuStrankaListNazivFormated_1">
      <item>Tekstil Zadar d.o.o. za trgovinu i usluge</item>
    </derivirana_varijabla>
  </DomainObject.Predmet.ProtuStrankaListNazivFormated>
  <DomainObject.Predmet.ProtuStrankaListNazivFormatedOIB>
    <izvorni_sadrzaj>
      <item>Tekstil Zadar d.o.o. za trgovinu i usluge, OIB 04451653115</item>
    </izvorni_sadrzaj>
    <derivirana_varijabla naziv="DomainObject.Predmet.ProtuStrankaListNazivFormatedOIB_1">
      <item>Tekstil Zadar d.o.o. za trgovinu i usluge, OIB 04451653115</item>
    </derivirana_varijabla>
  </DomainObject.Predmet.ProtuStrankaListNazivFormatedOIB>
  <DomainObject.Predmet.OstaliListFormated>
    <izvorni_sadrzaj>
      <item>Marin Birkić</item>
    </izvorni_sadrzaj>
    <derivirana_varijabla naziv="DomainObject.Predmet.OstaliListFormated_1">
      <item>Marin Birkić</item>
    </derivirana_varijabla>
  </DomainObject.Predmet.OstaliListFormated>
  <DomainObject.Predmet.OstaliListFormatedOIB>
    <izvorni_sadrzaj>
      <item>Marin Birkić</item>
    </izvorni_sadrzaj>
    <derivirana_varijabla naziv="DomainObject.Predmet.OstaliListFormatedOIB_1">
      <item>Marin Birkić</item>
    </derivirana_varijabla>
  </DomainObject.Predmet.OstaliListFormatedOIB>
  <DomainObject.Predmet.OstaliListFormatedWithAdress>
    <izvorni_sadrzaj>
      <item>Marin Birkić</item>
    </izvorni_sadrzaj>
    <derivirana_varijabla naziv="DomainObject.Predmet.OstaliListFormatedWithAdress_1">
      <item>Marin Birkić</item>
    </derivirana_varijabla>
  </DomainObject.Predmet.OstaliListFormatedWithAdress>
  <DomainObject.Predmet.OstaliListFormatedWithAdressOIB>
    <izvorni_sadrzaj>
      <item>Marin Birkić</item>
    </izvorni_sadrzaj>
    <derivirana_varijabla naziv="DomainObject.Predmet.OstaliListFormatedWithAdressOIB_1">
      <item>Marin Birkić</item>
    </derivirana_varijabla>
  </DomainObject.Predmet.OstaliListFormatedWithAdressOIB>
  <DomainObject.Predmet.OstaliListNazivFormated>
    <izvorni_sadrzaj>
      <item>Marin Birkić</item>
    </izvorni_sadrzaj>
    <derivirana_varijabla naziv="DomainObject.Predmet.OstaliListNazivFormated_1">
      <item>Marin Birkić</item>
    </derivirana_varijabla>
  </DomainObject.Predmet.OstaliListNazivFormated>
  <DomainObject.Predmet.OstaliListNazivFormatedOIB>
    <izvorni_sadrzaj>
      <item>Marin Birkić</item>
    </izvorni_sadrzaj>
    <derivirana_varijabla naziv="DomainObject.Predmet.OstaliListNazivFormatedOIB_1">
      <item>Marin Birkić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ZADAR i dr.</izvorni_sadrzaj>
    <derivirana_varijabla naziv="DomainObject.Predmet.StrankaIDrugi_1">GRAD ZADAR i dr.</derivirana_varijabla>
  </DomainObject.Predmet.StrankaIDrugi>
  <DomainObject.Predmet.ProtustrankaIDrugi>
    <izvorni_sadrzaj>Tekstil Zadar d.o.o. za trgovinu i usluge</izvorni_sadrzaj>
    <derivirana_varijabla naziv="DomainObject.Predmet.ProtustrankaIDrugi_1">Tekstil Zadar d.o.o. za trgovinu i usluge</derivirana_varijabla>
  </DomainObject.Predmet.ProtustrankaIDrugi>
  <DomainObject.Predmet.StrankaIDrugiAdressOIB>
    <izvorni_sadrzaj>GRAD ZADAR, OIB 09933651854, Narodni trg 1, 23000 Zadar i dr.</izvorni_sadrzaj>
    <derivirana_varijabla naziv="DomainObject.Predmet.StrankaIDrugiAdressOIB_1">GRAD ZADAR, OIB 09933651854, Narodni trg 1, 23000 Zadar i dr.</derivirana_varijabla>
  </DomainObject.Predmet.StrankaIDrugiAdressOIB>
  <DomainObject.Predmet.ProtustrankaIDrugiAdressOIB>
    <izvorni_sadrzaj>Tekstil Zadar d.o.o. za trgovinu i usluge, OIB 04451653115, Franka Lisice 42, 23000 Zadar</izvorni_sadrzaj>
    <derivirana_varijabla naziv="DomainObject.Predmet.ProtustrankaIDrugiAdressOIB_1">Tekstil Zadar d.o.o. za trgovinu i usluge, OIB 04451653115, Franka Lisice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ZADAR</item>
      <item>Tekstil Zadar d.o.o. za trgovinu i usluge</item>
      <item>Marin Birkić</item>
      <item>IN TEKSTIL j.d.o.o. za trgovinu i djelatnost turističke agencije</item>
    </izvorni_sadrzaj>
    <derivirana_varijabla naziv="DomainObject.Predmet.SudioniciListNaziv_1">
      <item>GRAD ZADAR</item>
      <item>Tekstil Zadar d.o.o. za trgovinu i usluge</item>
      <item>Marin Birkić</item>
      <item>IN TEKSTIL j.d.o.o. za trgovinu i djelatnost turističke agencije</item>
    </derivirana_varijabla>
  </DomainObject.Predmet.SudioniciListNaziv>
  <DomainObject.Predmet.SudioniciListAdressOIB>
    <izvorni_sadrzaj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izvorni_sadrzaj>
    <derivirana_varijabla naziv="DomainObject.Predmet.SudioniciListAdressOIB_1"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09933651854</item>
      <item>, OIB 04451653115</item>
      <item>, OIB null</item>
      <item>, OIB 81916134010</item>
    </izvorni_sadrzaj>
    <derivirana_varijabla naziv="DomainObject.Predmet.SudioniciListNazivOIB_1">
      <item>, OIB 09933651854</item>
      <item>, OIB 04451653115</item>
      <item>, OIB null</item>
      <item>, OIB 81916134010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187</properties:Words>
  <properties:Characters>839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2017-04-19T08:42:00Z</dcterms:created>
  <dc:creator>Korisnik</dc:creator>
  <cp:lastModifiedBy>Martina Kalmeta</cp:lastModifiedBy>
  <cp:lastPrinted>2016-09-28T08:25:00Z</cp:lastPrinted>
  <dcterms:modified xmlns:xsi="http://www.w3.org/2001/XMLSchema-instance" xsi:type="dcterms:W3CDTF">2017-04-19T12:12:00Z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