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fcab" w14:paraId="5c2fcab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975865">
        <w:rPr>
          <w:rFonts w:hAnsi="Times New Roman" w:ascii="Times New Roman"/>
          <w:szCs w:val="24"/>
        </w:rPr>
        <w:t>A.R.Z. d.o.o. za servisne usluge, proizvodnju i trgovinu</w:t>
      </w:r>
      <w:r w:rsidR="00975865" w:rsidRPr="00F43AFA">
        <w:rPr>
          <w:rFonts w:hAnsi="Times New Roman" w:ascii="Times New Roman"/>
          <w:szCs w:val="24"/>
        </w:rPr>
        <w:t>,</w:t>
      </w:r>
      <w:r w:rsidR="00975865">
        <w:rPr>
          <w:rFonts w:hAnsi="Times New Roman" w:ascii="Times New Roman"/>
          <w:szCs w:val="24"/>
        </w:rPr>
        <w:t xml:space="preserve"> Zagreb, Radoslava Cimermana 3, OIB: 65180404186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A.R.Z. d.o.o. za servisne usluge, proizvodnju i trgovinu</w:t>
      </w:r>
      <w:r w:rsidRPr="00F43AF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Zagreb, Radoslava Cimermana 3, OIB: 65180404186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975865" w:rsidRPr="00975865">
        <w:rPr>
          <w:rFonts w:hAnsi="Times New Roman" w:ascii="Times New Roman"/>
          <w:szCs w:val="24"/>
        </w:rPr>
        <w:t>MIROSLAV BORŠ iz Zagreba, Plemićeva 2, OIB 69665623244.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975865">
        <w:rPr>
          <w:rFonts w:hAnsi="Times New Roman" w:ascii="Times New Roman"/>
          <w:szCs w:val="24"/>
        </w:rPr>
        <w:t>A.R.Z. d.o.o. za servisne usluge, proizvodnju i trgovinu</w:t>
      </w:r>
      <w:r w:rsidR="00975865" w:rsidRPr="00F43AFA">
        <w:rPr>
          <w:rFonts w:hAnsi="Times New Roman" w:ascii="Times New Roman"/>
          <w:szCs w:val="24"/>
        </w:rPr>
        <w:t>,</w:t>
      </w:r>
      <w:r w:rsidR="00975865">
        <w:rPr>
          <w:rFonts w:hAnsi="Times New Roman" w:ascii="Times New Roman"/>
          <w:szCs w:val="24"/>
        </w:rPr>
        <w:t xml:space="preserve"> Zagreb, Radoslava Cimermana 3, OIB: 65180404186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117D16">
        <w:rPr>
          <w:rFonts w:hAnsi="Times New Roman" w:ascii="Times New Roman"/>
          <w:szCs w:val="24"/>
        </w:rPr>
        <w:t xml:space="preserve">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082109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Predlagatelju, Višnja Šaronja Biuković, Zagreb, I. B. Mažuranić 80 A</w:t>
      </w:r>
    </w:p>
    <w:p w:rsidRDefault="00B903E8" w:rsidP="000665A2" w:rsidR="00DA5DDD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975865">
        <w:rPr>
          <w:rFonts w:hAnsi="Times New Roman" w:ascii="Times New Roman"/>
          <w:szCs w:val="24"/>
        </w:rPr>
        <w:t>A.R.Z. d.o.o., na adresu sjedišta</w:t>
      </w:r>
    </w:p>
    <w:p w:rsidRDefault="002137D5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975865">
        <w:rPr>
          <w:rFonts w:hAnsi="Times New Roman" w:ascii="Times New Roman"/>
          <w:szCs w:val="24"/>
        </w:rPr>
        <w:t>Dragan Rendulić, Zagreb, Žugci 14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975865">
        <w:rPr>
          <w:rFonts w:hAnsi="Times New Roman" w:ascii="Times New Roman"/>
          <w:szCs w:val="24"/>
        </w:rPr>
        <w:t>Miroslav Borš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8210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975865">
      <w:rPr>
        <w:rStyle w:val="Brojstranice"/>
        <w:rFonts w:hAnsi="Times New Roman" w:ascii="Times New Roman"/>
      </w:rPr>
      <w:t>221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975865">
      <w:rPr>
        <w:rStyle w:val="Brojstranice"/>
        <w:rFonts w:hAnsi="Times New Roman" w:ascii="Times New Roman"/>
        <w:sz w:val="20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975865">
      <w:rPr>
        <w:rFonts w:hAnsi="Times New Roman" w:ascii="Times New Roman"/>
        <w:szCs w:val="24"/>
      </w:rPr>
      <w:t>221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975865">
      <w:rPr>
        <w:rFonts w:hAnsi="Times New Roman" w:ascii="Times New Roman"/>
        <w:sz w:val="20"/>
        <w:szCs w:val="24"/>
      </w:rPr>
      <w:t>19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2109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0AB8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A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A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St-221/2015-19</izvorni_sadrzaj>
    <derivirana_varijabla naziv="DomainObject.Oznaka_1">St-221/2015-19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A.R.Z. d.o.o. za servisne usluge, proizvodnju i trgovinu</izvorni_sadrzaj>
    <derivirana_varijabla naziv="DomainObject.Predmet.ProtustrankaFormated_1">  A.R.Z. d.o.o. za servisne usluge, proizvodnju i trgovinu</derivirana_varijabla>
  </DomainObject.Predmet.ProtustrankaFormated>
  <DomainObject.Predmet.ProtustrankaFormatedOIB>
    <izvorni_sadrzaj>  A.R.Z. d.o.o. za servisne usluge, proizvodnju i trgovinu, OIB 65180404186</izvorni_sadrzaj>
    <derivirana_varijabla naziv="DomainObject.Predmet.ProtustrankaFormatedOIB_1">  A.R.Z. d.o.o. za servisne usluge, proizvodnju i trgovinu, OIB 65180404186</derivirana_varijabla>
  </DomainObject.Predmet.ProtustrankaFormatedOIB>
  <DomainObject.Predmet.ProtustrankaFormatedWithAdress>
    <izvorni_sadrzaj> A.R.Z. d.o.o. za servisne usluge, proizvodnju i trgovinu, Radoslava Cimermana 3, Zagreb</izvorni_sadrzaj>
    <derivirana_varijabla naziv="DomainObject.Predmet.ProtustrankaFormatedWithAdress_1"> A.R.Z. d.o.o. za servisne usluge, proizvodnju i trgovinu, Radoslava Cimermana 3, Zagreb</derivirana_varijabla>
  </DomainObject.Predmet.ProtustrankaFormatedWithAdress>
  <DomainObject.Predmet.ProtustrankaFormatedWithAdressOIB>
    <izvorni_sadrzaj> A.R.Z. d.o.o. za servisne usluge, proizvodnju i trgovinu, OIB 65180404186, Radoslava Cimermana 3, Zagreb</izvorni_sadrzaj>
    <derivirana_varijabla naziv="DomainObject.Predmet.ProtustrankaFormatedWithAdressOIB_1"> A.R.Z. d.o.o. za servisne usluge, proizvodnju i trgovinu, OIB 65180404186, Radoslava Cimermana 3, Zagreb</derivirana_varijabla>
  </DomainObject.Predmet.ProtustrankaFormatedWithAdressOIB>
  <DomainObject.Predmet.ProtustrankaWithAdress>
    <izvorni_sadrzaj>A.R.Z. d.o.o. za servisne usluge, proizvodnju i trgovinu Radoslava Cimermana 3, Zagreb</izvorni_sadrzaj>
    <derivirana_varijabla naziv="DomainObject.Predmet.ProtustrankaWithAdress_1">A.R.Z. d.o.o. za servisne usluge, proizvodnju i trgovinu Radoslava Cimermana 3, Zagreb</derivirana_varijabla>
  </DomainObject.Predmet.ProtustrankaWithAdress>
  <DomainObject.Predmet.ProtustrankaWithAdressOIB>
    <izvorni_sadrzaj>A.R.Z. d.o.o. za servisne usluge, proizvodnju i trgovinu, OIB 65180404186, Radoslava Cimermana 3, Zagreb</izvorni_sadrzaj>
    <derivirana_varijabla naziv="DomainObject.Predmet.ProtustrankaWithAdressOIB_1">A.R.Z. d.o.o. za servisne usluge, proizvodnju i trgovinu, OIB 65180404186, Radoslava Cimermana 3, Zagreb</derivirana_varijabla>
  </DomainObject.Predmet.ProtustrankaWithAdressOIB>
  <DomainObject.Predmet.ProtustrankaNazivFormated>
    <izvorni_sadrzaj>A.R.Z. d.o.o. za servisne usluge, proizvodnju i trgovinu</izvorni_sadrzaj>
    <derivirana_varijabla naziv="DomainObject.Predmet.ProtustrankaNazivFormated_1">A.R.Z. d.o.o. za servisne usluge, proizvodnju i trgovinu</derivirana_varijabla>
  </DomainObject.Predmet.ProtustrankaNazivFormated>
  <DomainObject.Predmet.ProtustrankaNazivFormatedOIB>
    <izvorni_sadrzaj>A.R.Z. d.o.o. za servisne usluge, proizvodnju i trgovinu, OIB 65180404186</izvorni_sadrzaj>
    <derivirana_varijabla naziv="DomainObject.Predmet.ProtustrankaNazivFormatedOIB_1">A.R.Z. d.o.o. za servisne usluge, proizvodnju i trgovinu, OIB 65180404186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Šaronja-biuković</izvorni_sadrzaj>
    <derivirana_varijabla naziv="DomainObject.Predmet.StrankaFormated_1">  Višnja Šaronja-biuković</derivirana_varijabla>
  </DomainObject.Predmet.StrankaFormated>
  <DomainObject.Predmet.StrankaFormatedOIB>
    <izvorni_sadrzaj>  Višnja Šaronja-biuković, OIB 86303527001</izvorni_sadrzaj>
    <derivirana_varijabla naziv="DomainObject.Predmet.StrankaFormatedOIB_1">  Višnja Šaronja-biuković, OIB 86303527001</derivirana_varijabla>
  </DomainObject.Predmet.StrankaFormatedOIB>
  <DomainObject.Predmet.StrankaFormatedWithAdress>
    <izvorni_sadrzaj> Višnja Šaronja-biuković, Ivane Brlić-mažuranić 80a, 10000 Zagreb</izvorni_sadrzaj>
    <derivirana_varijabla naziv="DomainObject.Predmet.StrankaFormatedWithAdress_1"> Višnja Šaronja-biuković, Ivane Brlić-mažuranić 80a, 10000 Zagreb</derivirana_varijabla>
  </DomainObject.Predmet.StrankaFormatedWithAdress>
  <DomainObject.Predmet.StrankaFormatedWithAdressOIB>
    <izvorni_sadrzaj> Višnja Šaronja-biuković, OIB 86303527001, Ivane Brlić-mažuranić 80a, 10000 Zagreb</izvorni_sadrzaj>
    <derivirana_varijabla naziv="DomainObject.Predmet.StrankaFormatedWithAdressOIB_1"> Višnja Šaronja-biuković, OIB 86303527001, Ivane Brlić-mažuranić 80a, 10000 Zagreb</derivirana_varijabla>
  </DomainObject.Predmet.StrankaFormatedWithAdressOIB>
  <DomainObject.Predmet.StrankaWithAdress>
    <izvorni_sadrzaj>Višnja Šaronja-biuković Ivane Brlić-mažuranić 80a,10000 Zagreb</izvorni_sadrzaj>
    <derivirana_varijabla naziv="DomainObject.Predmet.StrankaWithAdress_1">Višnja Šaronja-biuković Ivane Brlić-mažuranić 80a,10000 Zagreb</derivirana_varijabla>
  </DomainObject.Predmet.StrankaWithAdress>
  <DomainObject.Predmet.StrankaWithAdressOIB>
    <izvorni_sadrzaj>Višnja Šaronja-biuković, OIB 86303527001, Ivane Brlić-mažuranić 80a,10000 Zagreb</izvorni_sadrzaj>
    <derivirana_varijabla naziv="DomainObject.Predmet.StrankaWithAdressOIB_1">Višnja Šaronja-biuković, OIB 86303527001, Ivane Brlić-mažuranić 80a,10000 Zagreb</derivirana_varijabla>
  </DomainObject.Predmet.StrankaWithAdressOIB>
  <DomainObject.Predmet.StrankaNazivFormated>
    <izvorni_sadrzaj>Višnja Šaronja-biuković</izvorni_sadrzaj>
    <derivirana_varijabla naziv="DomainObject.Predmet.StrankaNazivFormated_1">Višnja Šaronja-biuković</derivirana_varijabla>
  </DomainObject.Predmet.StrankaNazivFormated>
  <DomainObject.Predmet.StrankaNazivFormatedOIB>
    <izvorni_sadrzaj>Višnja Šaronja-biuković, OIB 86303527001</izvorni_sadrzaj>
    <derivirana_varijabla naziv="DomainObject.Predmet.StrankaNazivFormatedOIB_1">Višnja Šaronja-biuković, OIB 86303527001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Višnja Šaronja-biuković</item>
    </izvorni_sadrzaj>
    <derivirana_varijabla naziv="DomainObject.Predmet.StrankaListFormated_1">
      <item>Višnja Šaronja-biuković</item>
    </derivirana_varijabla>
  </DomainObject.Predmet.StrankaListFormated>
  <DomainObject.Predmet.StrankaListFormatedOIB>
    <izvorni_sadrzaj>
      <item>Višnja Šaronja-biuković, OIB 86303527001</item>
    </izvorni_sadrzaj>
    <derivirana_varijabla naziv="DomainObject.Predmet.StrankaListFormatedOIB_1">
      <item>Višnja Šaronja-biuković, OIB 86303527001</item>
    </derivirana_varijabla>
  </DomainObject.Predmet.StrankaListFormatedOIB>
  <DomainObject.Predmet.StrankaListFormatedWithAdress>
    <izvorni_sadrzaj>
      <item>Višnja Šaronja-biuković, Ivane Brlić-mažuranić 80a, 10000 Zagreb</item>
    </izvorni_sadrzaj>
    <derivirana_varijabla naziv="DomainObject.Predmet.StrankaListFormatedWithAdress_1">
      <item>Višnja Šaronja-biuković, Ivane Brlić-mažuranić 80a, 10000 Zagreb</item>
    </derivirana_varijabla>
  </DomainObject.Predmet.StrankaListFormatedWithAdress>
  <DomainObject.Predmet.StrankaListFormatedWithAdressOIB>
    <izvorni_sadrzaj>
      <item>Višnja Šaronja-biuković, OIB 86303527001, Ivane Brlić-mažuranić 80a, 10000 Zagreb</item>
    </izvorni_sadrzaj>
    <derivirana_varijabla naziv="DomainObject.Predmet.StrankaListFormatedWithAdressOIB_1">
      <item>Višnja Šaronja-biuković, OIB 86303527001, Ivane Brlić-mažuranić 80a, 10000 Zagreb</item>
    </derivirana_varijabla>
  </DomainObject.Predmet.StrankaListFormatedWithAdressOIB>
  <DomainObject.Predmet.StrankaListNazivFormated>
    <izvorni_sadrzaj>
      <item>Višnja Šaronja-biuković</item>
    </izvorni_sadrzaj>
    <derivirana_varijabla naziv="DomainObject.Predmet.StrankaListNazivFormated_1">
      <item>Višnja Šaronja-biuković</item>
    </derivirana_varijabla>
  </DomainObject.Predmet.StrankaListNazivFormated>
  <DomainObject.Predmet.StrankaListNazivFormatedOIB>
    <izvorni_sadrzaj>
      <item>Višnja Šaronja-biuković, OIB 86303527001</item>
    </izvorni_sadrzaj>
    <derivirana_varijabla naziv="DomainObject.Predmet.StrankaListNazivFormatedOIB_1">
      <item>Višnja Šaronja-biuković, OIB 86303527001</item>
    </derivirana_varijabla>
  </DomainObject.Predmet.StrankaListNazivFormatedOIB>
  <DomainObject.Predmet.ProtuStrankaListFormated>
    <izvorni_sadrzaj>
      <item>A.R.Z. d.o.o. za servisne usluge, proizvodnju i trgovinu</item>
    </izvorni_sadrzaj>
    <derivirana_varijabla naziv="DomainObject.Predmet.ProtuStrankaListFormated_1">
      <item>A.R.Z. d.o.o. za servisne usluge, proizvodnju i trgovinu</item>
    </derivirana_varijabla>
  </DomainObject.Predmet.ProtuStrankaListFormated>
  <DomainObject.Predmet.ProtuStrankaListFormatedOIB>
    <izvorni_sadrzaj>
      <item>A.R.Z. d.o.o. za servisne usluge, proizvodnju i trgovinu, OIB 65180404186</item>
    </izvorni_sadrzaj>
    <derivirana_varijabla naziv="DomainObject.Predmet.ProtuStrankaListFormatedOIB_1">
      <item>A.R.Z. d.o.o. za servisne usluge, proizvodnju i trgovinu, OIB 65180404186</item>
    </derivirana_varijabla>
  </DomainObject.Predmet.ProtuStrankaListFormatedOIB>
  <DomainObject.Predmet.ProtuStrankaListFormatedWithAdress>
    <izvorni_sadrzaj>
      <item>A.R.Z. d.o.o. za servisne usluge, proizvodnju i trgovinu, Radoslava Cimermana 3, Zagreb</item>
    </izvorni_sadrzaj>
    <derivirana_varijabla naziv="DomainObject.Predmet.ProtuStrankaListFormatedWithAdress_1">
      <item>A.R.Z. d.o.o. za servisne usluge, proizvodnju i trgovinu, Radoslava Cimermana 3, Zagreb</item>
    </derivirana_varijabla>
  </DomainObject.Predmet.ProtuStrankaListFormatedWithAdress>
  <DomainObject.Predmet.ProtuStrankaListFormatedWithAdressOIB>
    <izvorni_sadrzaj>
      <item>A.R.Z. d.o.o. za servisne usluge, proizvodnju i trgovinu, OIB 65180404186, Radoslava Cimermana 3, Zagreb</item>
    </izvorni_sadrzaj>
    <derivirana_varijabla naziv="DomainObject.Predmet.ProtuStrankaListFormatedWithAdressOIB_1">
      <item>A.R.Z. d.o.o. za servisne usluge, proizvodnju i trgovinu, OIB 65180404186, Radoslava Cimermana 3, Zagreb</item>
    </derivirana_varijabla>
  </DomainObject.Predmet.ProtuStrankaListFormatedWithAdressOIB>
  <DomainObject.Predmet.ProtuStrankaListNazivFormated>
    <izvorni_sadrzaj>
      <item>A.R.Z. d.o.o. za servisne usluge, proizvodnju i trgovinu</item>
    </izvorni_sadrzaj>
    <derivirana_varijabla naziv="DomainObject.Predmet.ProtuStrankaListNazivFormated_1">
      <item>A.R.Z. d.o.o. za servisne usluge, proizvodnju i trgovinu</item>
    </derivirana_varijabla>
  </DomainObject.Predmet.ProtuStrankaListNazivFormated>
  <DomainObject.Predmet.ProtuStrankaListNazivFormatedOIB>
    <izvorni_sadrzaj>
      <item>A.R.Z. d.o.o. za servisne usluge, proizvodnju i trgovinu, OIB 65180404186</item>
    </izvorni_sadrzaj>
    <derivirana_varijabla naziv="DomainObject.Predmet.ProtuStrankaListNazivFormatedOIB_1">
      <item>A.R.Z. d.o.o. za servisne usluge, proizvodnju i trgovinu, OIB 65180404186</item>
    </derivirana_varijabla>
  </DomainObject.Predmet.ProtuStrankaListNazivFormatedOIB>
  <DomainObject.Predmet.OstaliListFormated>
    <izvorni_sadrzaj>
      <item>Dragan Rendulić</item>
      <item>Miroslav Borš</item>
    </izvorni_sadrzaj>
    <derivirana_varijabla naziv="DomainObject.Predmet.OstaliListFormated_1">
      <item>Dragan Rendulić</item>
      <item>Miroslav Borš</item>
    </derivirana_varijabla>
  </DomainObject.Predmet.OstaliListFormated>
  <DomainObject.Predmet.OstaliListFormatedOIB>
    <izvorni_sadrzaj>
      <item>Dragan Rendulić, OIB 34938118187</item>
      <item>Miroslav Borš, OIB 69665623244</item>
    </izvorni_sadrzaj>
    <derivirana_varijabla naziv="DomainObject.Predmet.OstaliListFormatedOIB_1">
      <item>Dragan Rendulić, OIB 34938118187</item>
      <item>Miroslav Borš, OIB 69665623244</item>
    </derivirana_varijabla>
  </DomainObject.Predmet.OstaliListFormatedOIB>
  <DomainObject.Predmet.OstaliListFormatedWithAdress>
    <izvorni_sadrzaj>
      <item>Dragan Rendulić, Žugci 14, 10000 Zagreb</item>
      <item>Miroslav Borš, Plemićeva 2, 10000 Zagreb</item>
    </izvorni_sadrzaj>
    <derivirana_varijabla naziv="DomainObject.Predmet.OstaliListFormatedWithAdress_1">
      <item>Dragan Rendulić, Žugci 14, 10000 Zagreb</item>
      <item>Miroslav Borš, Plemićeva 2, 10000 Zagreb</item>
    </derivirana_varijabla>
  </DomainObject.Predmet.OstaliListFormatedWithAdress>
  <DomainObject.Predmet.OstaliListFormatedWithAdressOIB>
    <izvorni_sadrzaj>
      <item>Dragan Rendulić, OIB 34938118187, Žugci 14, 10000 Zagreb</item>
      <item>Miroslav Borš, OIB 69665623244, Plemićeva 2, 10000 Zagreb</item>
    </izvorni_sadrzaj>
    <derivirana_varijabla naziv="DomainObject.Predmet.OstaliListFormatedWithAdressOIB_1">
      <item>Dragan Rendulić, OIB 34938118187, Žugci 14, 10000 Zagreb</item>
      <item>Miroslav Borš, OIB 69665623244, Plemićeva 2, 10000 Zagreb</item>
    </derivirana_varijabla>
  </DomainObject.Predmet.OstaliListFormatedWithAdressOIB>
  <DomainObject.Predmet.OstaliListNazivFormated>
    <izvorni_sadrzaj>
      <item>Dragan Rendulić</item>
      <item>Miroslav Borš</item>
    </izvorni_sadrzaj>
    <derivirana_varijabla naziv="DomainObject.Predmet.OstaliListNazivFormated_1">
      <item>Dragan Rendulić</item>
      <item>Miroslav Borš</item>
    </derivirana_varijabla>
  </DomainObject.Predmet.OstaliListNazivFormated>
  <DomainObject.Predmet.OstaliListNazivFormatedOIB>
    <izvorni_sadrzaj>
      <item>Dragan Rendulić, OIB 34938118187</item>
      <item>Miroslav Borš, OIB 69665623244</item>
    </izvorni_sadrzaj>
    <derivirana_varijabla naziv="DomainObject.Predmet.OstaliListNazivFormatedOIB_1">
      <item>Dragan Rendulić, OIB 34938118187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St-221/2015-19</izvorni_sadrzaj>
    <derivirana_varijabla naziv="DomainObject.PoslovniBrojDokumenta_1">St-221/2015-19</derivirana_varijabla>
  </DomainObject.PoslovniBrojDokumenta>
  <DomainObject.Predmet.StrankaIDrugi>
    <izvorni_sadrzaj>Višnja Šaronja-biuković</izvorni_sadrzaj>
    <derivirana_varijabla naziv="DomainObject.Predmet.StrankaIDrugi_1">Višnja Šaronja-biuković</derivirana_varijabla>
  </DomainObject.Predmet.StrankaIDrugi>
  <DomainObject.Predmet.ProtustrankaIDrugi>
    <izvorni_sadrzaj>A.R.Z. d.o.o. za servisne usluge, proizvodnju i trgovinu</izvorni_sadrzaj>
    <derivirana_varijabla naziv="DomainObject.Predmet.ProtustrankaIDrugi_1">A.R.Z. d.o.o. za servisne usluge, proizvodnju i trgovinu</derivirana_varijabla>
  </DomainObject.Predmet.ProtustrankaIDrugi>
  <DomainObject.Predmet.StrankaIDrugiAdressOIB>
    <izvorni_sadrzaj>Višnja Šaronja-biuković, OIB 86303527001, Ivane Brlić-mažuranić 80a, 10000 Zagreb</izvorni_sadrzaj>
    <derivirana_varijabla naziv="DomainObject.Predmet.StrankaIDrugiAdressOIB_1">Višnja Šaronja-biuković, OIB 86303527001, Ivane Brlić-mažuranić 80a, 10000 Zagreb</derivirana_varijabla>
  </DomainObject.Predmet.StrankaIDrugiAdressOIB>
  <DomainObject.Predmet.ProtustrankaIDrugiAdressOIB>
    <izvorni_sadrzaj>A.R.Z. d.o.o. za servisne usluge, proizvodnju i trgovinu, OIB 65180404186, Radoslava Cimermana 3, Zagreb</izvorni_sadrzaj>
    <derivirana_varijabla naziv="DomainObject.Predmet.ProtustrankaIDrugiAdressOIB_1">A.R.Z. d.o.o. za servisne usluge, proizvodnju i trgovinu, OIB 65180404186, Radoslava Cimermana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Šaronja-biuković</item>
      <item>A.R.Z. d.o.o. za servisne usluge, proizvodnju i trgovinu</item>
      <item>Dragan Rendulić</item>
      <item>Miroslav Borš</item>
    </izvorni_sadrzaj>
    <derivirana_varijabla naziv="DomainObject.Predmet.SudioniciListNaziv_1">
      <item>Višnja Šaronja-biuković</item>
      <item>A.R.Z. d.o.o. za servisne usluge, proizvodnju i trgovinu</item>
      <item>Dragan Rendulić</item>
      <item>Miroslav Borš</item>
    </derivirana_varijabla>
  </DomainObject.Predmet.SudioniciListNaziv>
  <DomainObject.Predmet.SudioniciListAdressOIB>
    <izvorni_sadrzaj>
      <item>Višnja Šaronja-biuković, OIB 86303527001, Ivane Brlić-mažuranić 80a,10000 Zagreb</item>
      <item>A.R.Z. d.o.o. za servisne usluge, proizvodnju i trgovinu, OIB 65180404186, Radoslava Cimermana 3,Zagreb</item>
      <item>Dragan Rendulić, OIB 34938118187, Žugci 14,10000 Zagreb</item>
      <item>Miroslav Borš, OIB 69665623244, Plemićeva 2,10000 Zagreb</item>
    </izvorni_sadrzaj>
    <derivirana_varijabla naziv="DomainObject.Predmet.SudioniciListAdressOIB_1">
      <item>Višnja Šaronja-biuković, OIB 86303527001, Ivane Brlić-mažuranić 80a,10000 Zagreb</item>
      <item>A.R.Z. d.o.o. za servisne usluge, proizvodnju i trgovinu, OIB 65180404186, Radoslava Cimermana 3,Zagreb</item>
      <item>Dragan Rendulić, OIB 34938118187, Žugci 14,10000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86303527001</item>
      <item>, OIB 65180404186</item>
      <item>, OIB 34938118187</item>
      <item>, OIB 69665623244</item>
    </izvorni_sadrzaj>
    <derivirana_varijabla naziv="DomainObject.Predmet.SudioniciListNazivOIB_1">
      <item>, OIB 86303527001</item>
      <item>, OIB 65180404186</item>
      <item>, OIB 34938118187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FE394-DEDD-492E-B3AC-C720F477F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4029</properties:Characters>
  <properties:Lines>95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2015-09-18T11:43:00Z</dcterms:created>
  <dc:creator>rsticn</dc:creator>
  <cp:lastModifiedBy>Ana Brlek</cp:lastModifiedBy>
  <cp:lastPrinted>2015-09-18T11:44:00Z</cp:lastPrinted>
  <dcterms:modified xmlns:xsi="http://www.w3.org/2001/XMLSchema-instance" xsi:type="dcterms:W3CDTF">2015-09-18T11:44:00Z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St-221/2015-19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