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369"/>
        <w:gridCol w:w="5811"/>
      </w:tblGrid>
      <w:tr w:rsidRPr="00C61EDF" w:rsidR="002B6567" w:rsidTr="00DA5B9D">
        <w:trPr>
          <w:trHeight w:val="2231"/>
        </w:trPr>
        <w:tc>
          <w:tcPr>
            <w:tcW w:w="3369" w:type="dxa"/>
            <w:vAlign w:val="center"/>
          </w:tcPr>
          <w:p w:rsidRPr="00C61EDF" w:rsidR="002B6567" w:rsidP="00A66C00" w:rsidRDefault="002B6567">
            <w:pPr>
              <w:spacing w:before="100"/>
              <w:jc w:val="center"/>
            </w:pPr>
            <w:bookmarkStart w:name="_GoBack" w:id="0"/>
            <w:bookmarkEnd w:id="0"/>
            <w:r w:rsidRPr="00C61EDF">
              <w:rPr>
                <w:noProof/>
              </w:rPr>
              <w:drawing>
                <wp:inline distT="0" distB="0" distL="0" distR="0">
                  <wp:extent cx="542290" cy="719455"/>
                  <wp:effectExtent l="0" t="0" r="0" b="0"/>
                  <wp:docPr id="4" name="Slika 4"/>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42290" cy="719455"/>
                          </a:xfrm>
                          <a:prstGeom prst="rect">
                            <a:avLst/>
                          </a:prstGeom>
                          <a:noFill/>
                        </pic:spPr>
                      </pic:pic>
                    </a:graphicData>
                  </a:graphic>
                </wp:inline>
              </w:drawing>
            </w:r>
          </w:p>
          <w:p w:rsidRPr="00F24FD8" w:rsidR="002B6567" w:rsidP="00A66C00" w:rsidRDefault="002B6567">
            <w:pPr>
              <w:spacing w:before="100"/>
              <w:rPr>
                <w:sz w:val="24"/>
              </w:rPr>
            </w:pPr>
            <w:r w:rsidRPr="00F24FD8">
              <w:rPr>
                <w:sz w:val="24"/>
              </w:rPr>
              <w:t>REPUBLIKA HRVATSKA</w:t>
            </w:r>
          </w:p>
          <w:p w:rsidRPr="00F24FD8" w:rsidR="002B6567" w:rsidP="00A66C00" w:rsidRDefault="002B6567">
            <w:pPr>
              <w:rPr>
                <w:sz w:val="24"/>
              </w:rPr>
            </w:pPr>
            <w:r w:rsidRPr="00F24FD8">
              <w:rPr>
                <w:sz w:val="24"/>
              </w:rPr>
              <w:t>TRGOVAČKI SUD U SPLITU</w:t>
            </w:r>
          </w:p>
          <w:p w:rsidRPr="00C61EDF" w:rsidR="002B6567" w:rsidP="00DA5B9D" w:rsidRDefault="002B6567">
            <w:r w:rsidRPr="00F24FD8">
              <w:rPr>
                <w:sz w:val="24"/>
              </w:rPr>
              <w:t>Split, Sukoišanska 6</w:t>
            </w:r>
          </w:p>
        </w:tc>
        <w:tc>
          <w:tcPr>
            <w:tcW w:w="5811" w:type="dxa"/>
          </w:tcPr>
          <w:p w:rsidR="002B6567" w:rsidP="00DA5B9D" w:rsidRDefault="002B6567">
            <w:pPr>
              <w:jc w:val="both"/>
            </w:pPr>
          </w:p>
          <w:p w:rsidR="002B6567" w:rsidP="00DA5B9D" w:rsidRDefault="002B6567">
            <w:pPr>
              <w:jc w:val="both"/>
            </w:pPr>
          </w:p>
          <w:p w:rsidR="002B6567" w:rsidP="00DA5B9D" w:rsidRDefault="002B6567">
            <w:pPr>
              <w:jc w:val="both"/>
            </w:pPr>
          </w:p>
          <w:p w:rsidR="002B6567" w:rsidP="00DA5B9D" w:rsidRDefault="002B6567">
            <w:pPr>
              <w:jc w:val="right"/>
            </w:pPr>
          </w:p>
          <w:p w:rsidR="002B6567" w:rsidP="00DA5B9D" w:rsidRDefault="002B6567">
            <w:pPr>
              <w:jc w:val="right"/>
            </w:pPr>
          </w:p>
          <w:p w:rsidR="002B6567" w:rsidP="00DA5B9D" w:rsidRDefault="002B6567">
            <w:pPr>
              <w:jc w:val="right"/>
              <w:rPr>
                <w:noProof/>
              </w:rPr>
            </w:pPr>
          </w:p>
          <w:p w:rsidR="002B6567" w:rsidP="00DA5B9D" w:rsidRDefault="002B6567">
            <w:pPr>
              <w:jc w:val="right"/>
              <w:rPr>
                <w:noProof/>
              </w:rPr>
            </w:pPr>
          </w:p>
          <w:p w:rsidR="002B6567" w:rsidP="00DA5B9D" w:rsidRDefault="002B6567">
            <w:pPr>
              <w:jc w:val="right"/>
              <w:rPr>
                <w:noProof/>
                <w:sz w:val="24"/>
              </w:rPr>
            </w:pPr>
          </w:p>
          <w:p w:rsidRPr="00E003B6" w:rsidR="002B6567" w:rsidP="007A7A16" w:rsidRDefault="002B6567">
            <w:pPr>
              <w:jc w:val="right"/>
              <w:rPr>
                <w:noProof/>
                <w:sz w:val="24"/>
              </w:rPr>
            </w:pPr>
            <w:r w:rsidRPr="00E003B6">
              <w:rPr>
                <w:noProof/>
                <w:sz w:val="24"/>
              </w:rPr>
              <w:t>Poslovni broj: 11.St-</w:t>
            </w:r>
            <w:r w:rsidR="007A7A16">
              <w:rPr>
                <w:noProof/>
                <w:sz w:val="24"/>
              </w:rPr>
              <w:t>46/2019-15</w:t>
            </w:r>
          </w:p>
        </w:tc>
      </w:tr>
    </w:tbl>
    <w:p w:rsidRPr="00DE2B55" w:rsidR="007657AB" w:rsidP="00B562C5" w:rsidRDefault="007657AB" w14:paraId="8b511f6" w14:textId="8b511f6">
      <w:pPr>
        <w:spacing w:before="240" w:after="240"/>
        <w:jc w:val="center"/>
        <w15:collapsed w:val="false"/>
        <w:rPr>
          <w:rFonts w:eastAsiaTheme="minorHAnsi"/>
          <w:spacing w:val="60"/>
          <w:lang w:val="en-US" w:eastAsia="en-US"/>
        </w:rPr>
      </w:pPr>
      <w:r w:rsidRPr="00DE2B55">
        <w:rPr>
          <w:rFonts w:eastAsiaTheme="minorHAnsi"/>
          <w:spacing w:val="60"/>
          <w:lang w:val="en-US" w:eastAsia="en-US"/>
        </w:rPr>
        <w:t>REPUBLIKA HRVATSKA</w:t>
      </w:r>
    </w:p>
    <w:p w:rsidR="007657AB" w:rsidP="00B562C5" w:rsidRDefault="007657AB">
      <w:pPr>
        <w:spacing w:before="240" w:after="240"/>
        <w:jc w:val="center"/>
        <w:rPr>
          <w:rFonts w:eastAsiaTheme="minorHAnsi"/>
          <w:bCs/>
          <w:spacing w:val="60"/>
          <w:lang w:val="en-US" w:eastAsia="en-US"/>
        </w:rPr>
      </w:pPr>
      <w:r w:rsidRPr="00DE2B55">
        <w:rPr>
          <w:rFonts w:eastAsiaTheme="minorHAnsi"/>
          <w:bCs/>
          <w:spacing w:val="60"/>
          <w:lang w:val="en-US" w:eastAsia="en-US"/>
        </w:rPr>
        <w:t>RJEŠENJE</w:t>
      </w:r>
    </w:p>
    <w:p w:rsidR="00172878" w:rsidP="00FC704F" w:rsidRDefault="00172878">
      <w:pPr>
        <w:pStyle w:val="Tijeloteksta"/>
        <w:ind w:firstLine="709"/>
        <w:rPr>
          <w:lang w:val="hr-HR"/>
        </w:rPr>
      </w:pPr>
      <w:r>
        <w:rPr>
          <w:lang w:val="hr-HR"/>
        </w:rPr>
        <w:t xml:space="preserve">Trgovački sud u Splitu, po sutkinji Ani Golub Gruić, </w:t>
      </w:r>
      <w:r w:rsidRPr="00FC48E6" w:rsidR="00FC48E6">
        <w:rPr>
          <w:lang w:val="hr-HR"/>
        </w:rPr>
        <w:t xml:space="preserve">povodom prijedloga za otvaranje stečajnog postupka nad dužnikom </w:t>
      </w:r>
      <w:r w:rsidRPr="007A7A16" w:rsidR="007A7A16">
        <w:rPr>
          <w:lang w:val="hr-HR"/>
        </w:rPr>
        <w:t>ECO GARDEN j.d.o.o., OIB: 00012472490, Split, Ulica Ljudevita Posavskog 14/a</w:t>
      </w:r>
      <w:r w:rsidRPr="007F2CAE" w:rsidR="007F2CAE">
        <w:rPr>
          <w:lang w:val="hr-HR"/>
        </w:rPr>
        <w:t>,</w:t>
      </w:r>
      <w:r w:rsidRPr="00F5115D" w:rsidR="00F5115D">
        <w:rPr>
          <w:lang w:val="hr-HR"/>
        </w:rPr>
        <w:t xml:space="preserve"> </w:t>
      </w:r>
      <w:r w:rsidR="0071309B">
        <w:rPr>
          <w:lang w:val="hr-HR"/>
        </w:rPr>
        <w:t>17</w:t>
      </w:r>
      <w:r w:rsidR="00671666">
        <w:rPr>
          <w:lang w:val="hr-HR"/>
        </w:rPr>
        <w:t>. rujna</w:t>
      </w:r>
      <w:r w:rsidR="00464616">
        <w:rPr>
          <w:lang w:val="hr-HR"/>
        </w:rPr>
        <w:t xml:space="preserve"> 2019</w:t>
      </w:r>
      <w:r w:rsidRPr="00B0732F" w:rsidR="00B0732F">
        <w:rPr>
          <w:lang w:val="hr-HR"/>
        </w:rPr>
        <w:t>.</w:t>
      </w:r>
    </w:p>
    <w:p w:rsidRPr="00DE2B55" w:rsidR="007657AB" w:rsidP="004346D2" w:rsidRDefault="007657AB">
      <w:pPr>
        <w:spacing w:before="240" w:after="240"/>
        <w:jc w:val="center"/>
      </w:pPr>
      <w:r w:rsidRPr="00DE2B55">
        <w:t xml:space="preserve">r i j e š i o  j e </w:t>
      </w:r>
    </w:p>
    <w:p w:rsidR="00AF5E64" w:rsidP="00AF5E64" w:rsidRDefault="00AF5E64">
      <w:pPr>
        <w:ind w:firstLine="720"/>
        <w:jc w:val="both"/>
      </w:pPr>
      <w:r>
        <w:t xml:space="preserve">I. Pozivaju se vjerovnici dužnika i sve druge zainteresirane osobe koje imaju pravni interes za redovnim provođenjem stečajnog </w:t>
      </w:r>
      <w:r w:rsidRPr="00C96C15">
        <w:t>postupka nad</w:t>
      </w:r>
      <w:r w:rsidR="007F2CAE">
        <w:t xml:space="preserve"> dužnikom</w:t>
      </w:r>
      <w:r w:rsidRPr="00C96C15">
        <w:t xml:space="preserve"> </w:t>
      </w:r>
      <w:r w:rsidRPr="007A7A16" w:rsidR="007A7A16">
        <w:t>ECO GARDEN j.d.o.o., OIB: 00012472490, Split, Ulica Ljudevita Posavskog 14/a</w:t>
      </w:r>
      <w:r w:rsidRPr="0015503C" w:rsidR="007F2CAE">
        <w:t>,</w:t>
      </w:r>
      <w:r w:rsidRPr="008405A3" w:rsidR="007F2CAE">
        <w:t xml:space="preserve"> </w:t>
      </w:r>
      <w:r w:rsidRPr="00C96C15">
        <w:t xml:space="preserve">da u roku od 15 dana, nakon proteka </w:t>
      </w:r>
      <w:r w:rsidRPr="00303BD9">
        <w:t xml:space="preserve">osmog dana od objave ovog poziva na mrežnoj </w:t>
      </w:r>
      <w:r>
        <w:t>stranici e-Oglasna ploča sudova, solidarno predujme iznos od 1</w:t>
      </w:r>
      <w:r w:rsidR="007A7A16">
        <w:t>4</w:t>
      </w:r>
      <w:r>
        <w:t>.</w:t>
      </w:r>
      <w:r w:rsidRPr="00163464">
        <w:t>000,00 kuna za</w:t>
      </w:r>
      <w:r>
        <w:t xml:space="preserve"> pokriće troškova </w:t>
      </w:r>
      <w:r w:rsidRPr="00554528">
        <w:t>prethodnog i otvorenog stečajnog</w:t>
      </w:r>
      <w:r>
        <w:t xml:space="preserve"> postupka na depozitni račun Trgovačkog suda u Splitu br. HR1623900011300000664, koji se vodi kod Hrvatske poštanske banke d.d. </w:t>
      </w:r>
      <w:r w:rsidRPr="00554528">
        <w:t>Zagreb</w:t>
      </w:r>
      <w:r w:rsidR="00F5115D">
        <w:t xml:space="preserve">, poziv na broj: </w:t>
      </w:r>
      <w:r w:rsidR="007A7A16">
        <w:t>46-2019</w:t>
      </w:r>
      <w:r>
        <w:t xml:space="preserve">, </w:t>
      </w:r>
      <w:r w:rsidRPr="00554528">
        <w:t>uz svrhu plaćanja "predujam za pokriće troškova stečajnog postupka br. 11.St-</w:t>
      </w:r>
      <w:r w:rsidR="007A7A16">
        <w:t>46/2019</w:t>
      </w:r>
      <w:r w:rsidRPr="00554528">
        <w:t>"</w:t>
      </w:r>
      <w:r>
        <w:t xml:space="preserve">  te da ovom sudu dostave dokaz o uplati zatraženog predujma.</w:t>
      </w:r>
    </w:p>
    <w:p w:rsidRPr="00FD17E3" w:rsidR="00AF5E64" w:rsidP="00AF5E64" w:rsidRDefault="00AF5E64">
      <w:pPr>
        <w:spacing w:before="180"/>
        <w:ind w:firstLine="720"/>
        <w:jc w:val="both"/>
      </w:pPr>
      <w:r>
        <w:t>II. Ukoliko u ostavljenom roku ne bude uplaćen zatraženi predujam iz točke I. ovog rješenja, sud će donijeti rješenje o otvaranju i zaključenju stečajnog postupka nad dužnikom.</w:t>
      </w:r>
    </w:p>
    <w:p w:rsidRPr="00FD17E3" w:rsidR="00AF5E64" w:rsidP="00FD7EF0" w:rsidRDefault="00AF5E64">
      <w:pPr>
        <w:pStyle w:val="Naslov2"/>
        <w:numPr>
          <w:ilvl w:val="12"/>
          <w:numId w:val="0"/>
        </w:numPr>
        <w:spacing w:before="240" w:after="120"/>
        <w:rPr>
          <w:b w:val="false"/>
          <w:szCs w:val="24"/>
        </w:rPr>
      </w:pPr>
      <w:r w:rsidRPr="00FD17E3">
        <w:rPr>
          <w:b w:val="false"/>
          <w:szCs w:val="24"/>
        </w:rPr>
        <w:t>Obrazloženje</w:t>
      </w:r>
    </w:p>
    <w:p w:rsidR="007A7A16" w:rsidP="007A7A16" w:rsidRDefault="007A7A16">
      <w:pPr>
        <w:ind w:firstLine="709"/>
        <w:jc w:val="both"/>
        <w:rPr>
          <w:rFonts w:eastAsiaTheme="minorHAnsi" w:cstheme="minorBidi"/>
          <w:lang w:eastAsia="en-US"/>
        </w:rPr>
      </w:pPr>
      <w:r>
        <w:rPr>
          <w:rFonts w:eastAsiaTheme="minorHAnsi" w:cstheme="minorBidi"/>
          <w:lang w:eastAsia="en-US"/>
        </w:rPr>
        <w:t xml:space="preserve">Financijska agencija, Regionalni centar Split podnijela je ovom sudu 4. veljače 2019. prijedlog za otvaranje stečajnog postupka nad dužnikom </w:t>
      </w:r>
      <w:r w:rsidRPr="009C46D3">
        <w:t>ECO GARDEN j.d.o.o., OIB: 00012472490, Split, Ulica Ljudevita Posavskog 14/a</w:t>
      </w:r>
      <w:r>
        <w:t xml:space="preserve">, </w:t>
      </w:r>
      <w:r>
        <w:rPr>
          <w:rFonts w:eastAsiaTheme="minorHAnsi" w:cstheme="minorBidi"/>
          <w:lang w:eastAsia="en-US"/>
        </w:rPr>
        <w:t>navodeći da dužnik ima troje zaposlenih, a da na dan 31. siječnja 2019. u Očevidniku redoslijeda osnova za plaćanje, ima evidentirane neizvršene osnove za plaćanje u neprekinutom razdoblju od 157 dana, u ukupnom iznosu od 107.731,96 kn.</w:t>
      </w:r>
    </w:p>
    <w:p w:rsidRPr="0015503C" w:rsidR="007F2CAE" w:rsidP="00FD7EF0" w:rsidRDefault="007F2CAE">
      <w:pPr>
        <w:spacing w:before="230"/>
        <w:ind w:firstLine="709"/>
        <w:jc w:val="both"/>
        <w:rPr>
          <w:rFonts w:eastAsiaTheme="minorHAnsi" w:cstheme="minorBidi"/>
          <w:szCs w:val="22"/>
          <w:lang w:eastAsia="en-US"/>
        </w:rPr>
      </w:pPr>
      <w:r w:rsidRPr="0015503C">
        <w:rPr>
          <w:rFonts w:eastAsiaTheme="minorHAnsi" w:cstheme="minorBidi"/>
          <w:szCs w:val="22"/>
          <w:lang w:eastAsia="en-US"/>
        </w:rPr>
        <w:t>Rješenjem ovog suda 11.St-</w:t>
      </w:r>
      <w:r w:rsidR="007A7A16">
        <w:rPr>
          <w:rFonts w:eastAsiaTheme="minorHAnsi" w:cstheme="minorBidi"/>
          <w:szCs w:val="22"/>
          <w:lang w:eastAsia="en-US"/>
        </w:rPr>
        <w:t>46/2019-8 od 4. ožujka</w:t>
      </w:r>
      <w:r w:rsidRPr="0015503C">
        <w:rPr>
          <w:rFonts w:eastAsiaTheme="minorHAnsi" w:cstheme="minorBidi"/>
          <w:szCs w:val="22"/>
          <w:lang w:eastAsia="en-US"/>
        </w:rPr>
        <w:t xml:space="preserve"> 201</w:t>
      </w:r>
      <w:r w:rsidR="007A7A16">
        <w:rPr>
          <w:rFonts w:eastAsiaTheme="minorHAnsi" w:cstheme="minorBidi"/>
          <w:szCs w:val="22"/>
          <w:lang w:eastAsia="en-US"/>
        </w:rPr>
        <w:t>9</w:t>
      </w:r>
      <w:r w:rsidRPr="0015503C">
        <w:rPr>
          <w:rFonts w:eastAsiaTheme="minorHAnsi" w:cstheme="minorBidi"/>
          <w:szCs w:val="22"/>
          <w:lang w:eastAsia="en-US"/>
        </w:rPr>
        <w:t>. pokrenut je prethodni postupak radi utvrđivanja pretpostavki za otvaranje stečajnog postupka nad dužnikom i određeno je ročište radi očitovanja o prijedlogu za otvaranje stečajnog postupka.</w:t>
      </w:r>
    </w:p>
    <w:p w:rsidRPr="007A7A16" w:rsidR="007A7A16" w:rsidP="00FD7EF0" w:rsidRDefault="007F2CAE">
      <w:pPr>
        <w:spacing w:before="230"/>
        <w:ind w:firstLine="703"/>
        <w:jc w:val="both"/>
      </w:pPr>
      <w:r w:rsidRPr="00073637">
        <w:t xml:space="preserve">Na ročište radi očitovanja o </w:t>
      </w:r>
      <w:r w:rsidR="007A7A16">
        <w:t>prijedlogu</w:t>
      </w:r>
      <w:r w:rsidRPr="00073637">
        <w:t xml:space="preserve"> za otvaranje stečajnog postupka</w:t>
      </w:r>
      <w:r>
        <w:t>,</w:t>
      </w:r>
      <w:r w:rsidRPr="00073637">
        <w:t xml:space="preserve"> </w:t>
      </w:r>
      <w:r>
        <w:t xml:space="preserve">održano </w:t>
      </w:r>
      <w:r w:rsidR="007A7A16">
        <w:t>2. travnja 2019</w:t>
      </w:r>
      <w:r>
        <w:t>.,</w:t>
      </w:r>
      <w:r w:rsidR="007A7A16">
        <w:t xml:space="preserve"> pristupio je</w:t>
      </w:r>
      <w:r>
        <w:t xml:space="preserve"> zastupnik</w:t>
      </w:r>
      <w:r w:rsidRPr="00073637">
        <w:t xml:space="preserve"> po zakonu dužnika </w:t>
      </w:r>
      <w:r w:rsidR="007A7A16">
        <w:t xml:space="preserve">koji je naveo </w:t>
      </w:r>
      <w:r w:rsidRPr="007A7A16" w:rsidR="007A7A16">
        <w:t xml:space="preserve">da nije suglasan sa prijedlogom za otvaranje stečajnog postupka. </w:t>
      </w:r>
      <w:r w:rsidR="007A7A16">
        <w:t>Društvo da se</w:t>
      </w:r>
      <w:r w:rsidRPr="007A7A16" w:rsidR="007A7A16">
        <w:t xml:space="preserve"> bavi maloprodajom domaćih proizvoda iz OPG-ova. Djelatnost </w:t>
      </w:r>
      <w:r w:rsidR="007A7A16">
        <w:t>da se obavlja</w:t>
      </w:r>
      <w:r w:rsidRPr="007A7A16" w:rsidR="007A7A16">
        <w:t xml:space="preserve"> u Splitu u zgradi ˝Bazilika˝ koja se nalazi preko puta HZZ-a</w:t>
      </w:r>
      <w:r w:rsidR="007A7A16">
        <w:t>, a društvo z</w:t>
      </w:r>
      <w:r w:rsidRPr="007A7A16" w:rsidR="007A7A16">
        <w:t xml:space="preserve">apošljava tri djelatnika. Do poslovnih problema </w:t>
      </w:r>
      <w:r w:rsidR="007A7A16">
        <w:t xml:space="preserve">da je </w:t>
      </w:r>
      <w:r w:rsidRPr="007A7A16" w:rsidR="007A7A16">
        <w:t xml:space="preserve">došlo u ljeto 2018. zbog nepovoljnog omjera nastalih troškova i ostvarenog prometa, ali smatra da je </w:t>
      </w:r>
      <w:r w:rsidRPr="007A7A16" w:rsidR="007A7A16">
        <w:lastRenderedPageBreak/>
        <w:t xml:space="preserve">u jednom kraćem vremenskom razdoblju realno sanirati nastalu blokadu. Naime, ribarnica ˝Gastro Brač˝ (inače poslovni partner dužnika) da je iskazala namjeru da kupi društvo. </w:t>
      </w:r>
    </w:p>
    <w:p w:rsidR="007A7A16" w:rsidP="00FD7EF0" w:rsidRDefault="007A7A16">
      <w:pPr>
        <w:spacing w:before="230"/>
        <w:ind w:firstLine="703"/>
        <w:jc w:val="both"/>
      </w:pPr>
      <w:r>
        <w:t>Na ročištu održanom 6. svibnja 2019. zastupnik po zakonu dužnika</w:t>
      </w:r>
      <w:r w:rsidR="00167F11">
        <w:t xml:space="preserve"> je naveo da u cijelosti ostaje</w:t>
      </w:r>
      <w:r>
        <w:t xml:space="preserve"> kod svojih navoda danih na zapisnik od 2. travnja 2019. Dodatno je istakao da društvo nema nikakve imovine u svom vlasništvu te ne vodi niti jedan sudski ili upravni postupak. Upitan za strukturu duga, naveo je da najveći dio otpada na dug prema Republici Hrvatskoj po osnovi neplaćenih plaća, poreza, prireza i doprinosa te na dvije fizičke osobe po osnovi neplaćene najamnine.</w:t>
      </w:r>
    </w:p>
    <w:p w:rsidR="00AF5E64" w:rsidP="00FD7EF0" w:rsidRDefault="00AF5E64">
      <w:pPr>
        <w:spacing w:before="230"/>
        <w:ind w:firstLine="720"/>
        <w:jc w:val="both"/>
      </w:pPr>
      <w:r>
        <w:t xml:space="preserve">Iz </w:t>
      </w:r>
      <w:r w:rsidR="00671666">
        <w:t xml:space="preserve">potvrde Općinskog suda u Splitu - Zemljišnoknjižnog odjela Split od </w:t>
      </w:r>
      <w:r w:rsidR="007F2CAE">
        <w:t>2</w:t>
      </w:r>
      <w:r w:rsidR="007A7A16">
        <w:t>2</w:t>
      </w:r>
      <w:r w:rsidR="007F2CAE">
        <w:t xml:space="preserve">. veljače </w:t>
      </w:r>
      <w:r w:rsidR="00671666">
        <w:t>201</w:t>
      </w:r>
      <w:r w:rsidR="007A7A16">
        <w:t>9. (list 8</w:t>
      </w:r>
      <w:r w:rsidR="00671666">
        <w:t xml:space="preserve"> spisa) proizlazi da dužnik nije upisan kao vlasnik nekretnina na području nadležnosti tog zemljišnoknjižnog odjela, a iz </w:t>
      </w:r>
      <w:r>
        <w:t xml:space="preserve">uvjerenja MUP-a </w:t>
      </w:r>
      <w:r w:rsidR="006250E3">
        <w:t xml:space="preserve">od </w:t>
      </w:r>
      <w:r w:rsidR="007F2CAE">
        <w:t>2</w:t>
      </w:r>
      <w:r w:rsidR="007A7A16">
        <w:t>2</w:t>
      </w:r>
      <w:r w:rsidR="007F2CAE">
        <w:t>. veljače 201</w:t>
      </w:r>
      <w:r w:rsidR="007A7A16">
        <w:t>9</w:t>
      </w:r>
      <w:r w:rsidR="00464616">
        <w:t xml:space="preserve">. (list </w:t>
      </w:r>
      <w:r w:rsidR="00671666">
        <w:t>1</w:t>
      </w:r>
      <w:r w:rsidR="007A7A16">
        <w:t>0</w:t>
      </w:r>
      <w:r>
        <w:t xml:space="preserve"> spisa) proizlazi da dužnik prema službenoj evidenciji registracije cestovnih vozila</w:t>
      </w:r>
      <w:r w:rsidR="00671666">
        <w:t xml:space="preserve"> </w:t>
      </w:r>
      <w:r w:rsidR="007A7A16">
        <w:t xml:space="preserve">nije </w:t>
      </w:r>
      <w:r>
        <w:t>evidentiran kao vlasnik</w:t>
      </w:r>
      <w:r w:rsidR="007F2CAE">
        <w:t xml:space="preserve"> </w:t>
      </w:r>
      <w:r>
        <w:t>vozila</w:t>
      </w:r>
      <w:r w:rsidR="00671666">
        <w:t>.</w:t>
      </w:r>
      <w:r>
        <w:t xml:space="preserve"> </w:t>
      </w:r>
    </w:p>
    <w:p w:rsidR="00A01280" w:rsidP="00FD7EF0" w:rsidRDefault="00A01280">
      <w:pPr>
        <w:spacing w:before="230"/>
        <w:ind w:firstLine="720"/>
        <w:jc w:val="both"/>
      </w:pPr>
      <w:r w:rsidRPr="00126F32">
        <w:t xml:space="preserve">Iz potvrde FINA-e </w:t>
      </w:r>
      <w:r w:rsidRPr="00B63FF7">
        <w:t xml:space="preserve">od </w:t>
      </w:r>
      <w:r w:rsidR="007A7A16">
        <w:t>1. travnja</w:t>
      </w:r>
      <w:r w:rsidR="00671666">
        <w:t xml:space="preserve"> 201</w:t>
      </w:r>
      <w:r w:rsidR="007A7A16">
        <w:t>9</w:t>
      </w:r>
      <w:r w:rsidRPr="00B63FF7">
        <w:t>.</w:t>
      </w:r>
      <w:r w:rsidRPr="00126F32">
        <w:t xml:space="preserve"> (list </w:t>
      </w:r>
      <w:r w:rsidR="007A7A16">
        <w:t>17</w:t>
      </w:r>
      <w:r w:rsidRPr="00126F32">
        <w:t xml:space="preserve"> spisa) proizlazi da dužnik u Očevidniku redoslijeda osnova za plaćanje ima evidentirane neizvršene osnove za plaćanje u neprekinutom razdoblju od</w:t>
      </w:r>
      <w:r>
        <w:t xml:space="preserve"> </w:t>
      </w:r>
      <w:r w:rsidR="007A7A16">
        <w:t>216</w:t>
      </w:r>
      <w:r w:rsidRPr="00126F32">
        <w:t xml:space="preserve"> dana, slijedom čega ovaj sud utvrđuje da je na strani dužnika ostvaren stečajni razlog nesposobnosti za plaćanje u smislu odredbi članka 6</w:t>
      </w:r>
      <w:r>
        <w:t xml:space="preserve">. </w:t>
      </w:r>
      <w:r w:rsidRPr="0032578D">
        <w:t xml:space="preserve">Stečajnog zakona („Narodne novine“ </w:t>
      </w:r>
      <w:r>
        <w:t>71/15 i 104/17; dalje SZ).</w:t>
      </w:r>
    </w:p>
    <w:p w:rsidRPr="00D214A5" w:rsidR="00AF5E64" w:rsidP="00FD7EF0" w:rsidRDefault="00AF5E64">
      <w:pPr>
        <w:spacing w:before="230"/>
        <w:ind w:firstLine="720"/>
        <w:jc w:val="both"/>
        <w:rPr>
          <w:szCs w:val="20"/>
        </w:rPr>
      </w:pPr>
      <w:r w:rsidRPr="00D214A5">
        <w:rPr>
          <w:szCs w:val="20"/>
        </w:rPr>
        <w:t>S obzirom da iz rezultata prethodnog postupka ne proizlazi da dužnik</w:t>
      </w:r>
      <w:r>
        <w:rPr>
          <w:szCs w:val="20"/>
        </w:rPr>
        <w:t xml:space="preserve"> </w:t>
      </w:r>
      <w:r w:rsidRPr="00D214A5">
        <w:rPr>
          <w:szCs w:val="20"/>
        </w:rPr>
        <w:t>raspolaže imovinom dostatnom za podmirenje barem troškova stečajnog postupka, to su se u konkretnom slučaju ispunili uvjeti za donošenje rješenja o otvaranju i istovremenom zaključenju stečajnog postupka nad dužnikom.</w:t>
      </w:r>
    </w:p>
    <w:p w:rsidRPr="00D214A5" w:rsidR="00AF5E64" w:rsidP="00FD7EF0" w:rsidRDefault="00AF5E64">
      <w:pPr>
        <w:spacing w:before="230"/>
        <w:ind w:firstLine="720"/>
        <w:jc w:val="both"/>
        <w:rPr>
          <w:szCs w:val="20"/>
        </w:rPr>
      </w:pPr>
      <w:r w:rsidRPr="00D214A5">
        <w:rPr>
          <w:szCs w:val="20"/>
        </w:rPr>
        <w:t xml:space="preserve">Međutim, prethodno tom rješenju, u smislu odredbi </w:t>
      </w:r>
      <w:r w:rsidRPr="00AF5E64">
        <w:t>SZ</w:t>
      </w:r>
      <w:r w:rsidR="00A01280">
        <w:t>-a</w:t>
      </w:r>
      <w:r w:rsidRPr="00D214A5">
        <w:rPr>
          <w:szCs w:val="20"/>
        </w:rPr>
        <w:t>, najprije valja pozvati vjerovnike dužnika, kao i sve druge zainteresirane osobe na uplatu predujma za pokriće troškova, kako prethodnog, tako i otvorenog stečajnog postupka nad dužnikom, jer ukoliko navedeni predujam bude uplaćen tada bi se mogao provesti redovni stečajni postupak nad dužnikom.</w:t>
      </w:r>
    </w:p>
    <w:p w:rsidRPr="00D214A5" w:rsidR="00AF5E64" w:rsidP="00FD7EF0" w:rsidRDefault="00AF5E64">
      <w:pPr>
        <w:pStyle w:val="Bezproreda"/>
        <w:spacing w:before="230"/>
        <w:ind w:firstLine="709"/>
        <w:jc w:val="both"/>
        <w:rPr>
          <w:rFonts w:ascii="Times New Roman" w:hAnsi="Times New Roman" w:cs="Times New Roman"/>
          <w:sz w:val="24"/>
          <w:szCs w:val="24"/>
        </w:rPr>
      </w:pPr>
      <w:r>
        <w:rPr>
          <w:rFonts w:ascii="Times New Roman" w:hAnsi="Times New Roman" w:cs="Times New Roman"/>
          <w:sz w:val="24"/>
          <w:szCs w:val="24"/>
        </w:rPr>
        <w:t xml:space="preserve">Naime, odredbom članka </w:t>
      </w:r>
      <w:r w:rsidRPr="00D214A5">
        <w:rPr>
          <w:rFonts w:ascii="Times New Roman" w:hAnsi="Times New Roman" w:cs="Times New Roman"/>
          <w:sz w:val="24"/>
          <w:szCs w:val="24"/>
        </w:rPr>
        <w:t>132.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otvaranju i zaključenju stečajnog postupka.</w:t>
      </w:r>
    </w:p>
    <w:p w:rsidRPr="00C16234" w:rsidR="00AF5E64" w:rsidP="00FD7EF0" w:rsidRDefault="00AF5E64">
      <w:pPr>
        <w:pStyle w:val="Bezproreda"/>
        <w:spacing w:before="230"/>
        <w:ind w:firstLine="709"/>
        <w:jc w:val="both"/>
        <w:rPr>
          <w:rFonts w:ascii="Times New Roman" w:hAnsi="Times New Roman" w:cs="Times New Roman"/>
          <w:sz w:val="24"/>
          <w:szCs w:val="24"/>
        </w:rPr>
      </w:pPr>
      <w:r w:rsidRPr="00C16234">
        <w:rPr>
          <w:rFonts w:ascii="Times New Roman" w:hAnsi="Times New Roman" w:cs="Times New Roman"/>
          <w:sz w:val="24"/>
          <w:szCs w:val="24"/>
        </w:rPr>
        <w:t>Visinu zatraženog predujma ovaj sud utvrđuje procjenom troškova otvorenog stečajnog postupka (baziranog na pretpostavljenom trajanju stečajnog postupka od šest mjeseci):</w:t>
      </w:r>
    </w:p>
    <w:p w:rsidRPr="00133904" w:rsidR="00AF5E64" w:rsidP="00AF5E64" w:rsidRDefault="00AF5E64">
      <w:pPr>
        <w:pStyle w:val="Bezproreda"/>
        <w:spacing w:before="40"/>
        <w:ind w:firstLine="709"/>
        <w:jc w:val="both"/>
        <w:rPr>
          <w:rFonts w:ascii="Times New Roman" w:hAnsi="Times New Roman" w:cs="Times New Roman"/>
          <w:sz w:val="24"/>
          <w:szCs w:val="24"/>
        </w:rPr>
      </w:pPr>
      <w:r w:rsidRPr="00133904">
        <w:rPr>
          <w:rFonts w:ascii="Times New Roman" w:hAnsi="Times New Roman" w:cs="Times New Roman"/>
          <w:sz w:val="24"/>
          <w:szCs w:val="24"/>
        </w:rPr>
        <w:t>- nagrada i naknada stvarnih troškova stečajnom upravitelju u iznosu od 5.000,00 kn</w:t>
      </w:r>
    </w:p>
    <w:p w:rsidRPr="00133904" w:rsidR="00AF5E64" w:rsidP="00AF5E64" w:rsidRDefault="00AF5E64">
      <w:pPr>
        <w:pStyle w:val="Bezproreda"/>
        <w:spacing w:before="40"/>
        <w:ind w:firstLine="709"/>
        <w:jc w:val="both"/>
        <w:rPr>
          <w:rFonts w:ascii="Times New Roman" w:hAnsi="Times New Roman" w:cs="Times New Roman"/>
          <w:sz w:val="24"/>
          <w:szCs w:val="24"/>
        </w:rPr>
      </w:pPr>
      <w:r w:rsidRPr="00133904">
        <w:rPr>
          <w:rFonts w:ascii="Times New Roman" w:hAnsi="Times New Roman" w:cs="Times New Roman"/>
          <w:sz w:val="24"/>
          <w:szCs w:val="24"/>
        </w:rPr>
        <w:t>- troškovi knjigovodstvenih usluga u iznosu od 1.000,00 kn mjesečno (6.000,00 kn)</w:t>
      </w:r>
    </w:p>
    <w:p w:rsidRPr="00133904" w:rsidR="00AF5E64" w:rsidP="00AF5E64" w:rsidRDefault="00AF5E64">
      <w:pPr>
        <w:pStyle w:val="Bezproreda"/>
        <w:spacing w:before="40"/>
        <w:ind w:firstLine="709"/>
        <w:jc w:val="both"/>
        <w:rPr>
          <w:rFonts w:ascii="Times New Roman" w:hAnsi="Times New Roman" w:cs="Times New Roman"/>
          <w:sz w:val="24"/>
          <w:szCs w:val="24"/>
        </w:rPr>
      </w:pPr>
      <w:r w:rsidRPr="00133904">
        <w:rPr>
          <w:rFonts w:ascii="Times New Roman" w:hAnsi="Times New Roman" w:cs="Times New Roman"/>
          <w:sz w:val="24"/>
          <w:szCs w:val="24"/>
        </w:rPr>
        <w:t>- troškovi zatvaranja starog i otvaranja novog računa dužnika u iznosu od 200,00 kn</w:t>
      </w:r>
    </w:p>
    <w:p w:rsidRPr="00133904" w:rsidR="00AF5E64" w:rsidP="00AF5E64" w:rsidRDefault="00AF5E64">
      <w:pPr>
        <w:pStyle w:val="Bezproreda"/>
        <w:spacing w:before="40"/>
        <w:ind w:firstLine="709"/>
        <w:jc w:val="both"/>
        <w:rPr>
          <w:rFonts w:ascii="Times New Roman" w:hAnsi="Times New Roman" w:cs="Times New Roman"/>
          <w:sz w:val="24"/>
          <w:szCs w:val="24"/>
        </w:rPr>
      </w:pPr>
      <w:r w:rsidRPr="00133904">
        <w:rPr>
          <w:rFonts w:ascii="Times New Roman" w:hAnsi="Times New Roman" w:cs="Times New Roman"/>
          <w:sz w:val="24"/>
          <w:szCs w:val="24"/>
        </w:rPr>
        <w:t>- trošak izrade novog pečata dužnika u iznosu od 100,00 kn</w:t>
      </w:r>
    </w:p>
    <w:p w:rsidRPr="00133904" w:rsidR="00AF5E64" w:rsidP="00AF5E64" w:rsidRDefault="00AF5E64">
      <w:pPr>
        <w:pStyle w:val="Bezproreda"/>
        <w:spacing w:before="40"/>
        <w:ind w:firstLine="709"/>
        <w:jc w:val="both"/>
        <w:rPr>
          <w:rFonts w:ascii="Times New Roman" w:hAnsi="Times New Roman" w:cs="Times New Roman"/>
          <w:sz w:val="24"/>
          <w:szCs w:val="24"/>
        </w:rPr>
      </w:pPr>
      <w:r w:rsidRPr="00133904">
        <w:rPr>
          <w:rFonts w:ascii="Times New Roman" w:hAnsi="Times New Roman" w:cs="Times New Roman"/>
          <w:sz w:val="24"/>
          <w:szCs w:val="24"/>
        </w:rPr>
        <w:t>- trošak arhiviranja građe dužnika u iznosu od 2.700,00 kn.</w:t>
      </w:r>
    </w:p>
    <w:p w:rsidRPr="00D214A5" w:rsidR="00AF5E64" w:rsidP="00AF5E64" w:rsidRDefault="00AF5E64">
      <w:pPr>
        <w:spacing w:before="160"/>
        <w:ind w:firstLine="709"/>
        <w:jc w:val="both"/>
        <w:rPr>
          <w:szCs w:val="20"/>
        </w:rPr>
      </w:pPr>
      <w:r w:rsidRPr="00C16234">
        <w:rPr>
          <w:szCs w:val="20"/>
        </w:rPr>
        <w:t>Slijedom n</w:t>
      </w:r>
      <w:r>
        <w:rPr>
          <w:szCs w:val="20"/>
        </w:rPr>
        <w:t>avedenog, a temeljem odredbe članka</w:t>
      </w:r>
      <w:r w:rsidRPr="00C16234">
        <w:rPr>
          <w:szCs w:val="20"/>
        </w:rPr>
        <w:t xml:space="preserve"> 132. SZ-a, odlučeno je kao u izreci ovog rješenja.</w:t>
      </w:r>
      <w:r w:rsidRPr="00D214A5">
        <w:rPr>
          <w:szCs w:val="20"/>
        </w:rPr>
        <w:t xml:space="preserve">  </w:t>
      </w:r>
    </w:p>
    <w:p w:rsidR="00AF5E64" w:rsidP="00821991" w:rsidRDefault="00AF5E64">
      <w:pPr>
        <w:spacing w:before="200"/>
        <w:jc w:val="center"/>
      </w:pPr>
      <w:r>
        <w:t xml:space="preserve">U Splitu </w:t>
      </w:r>
      <w:r w:rsidR="00821991">
        <w:t>1</w:t>
      </w:r>
      <w:r w:rsidR="0071309B">
        <w:t>7</w:t>
      </w:r>
      <w:r w:rsidR="00821991">
        <w:t>. rujna</w:t>
      </w:r>
      <w:r w:rsidR="00464616">
        <w:t xml:space="preserve"> 2019</w:t>
      </w:r>
      <w:r>
        <w:t>.</w:t>
      </w:r>
    </w:p>
    <w:p w:rsidR="00AF5E64" w:rsidP="00AF5E64" w:rsidRDefault="00AF5E64">
      <w:pPr>
        <w:spacing w:before="200"/>
        <w:ind w:left="6480"/>
        <w:jc w:val="center"/>
      </w:pPr>
      <w:r>
        <w:t>Sutkinja</w:t>
      </w:r>
    </w:p>
    <w:p w:rsidR="00E3726C" w:rsidP="0094096C" w:rsidRDefault="00AF5E64">
      <w:pPr>
        <w:ind w:left="6372"/>
        <w:jc w:val="center"/>
      </w:pPr>
      <w:r>
        <w:t>Ana Golub Gruić</w:t>
      </w:r>
      <w:r w:rsidR="00E3726C">
        <w:t>, v.r.</w:t>
      </w:r>
    </w:p>
    <w:p w:rsidR="00E3726C" w:rsidP="008832A6" w:rsidRDefault="00E3726C">
      <w:pPr>
        <w:jc w:val="right"/>
      </w:pPr>
      <w:r>
        <w:t>za točnost otpravka – ovlašteni službenik</w:t>
      </w:r>
    </w:p>
    <w:p w:rsidR="00E3726C" w:rsidP="008832A6" w:rsidRDefault="00E3726C">
      <w:pPr>
        <w:ind w:left="4956" w:firstLine="708"/>
        <w:jc w:val="center"/>
      </w:pPr>
      <w:r>
        <w:t>Ana Bosančić</w:t>
      </w:r>
    </w:p>
    <w:p w:rsidR="00AF5E64" w:rsidP="00AF5E64" w:rsidRDefault="00AF5E64">
      <w:pPr>
        <w:ind w:left="6480"/>
        <w:jc w:val="center"/>
      </w:pPr>
    </w:p>
    <w:p w:rsidRPr="00CA4354" w:rsidR="00AF5E64" w:rsidP="00AF5E64" w:rsidRDefault="00AF5E64">
      <w:pPr>
        <w:spacing w:before="240"/>
        <w:jc w:val="both"/>
      </w:pPr>
      <w:r>
        <w:t>Uputa o pravnom lijeku</w:t>
      </w:r>
      <w:r w:rsidRPr="00CA4354">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RPr="00CA4354" w:rsidR="00AF5E64" w:rsidSect="003A3347">
      <w:headerReference w:type="default" r:id="rId10"/>
      <w:pgSz w:w="11907" w:h="16840" w:code="9"/>
      <w:pgMar w:top="1417" w:right="1417" w:bottom="1417" w:left="1417" w:header="720" w:footer="720" w:gutter="0"/>
      <w:cols w:space="720"/>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75B6A" w:rsidRDefault="00975B6A">
      <w:r>
        <w:separator/>
      </w:r>
    </w:p>
  </w:endnote>
  <w:endnote w:type="continuationSeparator" w:id="0">
    <w:p w:rsidR="00975B6A" w:rsidRDefault="00975B6A">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75B6A" w:rsidRDefault="00975B6A">
      <w:r>
        <w:separator/>
      </w:r>
    </w:p>
  </w:footnote>
  <w:footnote w:type="continuationSeparator" w:id="0">
    <w:p w:rsidR="00975B6A" w:rsidRDefault="00975B6A">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E2B55" w:rsidP="00DE2B55" w:rsidRDefault="007657AB">
    <w:pPr>
      <w:pStyle w:val="Zaglavlje"/>
      <w:jc w:val="right"/>
    </w:pPr>
    <w:r>
      <w:tab/>
      <w:t xml:space="preserve">- </w:t>
    </w:r>
    <w:r>
      <w:fldChar w:fldCharType="begin"/>
    </w:r>
    <w:r>
      <w:instrText xml:space="preserve"> PAGE </w:instrText>
    </w:r>
    <w:r>
      <w:fldChar w:fldCharType="separate"/>
    </w:r>
    <w:r w:rsidR="00E3726C">
      <w:rPr>
        <w:noProof/>
      </w:rPr>
      <w:t>3</w:t>
    </w:r>
    <w:r>
      <w:fldChar w:fldCharType="end"/>
    </w:r>
    <w:r>
      <w:t xml:space="preserve"> -</w:t>
    </w:r>
    <w:r>
      <w:tab/>
    </w:r>
    <w:r w:rsidR="00172878">
      <w:t>Poslovni broj:</w:t>
    </w:r>
    <w:r w:rsidR="002619A0">
      <w:t xml:space="preserve"> </w:t>
    </w:r>
    <w:r w:rsidRPr="00F430F5">
      <w:t>11.St</w:t>
    </w:r>
    <w:r w:rsidRPr="00532993" w:rsidR="00532993">
      <w:t>-</w:t>
    </w:r>
    <w:r w:rsidR="007A7A16">
      <w:t>46/2019-15</w:t>
    </w:r>
  </w:p>
  <w:p w:rsidR="00CE70B0" w:rsidRDefault="00E3726C">
    <w:pPr>
      <w:pStyle w:val="Zaglavlje"/>
    </w:pPr>
  </w:p>
</w:hdr>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7AB"/>
    <w:rsid w:val="00011AA6"/>
    <w:rsid w:val="000178FB"/>
    <w:rsid w:val="00030FFE"/>
    <w:rsid w:val="0003404D"/>
    <w:rsid w:val="00042F41"/>
    <w:rsid w:val="00066650"/>
    <w:rsid w:val="00085E7C"/>
    <w:rsid w:val="0009753A"/>
    <w:rsid w:val="000A6420"/>
    <w:rsid w:val="000B4D96"/>
    <w:rsid w:val="000D5416"/>
    <w:rsid w:val="000E6D83"/>
    <w:rsid w:val="00126126"/>
    <w:rsid w:val="00126F32"/>
    <w:rsid w:val="00133904"/>
    <w:rsid w:val="001564FE"/>
    <w:rsid w:val="00157B55"/>
    <w:rsid w:val="00163464"/>
    <w:rsid w:val="001644FE"/>
    <w:rsid w:val="00167F11"/>
    <w:rsid w:val="00170482"/>
    <w:rsid w:val="00172878"/>
    <w:rsid w:val="0017764F"/>
    <w:rsid w:val="00193BCE"/>
    <w:rsid w:val="001A70A9"/>
    <w:rsid w:val="001E2067"/>
    <w:rsid w:val="002067FE"/>
    <w:rsid w:val="0024604A"/>
    <w:rsid w:val="00251F08"/>
    <w:rsid w:val="00256F19"/>
    <w:rsid w:val="002619A0"/>
    <w:rsid w:val="002A1EF8"/>
    <w:rsid w:val="002B6567"/>
    <w:rsid w:val="002C3F7C"/>
    <w:rsid w:val="002C7C73"/>
    <w:rsid w:val="002F04A5"/>
    <w:rsid w:val="00350824"/>
    <w:rsid w:val="0039560B"/>
    <w:rsid w:val="003B74D5"/>
    <w:rsid w:val="003C2F22"/>
    <w:rsid w:val="003D3D9C"/>
    <w:rsid w:val="004055DE"/>
    <w:rsid w:val="00417EA6"/>
    <w:rsid w:val="00426500"/>
    <w:rsid w:val="004346D2"/>
    <w:rsid w:val="00445FC6"/>
    <w:rsid w:val="004513DE"/>
    <w:rsid w:val="00464616"/>
    <w:rsid w:val="004A40C7"/>
    <w:rsid w:val="004A6B73"/>
    <w:rsid w:val="004E1445"/>
    <w:rsid w:val="004E7DCA"/>
    <w:rsid w:val="004F56AD"/>
    <w:rsid w:val="00522CA3"/>
    <w:rsid w:val="00524BFE"/>
    <w:rsid w:val="00532993"/>
    <w:rsid w:val="00535922"/>
    <w:rsid w:val="00546E84"/>
    <w:rsid w:val="005918F5"/>
    <w:rsid w:val="00591ADB"/>
    <w:rsid w:val="005B7DB2"/>
    <w:rsid w:val="005D5FF0"/>
    <w:rsid w:val="006250E3"/>
    <w:rsid w:val="00640153"/>
    <w:rsid w:val="00671666"/>
    <w:rsid w:val="006879A0"/>
    <w:rsid w:val="006B678B"/>
    <w:rsid w:val="006F29CD"/>
    <w:rsid w:val="006F7638"/>
    <w:rsid w:val="0071309B"/>
    <w:rsid w:val="0071416B"/>
    <w:rsid w:val="0071519E"/>
    <w:rsid w:val="00722C23"/>
    <w:rsid w:val="007335E0"/>
    <w:rsid w:val="0074045D"/>
    <w:rsid w:val="007657AB"/>
    <w:rsid w:val="007801F3"/>
    <w:rsid w:val="007A0A9A"/>
    <w:rsid w:val="007A19F3"/>
    <w:rsid w:val="007A4A2E"/>
    <w:rsid w:val="007A7A16"/>
    <w:rsid w:val="007B45E0"/>
    <w:rsid w:val="007B6D0B"/>
    <w:rsid w:val="007C7CAF"/>
    <w:rsid w:val="007F2CAE"/>
    <w:rsid w:val="007F7A84"/>
    <w:rsid w:val="008122BD"/>
    <w:rsid w:val="00814EDB"/>
    <w:rsid w:val="00815142"/>
    <w:rsid w:val="00821991"/>
    <w:rsid w:val="008436F9"/>
    <w:rsid w:val="00853B3E"/>
    <w:rsid w:val="00875324"/>
    <w:rsid w:val="008911A2"/>
    <w:rsid w:val="008941EC"/>
    <w:rsid w:val="008C2FF0"/>
    <w:rsid w:val="008D15CB"/>
    <w:rsid w:val="008D797E"/>
    <w:rsid w:val="008E59B7"/>
    <w:rsid w:val="009274F3"/>
    <w:rsid w:val="00963671"/>
    <w:rsid w:val="00975B6A"/>
    <w:rsid w:val="00981D37"/>
    <w:rsid w:val="009B1BFE"/>
    <w:rsid w:val="009F6C54"/>
    <w:rsid w:val="00A01280"/>
    <w:rsid w:val="00A32A52"/>
    <w:rsid w:val="00A51DE9"/>
    <w:rsid w:val="00A777FB"/>
    <w:rsid w:val="00A82A40"/>
    <w:rsid w:val="00A8440F"/>
    <w:rsid w:val="00A85826"/>
    <w:rsid w:val="00AB6FBC"/>
    <w:rsid w:val="00AF219D"/>
    <w:rsid w:val="00AF5E64"/>
    <w:rsid w:val="00B02626"/>
    <w:rsid w:val="00B0732F"/>
    <w:rsid w:val="00B317C0"/>
    <w:rsid w:val="00B50981"/>
    <w:rsid w:val="00B557A6"/>
    <w:rsid w:val="00B562C5"/>
    <w:rsid w:val="00B63FF7"/>
    <w:rsid w:val="00B7506F"/>
    <w:rsid w:val="00B86154"/>
    <w:rsid w:val="00B93A80"/>
    <w:rsid w:val="00B970F2"/>
    <w:rsid w:val="00BF398A"/>
    <w:rsid w:val="00C16234"/>
    <w:rsid w:val="00C45466"/>
    <w:rsid w:val="00CA29F2"/>
    <w:rsid w:val="00CE21FB"/>
    <w:rsid w:val="00CF5484"/>
    <w:rsid w:val="00D328F0"/>
    <w:rsid w:val="00D7336F"/>
    <w:rsid w:val="00D77955"/>
    <w:rsid w:val="00D8632A"/>
    <w:rsid w:val="00DB171F"/>
    <w:rsid w:val="00DD0D50"/>
    <w:rsid w:val="00E07964"/>
    <w:rsid w:val="00E3726C"/>
    <w:rsid w:val="00E50827"/>
    <w:rsid w:val="00E5394F"/>
    <w:rsid w:val="00E604D6"/>
    <w:rsid w:val="00E879E4"/>
    <w:rsid w:val="00E937E6"/>
    <w:rsid w:val="00E97277"/>
    <w:rsid w:val="00EB5D34"/>
    <w:rsid w:val="00EB6A52"/>
    <w:rsid w:val="00EC694A"/>
    <w:rsid w:val="00EF28A2"/>
    <w:rsid w:val="00F157DD"/>
    <w:rsid w:val="00F20906"/>
    <w:rsid w:val="00F2599E"/>
    <w:rsid w:val="00F310CF"/>
    <w:rsid w:val="00F5115D"/>
    <w:rsid w:val="00F54C76"/>
    <w:rsid w:val="00F83D62"/>
    <w:rsid w:val="00FC22AC"/>
    <w:rsid w:val="00FC48E6"/>
    <w:rsid w:val="00FC704F"/>
    <w:rsid w:val="00FD7EF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0"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true"/>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0"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657AB"/>
    <w:rPr>
      <w:rFonts w:eastAsia="Times New Roman" w:cs="Times New Roman"/>
      <w:szCs w:val="24"/>
      <w:lang w:eastAsia="hr-HR"/>
    </w:rPr>
  </w:style>
  <w:style w:type="paragraph" w:styleId="Naslov2">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2Char" w:customStyle="true">
    <w:name w:val="Naslov 2 Char"/>
    <w:basedOn w:val="Zadanifontodlomka"/>
    <w:link w:val="Naslov2"/>
    <w:rsid w:val="007657AB"/>
    <w:rPr>
      <w:rFonts w:eastAsia="Times New Roman" w:cs="Times New Roman"/>
      <w:b/>
      <w:szCs w:val="20"/>
      <w:lang w:eastAsia="hr-HR"/>
    </w:rPr>
  </w:style>
  <w:style w:type="paragraph" w:styleId="Zaglavlje">
    <w:name w:val="header"/>
    <w:basedOn w:val="Normal"/>
    <w:link w:val="ZaglavljeChar"/>
    <w:rsid w:val="007657AB"/>
    <w:pPr>
      <w:tabs>
        <w:tab w:val="center" w:pos="4536"/>
        <w:tab w:val="right" w:pos="9072"/>
      </w:tabs>
    </w:pPr>
  </w:style>
  <w:style w:type="character" w:styleId="ZaglavljeChar" w:customStyle="true">
    <w:name w:val="Zaglavlje Char"/>
    <w:basedOn w:val="Zadanifontodlomka"/>
    <w:link w:val="Zaglavlje"/>
    <w:rsid w:val="007657AB"/>
    <w:rPr>
      <w:rFonts w:eastAsia="Times New Roman" w:cs="Times New Roman"/>
      <w:szCs w:val="24"/>
      <w:lang w:eastAsia="hr-HR"/>
    </w:rPr>
  </w:style>
  <w:style w:type="paragraph" w:styleId="Bezproreda">
    <w:name w:val="No Spacing"/>
    <w:uiPriority w:val="1"/>
    <w:qFormat/>
    <w:rsid w:val="007657AB"/>
    <w:rPr>
      <w:rFonts w:asciiTheme="minorHAnsi" w:hAnsiTheme="minorHAnsi"/>
      <w:sz w:val="22"/>
    </w:rPr>
  </w:style>
  <w:style w:type="paragraph" w:styleId="Tekstbalonia">
    <w:name w:val="Balloon Text"/>
    <w:basedOn w:val="Normal"/>
    <w:link w:val="TekstbaloniaChar"/>
    <w:uiPriority w:val="99"/>
    <w:semiHidden/>
    <w:unhideWhenUsed/>
    <w:rsid w:val="007657AB"/>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7657AB"/>
    <w:rPr>
      <w:rFonts w:ascii="Tahoma" w:hAnsi="Tahoma" w:eastAsia="Times New Roman" w:cs="Tahoma"/>
      <w:sz w:val="16"/>
      <w:szCs w:val="16"/>
      <w:lang w:eastAsia="hr-HR"/>
    </w:rPr>
  </w:style>
  <w:style w:type="paragraph" w:styleId="Podnoje">
    <w:name w:val="footer"/>
    <w:basedOn w:val="Normal"/>
    <w:link w:val="PodnojeChar"/>
    <w:uiPriority w:val="99"/>
    <w:unhideWhenUsed/>
    <w:rsid w:val="001644FE"/>
    <w:pPr>
      <w:tabs>
        <w:tab w:val="center" w:pos="4536"/>
        <w:tab w:val="right" w:pos="9072"/>
      </w:tabs>
    </w:pPr>
  </w:style>
  <w:style w:type="character" w:styleId="PodnojeChar" w:customStyle="true">
    <w:name w:val="Podnožje Char"/>
    <w:basedOn w:val="Zadanifontodlomka"/>
    <w:link w:val="Podnoje"/>
    <w:uiPriority w:val="99"/>
    <w:rsid w:val="001644FE"/>
    <w:rPr>
      <w:rFonts w:eastAsia="Times New Roman" w:cs="Times New Roman"/>
      <w:szCs w:val="24"/>
      <w:lang w:eastAsia="hr-HR"/>
    </w:rPr>
  </w:style>
  <w:style w:type="paragraph" w:styleId="Odlomakpopisa">
    <w:name w:val="List Paragraph"/>
    <w:basedOn w:val="Normal"/>
    <w:uiPriority w:val="34"/>
    <w:qFormat/>
    <w:rsid w:val="004E1445"/>
    <w:pPr>
      <w:ind w:left="720"/>
      <w:contextualSpacing/>
    </w:pPr>
  </w:style>
  <w:style w:type="character" w:styleId="TijelotekstaChar" w:customStyle="true">
    <w:name w:val="Tijelo teksta Char"/>
    <w:aliases w:val="uvlaka 3 Char,uvlaka 2 Char, uvlaka 3 Char,  uvlaka 2 Char"/>
    <w:basedOn w:val="Zadanifontodlomka"/>
    <w:link w:val="Tijeloteksta"/>
    <w:locked/>
    <w:rsid w:val="00172878"/>
    <w:rPr>
      <w:rFonts w:eastAsia="Times New Roman" w:cs="Times New Roman"/>
      <w:szCs w:val="20"/>
      <w:lang w:val="en-AU" w:eastAsia="hr-HR"/>
    </w:rPr>
  </w:style>
  <w:style w:type="paragraph" w:styleId="Tijeloteksta">
    <w:name w:val="Body Text"/>
    <w:aliases w:val="uvlaka 3,uvlaka 2, uvlaka 3,  uvlaka 2"/>
    <w:basedOn w:val="Normal"/>
    <w:link w:val="TijelotekstaChar"/>
    <w:unhideWhenUsed/>
    <w:rsid w:val="00172878"/>
    <w:pPr>
      <w:jc w:val="both"/>
    </w:pPr>
    <w:rPr>
      <w:szCs w:val="20"/>
      <w:lang w:val="en-AU"/>
    </w:rPr>
  </w:style>
  <w:style w:type="character" w:styleId="TijelotekstaChar1" w:customStyle="true">
    <w:name w:val="Tijelo teksta Char1"/>
    <w:basedOn w:val="Zadanifontodlomka"/>
    <w:uiPriority w:val="99"/>
    <w:semiHidden/>
    <w:rsid w:val="00172878"/>
    <w:rPr>
      <w:rFonts w:eastAsia="Times New Roman" w:cs="Times New Roman"/>
      <w:szCs w:val="24"/>
      <w:lang w:eastAsia="hr-HR"/>
    </w:rPr>
  </w:style>
  <w:style w:type="table" w:styleId="Reetkatablice">
    <w:name w:val="Table Grid"/>
    <w:basedOn w:val="Obinatablica"/>
    <w:rsid w:val="002B6567"/>
    <w:rPr>
      <w:rFonts w:eastAsia="Times New Roman" w:cs="Times New Roman"/>
      <w:sz w:val="20"/>
      <w:szCs w:val="20"/>
      <w:lang w:eastAsia="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E3726C"/>
    <w:rPr>
      <w:color w:val="808080"/>
      <w:bdr w:val="none" w:color="auto" w:sz="0" w:space="0"/>
      <w:shd w:val="clear" w:color="auto" w:fill="auto"/>
    </w:rPr>
  </w:style>
  <w:style w:type="character" w:styleId="eSPISCCParagraphDefaultFont" w:customStyle="true">
    <w:name w:val="eSPIS_CC_Paragraph Default Font"/>
    <w:basedOn w:val="Zadanifontodlomka"/>
    <w:rsid w:val="00E3726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E3726C"/>
    <w:rPr>
      <w:sz w:val="20"/>
      <w:bdr w:val="none" w:color="auto" w:sz="0" w:space="0"/>
      <w:shd w:val="clear" w:color="auto" w:fill="FFFFCC"/>
      <w:lang w:val="hr-HR"/>
    </w:rPr>
  </w:style>
  <w:style w:type="character" w:styleId="PozadinaSvijetloCrvena" w:customStyle="true">
    <w:name w:val="Pozadina_SvijetloCrvena"/>
    <w:basedOn w:val="eSPISCCParagraphDefaultFont"/>
    <w:rsid w:val="00E3726C"/>
    <w:rPr>
      <w:rFonts w:ascii="Times New Roman" w:hAnsi="Times New Roman" w:cs="Times New Roman"/>
      <w:sz w:val="20"/>
      <w:bdr w:val="none" w:color="auto" w:sz="0" w:space="0"/>
      <w:shd w:val="clear" w:color="auto" w:fill="FFCCCC"/>
      <w:lang w:val="hr-HR"/>
    </w:rPr>
  </w:style>
  <w:style w:type="character" w:styleId="PozadinaSvijetloZelena" w:customStyle="true">
    <w:name w:val="Pozadina_SvijetloZelena"/>
    <w:basedOn w:val="eSPISCCParagraphDefaultFont"/>
    <w:rsid w:val="00E3726C"/>
    <w:rPr>
      <w:rFonts w:ascii="Times New Roman" w:hAnsi="Times New Roman" w:cs="Times New Roman"/>
      <w:sz w:val="20"/>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1"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E3726C"/>
    <w:rPr>
      <w:color w:val="808080"/>
      <w:bdr w:color="auto" w:space="0" w:sz="0" w:val="none"/>
      <w:shd w:color="auto" w:fill="auto" w:val="clear"/>
    </w:rPr>
  </w:style>
  <w:style w:customStyle="1" w:styleId="eSPISCCParagraphDefaultFont" w:type="character">
    <w:name w:val="eSPIS_CC_Paragraph Default Font"/>
    <w:basedOn w:val="Zadanifontodlomka"/>
    <w:rsid w:val="00E3726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726C"/>
    <w:rPr>
      <w:sz w:val="20"/>
      <w:bdr w:color="auto" w:space="0" w:sz="0" w:val="none"/>
      <w:shd w:color="auto" w:fill="FFFFCC" w:val="clear"/>
      <w:lang w:val="hr-HR"/>
    </w:rPr>
  </w:style>
  <w:style w:customStyle="1" w:styleId="PozadinaSvijetloCrvena" w:type="character">
    <w:name w:val="Pozadina_SvijetloCrvena"/>
    <w:basedOn w:val="eSPISCCParagraphDefaultFont"/>
    <w:rsid w:val="00E3726C"/>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E3726C"/>
    <w:rPr>
      <w:rFonts w:ascii="Times New Roman" w:cs="Times New Roman" w:hAnsi="Times New Roman"/>
      <w:sz w:val="20"/>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val="none" w:color="auto" w:sz="0" w:space="0"/>
        <w:left w:val="none" w:color="auto" w:sz="0" w:space="0"/>
        <w:bottom w:val="none" w:color="auto" w:sz="0" w:space="0"/>
        <w:right w:val="none" w:color="auto" w:sz="0" w:space="0"/>
      </w:divBdr>
    </w:div>
    <w:div w:id="811025417">
      <w:bodyDiv w:val="true"/>
      <w:marLeft w:val="0"/>
      <w:marRight w:val="0"/>
      <w:marTop w:val="0"/>
      <w:marBottom w:val="0"/>
      <w:divBdr>
        <w:top w:val="none" w:color="auto" w:sz="0" w:space="0"/>
        <w:left w:val="none" w:color="auto" w:sz="0" w:space="0"/>
        <w:bottom w:val="none" w:color="auto" w:sz="0" w:space="0"/>
        <w:right w:val="none" w:color="auto" w:sz="0" w:space="0"/>
      </w:divBdr>
    </w:div>
    <w:div w:id="924190724">
      <w:bodyDiv w:val="true"/>
      <w:marLeft w:val="0"/>
      <w:marRight w:val="0"/>
      <w:marTop w:val="0"/>
      <w:marBottom w:val="0"/>
      <w:divBdr>
        <w:top w:val="none" w:color="auto" w:sz="0" w:space="0"/>
        <w:left w:val="none" w:color="auto" w:sz="0" w:space="0"/>
        <w:bottom w:val="none" w:color="auto" w:sz="0" w:space="0"/>
        <w:right w:val="none" w:color="auto" w:sz="0" w:space="0"/>
      </w:divBdr>
    </w:div>
    <w:div w:id="1097480231">
      <w:bodyDiv w:val="true"/>
      <w:marLeft w:val="0"/>
      <w:marRight w:val="0"/>
      <w:marTop w:val="0"/>
      <w:marBottom w:val="0"/>
      <w:divBdr>
        <w:top w:val="none" w:color="auto" w:sz="0" w:space="0"/>
        <w:left w:val="none" w:color="auto" w:sz="0" w:space="0"/>
        <w:bottom w:val="none" w:color="auto" w:sz="0" w:space="0"/>
        <w:right w:val="none" w:color="auto" w:sz="0" w:space="0"/>
      </w:divBdr>
    </w:div>
    <w:div w:id="133988912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17. rujna 2019.</izvorni_sadrzaj>
    <derivirana_varijabla naziv="DomainObject.DatumDonosenjaOdluke_1">17.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2019.</izvorni_sadrzaj>
    <derivirana_varijabla naziv="DomainObject.Predmet.DatumOsnivanja_1">7.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St-46/2019</izvorni_sadrzaj>
    <derivirana_varijabla naziv="DomainObject.Predmet.OznakaBroj_1">St-46/2019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ECO GARDEN j.d.o.o. za trgovinu i usluge</izvorni_sadrzaj>
    <derivirana_varijabla naziv="DomainObject.Predmet.ProtustrankaFormated_1">  ECO GARDEN j.d.o.o. za trgovinu i usluge</derivirana_varijabla>
  </DomainObject.Predmet.ProtustrankaFormated>
  <DomainObject.Predmet.ProtustrankaFormatedOIB>
    <izvorni_sadrzaj>  ECO GARDEN j.d.o.o. za trgovinu i usluge, OIB 00012472490</izvorni_sadrzaj>
    <derivirana_varijabla naziv="DomainObject.Predmet.ProtustrankaFormatedOIB_1">  ECO GARDEN j.d.o.o. za trgovinu i usluge, OIB 00012472490</derivirana_varijabla>
  </DomainObject.Predmet.ProtustrankaFormatedOIB>
  <DomainObject.Predmet.ProtustrankaFormatedWithAdress>
    <izvorni_sadrzaj> ECO GARDEN j.d.o.o. za trgovinu i usluge, Ulica Ljudevita Posavskog 14/a, 21000 Split</izvorni_sadrzaj>
    <derivirana_varijabla naziv="DomainObject.Predmet.ProtustrankaFormatedWithAdress_1"> ECO GARDEN j.d.o.o. za trgovinu i usluge, Ulica Ljudevita Posavskog 14/a, 21000 Split</derivirana_varijabla>
  </DomainObject.Predmet.ProtustrankaFormatedWithAdress>
  <DomainObject.Predmet.ProtustrankaFormatedWithAdressOIB>
    <izvorni_sadrzaj> ECO GARDEN j.d.o.o. za trgovinu i usluge, OIB 00012472490, Ulica Ljudevita Posavskog 14/a, 21000 Split</izvorni_sadrzaj>
    <derivirana_varijabla naziv="DomainObject.Predmet.ProtustrankaFormatedWithAdressOIB_1"> ECO GARDEN j.d.o.o. za trgovinu i usluge, OIB 00012472490, Ulica Ljudevita Posavskog 14/a, 21000 Split</derivirana_varijabla>
  </DomainObject.Predmet.ProtustrankaFormatedWithAdressOIB>
  <DomainObject.Predmet.ProtustrankaWithAdress>
    <izvorni_sadrzaj>ECO GARDEN j.d.o.o. za trgovinu i usluge Ulica Ljudevita Posavskog 14/a, 21000 Split</izvorni_sadrzaj>
    <derivirana_varijabla naziv="DomainObject.Predmet.ProtustrankaWithAdress_1">ECO GARDEN j.d.o.o. za trgovinu i usluge Ulica Ljudevita Posavskog 14/a, 21000 Split</derivirana_varijabla>
  </DomainObject.Predmet.ProtustrankaWithAdress>
  <DomainObject.Predmet.ProtustrankaWithAdressOIB>
    <izvorni_sadrzaj>ECO GARDEN j.d.o.o. za trgovinu i usluge, OIB 00012472490, Ulica Ljudevita Posavskog 14/a, 21000 Split</izvorni_sadrzaj>
    <derivirana_varijabla naziv="DomainObject.Predmet.ProtustrankaWithAdressOIB_1">ECO GARDEN j.d.o.o. za trgovinu i usluge, OIB 00012472490, Ulica Ljudevita Posavskog 14/a, 21000 Split</derivirana_varijabla>
  </DomainObject.Predmet.ProtustrankaWithAdressOIB>
  <DomainObject.Predmet.ProtustrankaNazivFormated>
    <izvorni_sadrzaj>ECO GARDEN j.d.o.o. za trgovinu i usluge</izvorni_sadrzaj>
    <derivirana_varijabla naziv="DomainObject.Predmet.ProtustrankaNazivFormated_1">ECO GARDEN j.d.o.o. za trgovinu i usluge</derivirana_varijabla>
  </DomainObject.Predmet.ProtustrankaNazivFormated>
  <DomainObject.Predmet.ProtustrankaNazivFormatedOIB>
    <izvorni_sadrzaj>ECO GARDEN j.d.o.o. za trgovinu i usluge, OIB 00012472490</izvorni_sadrzaj>
    <derivirana_varijabla naziv="DomainObject.Predmet.ProtustrankaNazivFormatedOIB_1">ECO GARDEN j.d.o.o. za trgovinu i usluge, OIB 00012472490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107731.96</izvorni_sadrzaj>
    <derivirana_varijabla naziv="DomainObject.Predmet.TrenutnaVrijednost_1">107731.96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ECO GARDEN j.d.o.o. za trgovinu i usluge</item>
    </izvorni_sadrzaj>
    <derivirana_varijabla naziv="DomainObject.Predmet.ProtuStrankaListFormated_1">
      <item>ECO GARDEN j.d.o.o. za trgovinu i usluge</item>
    </derivirana_varijabla>
  </DomainObject.Predmet.ProtuStrankaListFormated>
  <DomainObject.Predmet.ProtuStrankaListFormatedOIB>
    <izvorni_sadrzaj>
      <item>ECO GARDEN j.d.o.o. za trgovinu i usluge, OIB 00012472490</item>
    </izvorni_sadrzaj>
    <derivirana_varijabla naziv="DomainObject.Predmet.ProtuStrankaListFormatedOIB_1">
      <item>ECO GARDEN j.d.o.o. za trgovinu i usluge, OIB 00012472490</item>
    </derivirana_varijabla>
  </DomainObject.Predmet.ProtuStrankaListFormatedOIB>
  <DomainObject.Predmet.ProtuStrankaListFormatedWithAdress>
    <izvorni_sadrzaj>
      <item>ECO GARDEN j.d.o.o. za trgovinu i usluge, Ulica Ljudevita Posavskog 14/a, 21000 Split</item>
    </izvorni_sadrzaj>
    <derivirana_varijabla naziv="DomainObject.Predmet.ProtuStrankaListFormatedWithAdress_1">
      <item>ECO GARDEN j.d.o.o. za trgovinu i usluge, Ulica Ljudevita Posavskog 14/a, 21000 Split</item>
    </derivirana_varijabla>
  </DomainObject.Predmet.ProtuStrankaListFormatedWithAdress>
  <DomainObject.Predmet.ProtuStrankaListFormatedWithAdressOIB>
    <izvorni_sadrzaj>
      <item>ECO GARDEN j.d.o.o. za trgovinu i usluge, OIB 00012472490, Ulica Ljudevita Posavskog 14/a, 21000 Split</item>
    </izvorni_sadrzaj>
    <derivirana_varijabla naziv="DomainObject.Predmet.ProtuStrankaListFormatedWithAdressOIB_1">
      <item>ECO GARDEN j.d.o.o. za trgovinu i usluge, OIB 00012472490, Ulica Ljudevita Posavskog 14/a, 21000 Split</item>
    </derivirana_varijabla>
  </DomainObject.Predmet.ProtuStrankaListFormatedWithAdressOIB>
  <DomainObject.Predmet.ProtuStrankaListNazivFormated>
    <izvorni_sadrzaj>
      <item>ECO GARDEN j.d.o.o. za trgovinu i usluge</item>
    </izvorni_sadrzaj>
    <derivirana_varijabla naziv="DomainObject.Predmet.ProtuStrankaListNazivFormated_1">
      <item>ECO GARDEN j.d.o.o. za trgovinu i usluge</item>
    </derivirana_varijabla>
  </DomainObject.Predmet.ProtuStrankaListNazivFormated>
  <DomainObject.Predmet.ProtuStrankaListNazivFormatedOIB>
    <izvorni_sadrzaj>
      <item>ECO GARDEN j.d.o.o. za trgovinu i usluge, OIB 00012472490</item>
    </izvorni_sadrzaj>
    <derivirana_varijabla naziv="DomainObject.Predmet.ProtuStrankaListNazivFormatedOIB_1">
      <item>ECO GARDEN j.d.o.o. za trgovinu i usluge, OIB 00012472490</item>
    </derivirana_varijabla>
  </DomainObject.Predmet.ProtuStrankaListNazivFormatedOIB>
  <DomainObject.Predmet.OstaliListFormated>
    <izvorni_sadrzaj>
      <item>Robert Bulat</item>
    </izvorni_sadrzaj>
    <derivirana_varijabla naziv="DomainObject.Predmet.OstaliListFormated_1">
      <item>Robert Bulat</item>
    </derivirana_varijabla>
  </DomainObject.Predmet.OstaliListFormated>
  <DomainObject.Predmet.OstaliListFormatedOIB>
    <izvorni_sadrzaj>
      <item>Robert Bulat, OIB 09910954896</item>
    </izvorni_sadrzaj>
    <derivirana_varijabla naziv="DomainObject.Predmet.OstaliListFormatedOIB_1">
      <item>Robert Bulat, OIB 09910954896</item>
    </derivirana_varijabla>
  </DomainObject.Predmet.OstaliListFormatedOIB>
  <DomainObject.Predmet.OstaliListFormatedWithAdress>
    <izvorni_sadrzaj>
      <item>Robert Bulat, Put Sv. Ižidora 18, 21000 Split</item>
    </izvorni_sadrzaj>
    <derivirana_varijabla naziv="DomainObject.Predmet.OstaliListFormatedWithAdress_1">
      <item>Robert Bulat, Put Sv. Ižidora 18, 21000 Split</item>
    </derivirana_varijabla>
  </DomainObject.Predmet.OstaliListFormatedWithAdress>
  <DomainObject.Predmet.OstaliListFormatedWithAdressOIB>
    <izvorni_sadrzaj>
      <item>Robert Bulat, OIB 09910954896, Put Sv. Ižidora 18, 21000 Split</item>
    </izvorni_sadrzaj>
    <derivirana_varijabla naziv="DomainObject.Predmet.OstaliListFormatedWithAdressOIB_1">
      <item>Robert Bulat, OIB 09910954896, Put Sv. Ižidora 18, 21000 Split</item>
    </derivirana_varijabla>
  </DomainObject.Predmet.OstaliListFormatedWithAdressOIB>
  <DomainObject.Predmet.OstaliListNazivFormated>
    <izvorni_sadrzaj>
      <item>Robert Bulat</item>
    </izvorni_sadrzaj>
    <derivirana_varijabla naziv="DomainObject.Predmet.OstaliListNazivFormated_1">
      <item>Robert Bulat</item>
    </derivirana_varijabla>
  </DomainObject.Predmet.OstaliListNazivFormated>
  <DomainObject.Predmet.OstaliListNazivFormatedOIB>
    <izvorni_sadrzaj>
      <item>Robert Bulat, OIB 09910954896</item>
    </izvorni_sadrzaj>
    <derivirana_varijabla naziv="DomainObject.Predmet.OstaliListNazivFormatedOIB_1">
      <item>Robert Bulat, OIB 09910954896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17. rujna 2019.</izvorni_sadrzaj>
    <derivirana_varijabla naziv="DomainObject.Datum_1">17. rujna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ECO GARDEN j.d.o.o. za trgovinu i usluge</izvorni_sadrzaj>
    <derivirana_varijabla naziv="DomainObject.Predmet.ProtustrankaIDrugi_1">ECO GARDEN j.d.o.o.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ECO GARDEN j.d.o.o. za trgovinu i usluge, OIB 00012472490, Ulica Ljudevita Posavskog 14/a, 21000 Split</izvorni_sadrzaj>
    <derivirana_varijabla naziv="DomainObject.Predmet.ProtustrankaIDrugiAdressOIB_1">ECO GARDEN j.d.o.o. za trgovinu i usluge, OIB 00012472490, Ulica Ljudevita Posavskog 14/a,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ECO GARDEN j.d.o.o. za trgovinu i usluge</item>
      <item>FINANCIJSKA AGENCIJA, RC SPLIT</item>
      <item>Robert Bulat</item>
    </izvorni_sadrzaj>
    <derivirana_varijabla naziv="DomainObject.Predmet.SudioniciListNaziv_1">
      <item>ECO GARDEN j.d.o.o. za trgovinu i usluge</item>
      <item>FINANCIJSKA AGENCIJA, RC SPLIT</item>
      <item>Robert Bulat</item>
    </derivirana_varijabla>
  </DomainObject.Predmet.SudioniciListNaziv>
  <DomainObject.Predmet.SudioniciListAdressOIB>
    <izvorni_sadrzaj>
      <item>ECO GARDEN j.d.o.o. za trgovinu i usluge, OIB 00012472490, Ulica Ljudevita Posavskog 14/a,21000 Split</item>
      <item>FINANCIJSKA AGENCIJA, RC SPLIT, OIB 85821130368, Mažuranićevo šetalište 24 b,21000 Split</item>
      <item>Robert Bulat, OIB 09910954896, Put Sv. Ižidora 18,21000 Split</item>
    </izvorni_sadrzaj>
    <derivirana_varijabla naziv="DomainObject.Predmet.SudioniciListAdressOIB_1">
      <item>ECO GARDEN j.d.o.o. za trgovinu i usluge, OIB 00012472490, Ulica Ljudevita Posavskog 14/a,21000 Split</item>
      <item>FINANCIJSKA AGENCIJA, RC SPLIT, OIB 85821130368, Mažuranićevo šetalište 24 b,21000 Split</item>
      <item>Robert Bulat, OIB 09910954896, Put Sv. Ižidora 18,21000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00012472490</item>
      <item>, OIB 85821130368</item>
      <item>, OIB 09910954896</item>
    </izvorni_sadrzaj>
    <derivirana_varijabla naziv="DomainObject.Predmet.SudioniciListNazivOIB_1">
      <item>, OIB 00012472490</item>
      <item>, OIB 85821130368</item>
      <item>, OIB 09910954896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svibnja 2019.</izvorni_sadrzaj>
    <derivirana_varijabla naziv="DomainObject.Predmet.DatumZadnjeOdrzaneSudskeRadnje_1">6. svibnja 2019.</derivirana_varijabla>
  </DomainObject.Predmet.DatumZadnjeOdrzaneSudskeRadnje>
  <DomainObject.PredzadnjaOdlukaIzPredmeta.DatumDonosenjaOdluke>
    <izvorni_sadrzaj>8. veljače 2019.</izvorni_sadrzaj>
    <derivirana_varijabla naziv="DomainObject.PredzadnjaOdlukaIzPredmeta.DatumDonosenjaOdluke_1">8. veljače 2019.</derivirana_varijabla>
  </DomainObject.PredzadnjaOdlukaIzPredmeta.DatumDonosenjaOdluke>
  <DomainObject.PredzadnjaOdlukaIzPredmeta.Oznaka>
    <izvorni_sadrzaj>St-46/2019-5</izvorni_sadrzaj>
    <derivirana_varijabla naziv="DomainObject.PredzadnjaOdlukaIzPredmeta.Oznaka_1">St-46/2019-5</derivirana_varijabla>
  </DomainObject.PredzadnjaOdlukaIzPredmeta.Oznak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964C46-92C7-4661-BFBF-B6C16750D62D}">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937</properties:Words>
  <properties:Characters>5332</properties:Characters>
  <properties:Lines>101</properties:Lines>
  <properties:Paragraphs>33</properties:Paragraphs>
  <properties:TotalTime>677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6246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2017-12-07T09:42:00Z</dcterms:created>
  <dc:creator>Katarina Mikulić</dc:creator>
  <cp:lastModifiedBy>Ana Golub Gruić</cp:lastModifiedBy>
  <cp:lastPrinted>2019-09-17T07:33:00Z</cp:lastPrinted>
  <dcterms:modified xmlns:xsi="http://www.w3.org/2001/XMLSchema-instance" xsi:type="dcterms:W3CDTF">2019-09-17T07:49:00Z</dcterms:modified>
  <cp:revision>81</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(St-46-2019 PREDUJAM čl.132.docx)</vt:lpwstr>
  </prop:property>
  <prop:property fmtid="{D5CDD505-2E9C-101B-9397-08002B2CF9AE}" pid="4" name="CC_coloring">
    <vt:bool>false</vt:bool>
  </prop:property>
  <prop:property fmtid="{D5CDD505-2E9C-101B-9397-08002B2CF9AE}" pid="5" name="BrojStranica">
    <vt:i4>3</vt:i4>
  </prop:property>
</prop:Properties>
</file>