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9a55" w14:paraId="1e19a55" w:rsidRDefault="00AE649C" w:rsidP="006D144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D1448" w:rsidP="006D1448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D144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St-225/16-5</w:t>
      </w:r>
      <w:r w:rsidR="00EA1C6D">
        <w:tab/>
      </w:r>
    </w:p>
    <w:p w:rsidRDefault="006D1448" w:rsidP="006D1448" w:rsidR="006D144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D1448" w:rsidP="006D1448" w:rsidR="006D144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D1448" w:rsidP="006D1448" w:rsidR="006D144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D1448" w:rsidP="006D1448" w:rsidR="006D144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D1448" w:rsidP="006D1448" w:rsidR="006D1448">
      <w:pPr>
        <w:spacing w:after="0"/>
        <w:rPr>
          <w:lang w:eastAsia="hr-HR"/>
        </w:rPr>
      </w:pP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jc w:val="center"/>
      </w:pPr>
      <w:r>
        <w:t>U  I M E  R E P U B L I K E  H R V A T S K E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jc w:val="center"/>
      </w:pPr>
      <w:r>
        <w:t>R J E Š E NJ E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PULJKO TRANS d.o.o. iz Koprivničkog Ivanca, Koprivnička 5 E, OIB: 70339024213, dana 10. svibnja 2016. </w:t>
      </w:r>
    </w:p>
    <w:p w:rsidRDefault="006D1448" w:rsidP="006D1448" w:rsidR="006D1448">
      <w:pPr>
        <w:spacing w:after="0"/>
        <w:jc w:val="both"/>
      </w:pPr>
    </w:p>
    <w:p w:rsidRDefault="006D1448" w:rsidP="006D1448" w:rsidR="006D1448">
      <w:pPr>
        <w:spacing w:after="0"/>
        <w:jc w:val="center"/>
      </w:pPr>
      <w:r>
        <w:t>r i j e š i o  j e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jc w:val="both"/>
      </w:pPr>
      <w:r>
        <w:tab/>
        <w:t xml:space="preserve">I Otvara se stečajni postupak nad stečajnim dužnikom PULJKO TRANS d.o.o. iz Koprivničkog Ivanca, Koprivnička 5 E, OIB: 70339024213, s danom 10. svibnja 2016. u </w:t>
      </w:r>
      <w:r>
        <w:rPr>
          <w:color w:val="FF0000"/>
        </w:rPr>
        <w:t xml:space="preserve">14,00 </w:t>
      </w:r>
      <w:r>
        <w:t>sati.</w:t>
      </w:r>
    </w:p>
    <w:p w:rsidRDefault="006D1448" w:rsidP="006D1448" w:rsidR="006D1448">
      <w:pPr>
        <w:spacing w:after="0"/>
        <w:jc w:val="both"/>
      </w:pPr>
    </w:p>
    <w:p w:rsidRDefault="006D1448" w:rsidP="006D1448" w:rsidR="006D1448">
      <w:pPr>
        <w:spacing w:after="0"/>
        <w:jc w:val="both"/>
        <w:rPr>
          <w:szCs w:val="20"/>
        </w:rPr>
      </w:pPr>
      <w:r>
        <w:tab/>
        <w:t>II Zaključuje se stečajni postupak nad stečajnim dužnikom PULJKO TRANS d.o.o. iz Koprivničkog Ivanca, Koprivnička 5 E, OIB: 70339024213.</w:t>
      </w:r>
    </w:p>
    <w:p w:rsidRDefault="006D1448" w:rsidP="006D1448" w:rsidR="006D1448">
      <w:pPr>
        <w:spacing w:after="0"/>
        <w:jc w:val="both"/>
      </w:pPr>
    </w:p>
    <w:p w:rsidRDefault="006D1448" w:rsidP="006D1448" w:rsidR="006D1448">
      <w:pPr>
        <w:spacing w:after="0"/>
        <w:jc w:val="both"/>
      </w:pPr>
      <w:r>
        <w:tab/>
        <w:t>III Za stečajnog upravitelja imenuje se Jasna Hromadko, Zelengorska 1, Zagreb, OIB: 22088644509.</w:t>
      </w:r>
    </w:p>
    <w:p w:rsidRDefault="006D1448" w:rsidP="006D1448" w:rsidR="006D1448">
      <w:pPr>
        <w:spacing w:after="0"/>
        <w:jc w:val="both"/>
        <w:rPr>
          <w:color w:val="FF0000"/>
        </w:rPr>
      </w:pPr>
    </w:p>
    <w:p w:rsidRDefault="006D1448" w:rsidP="006D1448" w:rsidR="006D1448">
      <w:pPr>
        <w:spacing w:after="0"/>
        <w:jc w:val="both"/>
      </w:pPr>
      <w:r>
        <w:tab/>
        <w:t>IV Ovo rješenje objavit će se na e-oglasnoj ploči suda.</w:t>
      </w:r>
    </w:p>
    <w:p w:rsidRDefault="006D1448" w:rsidP="006D1448" w:rsidR="006D1448">
      <w:pPr>
        <w:spacing w:after="0"/>
        <w:jc w:val="both"/>
      </w:pPr>
    </w:p>
    <w:p w:rsidRDefault="006D1448" w:rsidP="006D1448" w:rsidR="006D1448">
      <w:pPr>
        <w:spacing w:after="0"/>
        <w:jc w:val="both"/>
        <w:rPr>
          <w:szCs w:val="20"/>
        </w:rPr>
      </w:pPr>
      <w:r>
        <w:tab/>
        <w:t>V Po pravomoćnosti ovoga rješenja stečajni dužnik PULJKO TRANS d.o.o. iz Koprivničkog Ivanca, Koprivnička 5 E, OIB: 70339024213, bit će brisan iz sudskog registra.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jc w:val="center"/>
      </w:pPr>
      <w:r>
        <w:t>Obrazloženje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jc w:val="both"/>
      </w:pPr>
      <w:r>
        <w:tab/>
        <w:t xml:space="preserve">Predlagatelj je dana 12.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D1448" w:rsidP="006D1448" w:rsidR="006D1448">
      <w:pPr>
        <w:spacing w:after="0"/>
        <w:jc w:val="center"/>
      </w:pPr>
    </w:p>
    <w:p w:rsidRDefault="006D1448" w:rsidP="006D1448" w:rsidR="006D1448">
      <w:pPr>
        <w:spacing w:after="0"/>
        <w:jc w:val="center"/>
      </w:pPr>
      <w:r>
        <w:t>U Varaždinu, 10. svibnja 2016.</w:t>
      </w:r>
    </w:p>
    <w:p w:rsidRDefault="006D1448" w:rsidP="006D1448" w:rsidR="006D1448">
      <w:pPr>
        <w:spacing w:after="0"/>
      </w:pPr>
      <w:r>
        <w:t xml:space="preserve">                                                                                                  </w:t>
      </w:r>
    </w:p>
    <w:p w:rsidRDefault="006D1448" w:rsidP="006D1448" w:rsidR="006D1448">
      <w:pPr>
        <w:spacing w:after="0"/>
      </w:pPr>
      <w:r>
        <w:t xml:space="preserve">     </w:t>
      </w:r>
    </w:p>
    <w:p w:rsidRDefault="006D1448" w:rsidP="006D1448" w:rsidR="006D144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ind w:left="4956"/>
      </w:pPr>
      <w:r>
        <w:t xml:space="preserve">  Za točnost otpravka-ovlašteni službenik: </w:t>
      </w:r>
    </w:p>
    <w:p w:rsidRDefault="006D1448" w:rsidP="006D1448" w:rsidR="006D1448">
      <w:pPr>
        <w:spacing w:after="0"/>
      </w:pPr>
      <w:r>
        <w:t xml:space="preserve">                              </w:t>
      </w:r>
    </w:p>
    <w:p w:rsidRDefault="006D1448" w:rsidP="006D1448" w:rsidR="006D1448">
      <w:pPr>
        <w:spacing w:after="0"/>
      </w:pPr>
      <w:r>
        <w:tab/>
      </w:r>
    </w:p>
    <w:p w:rsidRDefault="006D1448" w:rsidP="006D1448" w:rsidR="006D1448">
      <w:pPr>
        <w:spacing w:after="0"/>
      </w:pPr>
      <w:r>
        <w:t xml:space="preserve">            Uputa o pravnom lijeku:</w:t>
      </w:r>
    </w:p>
    <w:p w:rsidRDefault="006D1448" w:rsidP="006D1448" w:rsidR="006D144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D1448" w:rsidP="006D1448" w:rsidR="006D144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</w:pPr>
      <w:r>
        <w:t>DNA:</w:t>
      </w:r>
    </w:p>
    <w:p w:rsidRDefault="006D1448" w:rsidP="006D1448" w:rsidR="006D144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6D1448" w:rsidP="006D1448" w:rsidR="006D144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D1448" w:rsidP="006D1448" w:rsidR="006D1448">
      <w:pPr>
        <w:numPr>
          <w:ilvl w:val="0"/>
          <w:numId w:val="47"/>
        </w:numPr>
        <w:spacing w:after="0"/>
      </w:pPr>
      <w:r>
        <w:t>Dužnik PULJKO TRANS d.o.o. iz Koprivničkog Ivanca, Koprivnička 5 E</w:t>
      </w:r>
    </w:p>
    <w:p w:rsidRDefault="006D1448" w:rsidP="006D1448" w:rsidR="006D1448">
      <w:pPr>
        <w:numPr>
          <w:ilvl w:val="0"/>
          <w:numId w:val="47"/>
        </w:numPr>
        <w:spacing w:after="0"/>
      </w:pPr>
      <w:r>
        <w:t>Direktor dužnika Kristijan Puljko, Koprivnički Ivanec, Koprivnička 5 E</w:t>
      </w:r>
    </w:p>
    <w:p w:rsidRDefault="006D1448" w:rsidP="006D1448" w:rsidR="006D1448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D1448" w:rsidP="006D1448" w:rsidR="006D144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Koprivnica,  Hrvatske državnosti 7, 48000 Koprivnica</w:t>
      </w:r>
    </w:p>
    <w:p w:rsidRDefault="006D1448" w:rsidP="006D1448" w:rsidR="006D1448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Jasna Hromadko, Zelengorska 1, Zagreb</w:t>
      </w:r>
    </w:p>
    <w:p w:rsidRDefault="006D1448" w:rsidP="006D1448" w:rsidR="006D1448">
      <w:pPr>
        <w:numPr>
          <w:ilvl w:val="0"/>
          <w:numId w:val="47"/>
        </w:numPr>
        <w:spacing w:after="0"/>
      </w:pPr>
      <w:r>
        <w:t>e-oglasna ploča suda</w:t>
      </w: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</w:pPr>
    </w:p>
    <w:p w:rsidRDefault="006D1448" w:rsidP="006D1448" w:rsidR="006D1448">
      <w:pPr>
        <w:spacing w:after="0"/>
        <w:rPr>
          <w:szCs w:val="20"/>
        </w:rPr>
      </w:pPr>
    </w:p>
    <w:p w:rsidRDefault="00CB0EA4" w:rsidP="006D1448" w:rsidR="00CB0EA4">
      <w:pPr>
        <w:pStyle w:val="Naslovdokumenta"/>
        <w:spacing w:after="0"/>
      </w:pPr>
    </w:p>
    <w:p w:rsidRDefault="0071688E" w:rsidP="006D1448" w:rsidR="0071688E">
      <w:pPr>
        <w:pStyle w:val="Poetniodjeljak"/>
        <w:spacing w:after="0"/>
      </w:pPr>
    </w:p>
    <w:p w:rsidRDefault="00A21F0D" w:rsidP="006D1448" w:rsidR="00A21F0D">
      <w:pPr>
        <w:pStyle w:val="NormaleSPIS"/>
        <w:spacing w:after="0"/>
        <w:rPr>
          <w:noProof/>
        </w:rPr>
      </w:pPr>
    </w:p>
    <w:p w:rsidRDefault="00DA0242" w:rsidP="006D144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448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St-225/2016-5</izvorni_sadrzaj>
    <derivirana_varijabla naziv="DomainObject.Oznaka_1">St-225/2016-5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PULJKO TRANS društvo s ograničenom odgovornošću za prijevoz, trgovinu i usluge</izvorni_sadrzaj>
    <derivirana_varijabla naziv="DomainObject.Predmet.ProtustrankaFormated_1">  PULJKO TRANS društvo s ograničenom odgovornošću za prijevoz, trgovinu i usluge</derivirana_varijabla>
  </DomainObject.Predmet.ProtustrankaFormated>
  <DomainObject.Predmet.ProtustrankaFormatedOIB>
    <izvorni_sadrzaj>  PULJKO TRANS društvo s ograničenom odgovornošću za prijevoz, trgovinu i usluge, OIB 70339024213</izvorni_sadrzaj>
    <derivirana_varijabla naziv="DomainObject.Predmet.ProtustrankaFormatedOIB_1">  PULJKO TRANS društvo s ograničenom odgovornošću za prijevoz, trgovinu i usluge, OIB 70339024213</derivirana_varijabla>
  </DomainObject.Predmet.ProtustrankaFormatedOIB>
  <DomainObject.Predmet.ProtustrankaFormatedWithAdress>
    <izvorni_sadrzaj> PULJKO TRANS društvo s ograničenom odgovornošću za prijevoz, trgovinu i usluge, Koprivnička 5/E, 48000 Koprivnički Ivanec</izvorni_sadrzaj>
    <derivirana_varijabla naziv="DomainObject.Predmet.ProtustrankaFormatedWithAdress_1"> PULJKO TRANS društvo s ograničenom odgovornošću za prijevoz, trgovinu i usluge, Koprivnička 5/E, 48000 Koprivnički Ivanec</derivirana_varijabla>
  </DomainObject.Predmet.ProtustrankaFormatedWithAdress>
  <DomainObject.Predmet.ProtustrankaFormatedWithAdressOIB>
    <izvorni_sadrzaj> PULJKO TRANS društvo s ograničenom odgovornošću za prijevoz, trgovinu i usluge, OIB 70339024213, Koprivnička 5/E, 48000 Koprivnički Ivanec</izvorni_sadrzaj>
    <derivirana_varijabla naziv="DomainObject.Predmet.ProtustrankaFormatedWithAdressOIB_1"> PULJKO TRANS društvo s ograničenom odgovornošću za prijevoz, trgovinu i usluge, OIB 70339024213, Koprivnička 5/E, 48000 Koprivnički Ivanec</derivirana_varijabla>
  </DomainObject.Predmet.ProtustrankaFormatedWithAdressOIB>
  <DomainObject.Predmet.ProtustrankaWithAdress>
    <izvorni_sadrzaj>PULJKO TRANS društvo s ograničenom odgovornošću za prijevoz, trgovinu i usluge Koprivnička 5/E, 48000 Koprivnički Ivanec</izvorni_sadrzaj>
    <derivirana_varijabla naziv="DomainObject.Predmet.ProtustrankaWithAdress_1">PULJKO TRANS društvo s ograničenom odgovornošću za prijevoz, trgovinu i usluge Koprivnička 5/E, 48000 Koprivnički Ivanec</derivirana_varijabla>
  </DomainObject.Predmet.ProtustrankaWithAdress>
  <DomainObject.Predmet.ProtustrankaWithAdressOIB>
    <izvorni_sadrzaj>PULJKO TRANS društvo s ograničenom odgovornošću za prijevoz, trgovinu i usluge, OIB 70339024213, Koprivnička 5/E, 48000 Koprivnički Ivanec</izvorni_sadrzaj>
    <derivirana_varijabla naziv="DomainObject.Predmet.ProtustrankaWithAdressOIB_1">PULJKO TRANS društvo s ograničenom odgovornošću za prijevoz, trgovinu i usluge, OIB 70339024213, Koprivnička 5/E, 48000 Koprivnički Ivanec</derivirana_varijabla>
  </DomainObject.Predmet.ProtustrankaWithAdressOIB>
  <DomainObject.Predmet.ProtustrankaNazivFormated>
    <izvorni_sadrzaj>PULJKO TRANS društvo s ograničenom odgovornošću za prijevoz, trgovinu i usluge</izvorni_sadrzaj>
    <derivirana_varijabla naziv="DomainObject.Predmet.ProtustrankaNazivFormated_1">PULJKO TRANS društvo s ograničenom odgovornošću za prijevoz, trgovinu i usluge</derivirana_varijabla>
  </DomainObject.Predmet.ProtustrankaNazivFormated>
  <DomainObject.Predmet.ProtustrankaNazivFormatedOIB>
    <izvorni_sadrzaj>PULJKO TRANS društvo s ograničenom odgovornošću za prijevoz, trgovinu i usluge, OIB 70339024213</izvorni_sadrzaj>
    <derivirana_varijabla naziv="DomainObject.Predmet.ProtustrankaNazivFormatedOIB_1">PULJKO TRANS društvo s ograničenom odgovornošću za prijevoz, trgovinu i usluge, OIB 70339024213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2146.74</izvorni_sadrzaj>
    <derivirana_varijabla naziv="DomainObject.Predmet.TrenutnaVrijednost_1">2146.74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PULJKO TRANS društvo s ograničenom odgovornošću za prijevoz, trgovinu i usluge</item>
    </izvorni_sadrzaj>
    <derivirana_varijabla naziv="DomainObject.Predmet.ProtuStrankaListFormated_1">
      <item>PULJKO TRANS društvo s ograničenom odgovornošću za prijevoz, trgovinu i usluge</item>
    </derivirana_varijabla>
  </DomainObject.Predmet.ProtuStrankaListFormated>
  <DomainObject.Predmet.ProtuStrankaListFormatedOIB>
    <izvorni_sadrzaj>
      <item>PULJKO TRANS društvo s ograničenom odgovornošću za prijevoz, trgovinu i usluge, OIB 70339024213</item>
    </izvorni_sadrzaj>
    <derivirana_varijabla naziv="DomainObject.Predmet.ProtuStrankaListFormatedOIB_1">
      <item>PULJKO TRANS društvo s ograničenom odgovornošću za prijevoz, trgovinu i usluge, OIB 70339024213</item>
    </derivirana_varijabla>
  </DomainObject.Predmet.ProtuStrankaListFormatedOIB>
  <DomainObject.Predmet.ProtuStrankaListFormatedWithAdress>
    <izvorni_sadrzaj>
      <item>PULJKO TRANS društvo s ograničenom odgovornošću za prijevoz, trgovinu i usluge, Koprivnička 5/E, 48000 Koprivnički Ivanec</item>
    </izvorni_sadrzaj>
    <derivirana_varijabla naziv="DomainObject.Predmet.ProtuStrankaListFormatedWithAdress_1">
      <item>PULJKO TRANS društvo s ograničenom odgovornošću za prijevoz, trgovinu i usluge, Koprivnička 5/E, 48000 Koprivnički Ivanec</item>
    </derivirana_varijabla>
  </DomainObject.Predmet.ProtuStrankaListFormatedWithAdress>
  <DomainObject.Predmet.ProtuStrankaListFormatedWithAdressOIB>
    <izvorni_sadrzaj>
      <item>PULJKO TRANS društvo s ograničenom odgovornošću za prijevoz, trgovinu i usluge, OIB 70339024213, Koprivnička 5/E, 48000 Koprivnički Ivanec</item>
    </izvorni_sadrzaj>
    <derivirana_varijabla naziv="DomainObject.Predmet.ProtuStrankaListFormatedWithAdressOIB_1">
      <item>PULJKO TRANS društvo s ograničenom odgovornošću za prijevoz, trgovinu i usluge, OIB 70339024213, Koprivnička 5/E, 48000 Koprivnički Ivanec</item>
    </derivirana_varijabla>
  </DomainObject.Predmet.ProtuStrankaListFormatedWithAdressOIB>
  <DomainObject.Predmet.ProtuStrankaListNazivFormated>
    <izvorni_sadrzaj>
      <item>PULJKO TRANS društvo s ograničenom odgovornošću za prijevoz, trgovinu i usluge</item>
    </izvorni_sadrzaj>
    <derivirana_varijabla naziv="DomainObject.Predmet.ProtuStrankaListNazivFormated_1">
      <item>PULJKO TRANS društvo s ograničenom odgovornošću za prijevoz, trgovinu i usluge</item>
    </derivirana_varijabla>
  </DomainObject.Predmet.ProtuStrankaListNazivFormated>
  <DomainObject.Predmet.ProtuStrankaListNazivFormatedOIB>
    <izvorni_sadrzaj>
      <item>PULJKO TRANS društvo s ograničenom odgovornošću za prijevoz, trgovinu i usluge, OIB 70339024213</item>
    </izvorni_sadrzaj>
    <derivirana_varijabla naziv="DomainObject.Predmet.ProtuStrankaListNazivFormatedOIB_1">
      <item>PULJKO TRANS društvo s ograničenom odgovornošću za prijevoz, trgovinu i usluge, OIB 70339024213</item>
    </derivirana_varijabla>
  </DomainObject.Predmet.ProtuStrankaListNazivFormatedOIB>
  <DomainObject.Predmet.OstaliListFormated>
    <izvorni_sadrzaj>
      <item>Sudski registar</item>
      <item>Kristijan Puljko</item>
    </izvorni_sadrzaj>
    <derivirana_varijabla naziv="DomainObject.Predmet.OstaliListFormated_1">
      <item>Sudski registar</item>
      <item>Kristijan Puljko</item>
    </derivirana_varijabla>
  </DomainObject.Predmet.OstaliListFormated>
  <DomainObject.Predmet.OstaliListFormatedOIB>
    <izvorni_sadrzaj>
      <item>Sudski registar</item>
      <item>Kristijan Puljko, OIB 43221858898</item>
    </izvorni_sadrzaj>
    <derivirana_varijabla naziv="DomainObject.Predmet.OstaliListFormatedOIB_1">
      <item>Sudski registar</item>
      <item>Kristijan Puljko, OIB 43221858898</item>
    </derivirana_varijabla>
  </DomainObject.Predmet.OstaliListFormatedOIB>
  <DomainObject.Predmet.OstaliListFormatedWithAdress>
    <izvorni_sadrzaj>
      <item>Sudski registar</item>
      <item>Kristijan Puljko, Koprivnička 5 E, 48000 Koprivnički Ivanec</item>
    </izvorni_sadrzaj>
    <derivirana_varijabla naziv="DomainObject.Predmet.OstaliListFormatedWithAdress_1">
      <item>Sudski registar</item>
      <item>Kristijan Puljko, Koprivnička 5 E, 48000 Koprivnički Ivanec</item>
    </derivirana_varijabla>
  </DomainObject.Predmet.OstaliListFormatedWithAdress>
  <DomainObject.Predmet.OstaliListFormatedWithAdressOIB>
    <izvorni_sadrzaj>
      <item>Sudski registar</item>
      <item>Kristijan Puljko, OIB 43221858898, Koprivnička 5 E, 48000 Koprivnički Ivanec</item>
    </izvorni_sadrzaj>
    <derivirana_varijabla naziv="DomainObject.Predmet.OstaliListFormatedWithAdressOIB_1">
      <item>Sudski registar</item>
      <item>Kristijan Puljko, OIB 43221858898, Koprivnička 5 E, 48000 Koprivnički Ivanec</item>
    </derivirana_varijabla>
  </DomainObject.Predmet.OstaliListFormatedWithAdressOIB>
  <DomainObject.Predmet.OstaliListNazivFormated>
    <izvorni_sadrzaj>
      <item>Sudski registar</item>
      <item>Kristijan Puljko</item>
    </izvorni_sadrzaj>
    <derivirana_varijabla naziv="DomainObject.Predmet.OstaliListNazivFormated_1">
      <item>Sudski registar</item>
      <item>Kristijan Puljko</item>
    </derivirana_varijabla>
  </DomainObject.Predmet.OstaliListNazivFormated>
  <DomainObject.Predmet.OstaliListNazivFormatedOIB>
    <izvorni_sadrzaj>
      <item>Sudski registar</item>
      <item>Kristijan Puljko, OIB 43221858898</item>
    </izvorni_sadrzaj>
    <derivirana_varijabla naziv="DomainObject.Predmet.OstaliListNazivFormatedOIB_1">
      <item>Sudski registar</item>
      <item>Kristijan Puljko, OIB 43221858898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St-225/2016-5</izvorni_sadrzaj>
    <derivirana_varijabla naziv="DomainObject.PoslovniBrojDokumenta_1">St-225/2016-5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PULJKO TRANS društvo s ograničenom odgovornošću za prijevoz, trgovinu i usluge</izvorni_sadrzaj>
    <derivirana_varijabla naziv="DomainObject.Predmet.ProtustrankaIDrugi_1">PULJKO TRANS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PULJKO TRANS društvo s ograničenom odgovornošću za prijevoz, trgovinu i usluge, OIB 70339024213, Koprivnička 5/E, 48000 Koprivnički Ivanec</izvorni_sadrzaj>
    <derivirana_varijabla naziv="DomainObject.Predmet.ProtustrankaIDrugiAdressOIB_1">PULJKO TRANS društvo s ograničenom odgovornošću za prijevoz, trgovinu i usluge, OIB 70339024213, Koprivnička 5/E,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PULJKO TRANS društvo s ograničenom odgovornošću za prijevoz, trgovinu i usluge</item>
      <item>Sudski registar</item>
      <item>Kristijan Puljko</item>
    </izvorni_sadrzaj>
    <derivirana_varijabla naziv="DomainObject.Predmet.SudioniciListNaziv_1">
      <item>Financijska agencija</item>
      <item>PULJKO TRANS društvo s ograničenom odgovornošću za prijevoz, trgovinu i usluge</item>
      <item>Sudski registar</item>
      <item>Kristijan Puljko</item>
    </derivirana_varijabla>
  </DomainObject.Predmet.SudioniciListNaziv>
  <DomainObject.Predmet.SudioniciListAdressOIB>
    <izvorni_sadrzaj>
      <item>Financijska agencija, OIB 85821130368, A. Cesarca 2,42000 Varaždin</item>
      <item>PULJKO TRANS društvo s ograničenom odgovornošću za prijevoz, trgovinu i usluge, OIB 70339024213, Koprivnička 5/E,48000 Koprivnički Ivanec</item>
      <item>Sudski registar</item>
      <item>Kristijan Puljko, OIB 43221858898, Koprivnička 5 E,48000 Koprivnički Ivanec</item>
    </izvorni_sadrzaj>
    <derivirana_varijabla naziv="DomainObject.Predmet.SudioniciListAdressOIB_1">
      <item>Financijska agencija, OIB 85821130368, A. Cesarca 2,42000 Varaždin</item>
      <item>PULJKO TRANS društvo s ograničenom odgovornošću za prijevoz, trgovinu i usluge, OIB 70339024213, Koprivnička 5/E,48000 Koprivnički Ivanec</item>
      <item>Sudski registar</item>
      <item>Kristijan Puljko, OIB 43221858898, Koprivnička 5 E,48000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79471-3DC0-49EE-8551-14C41C89E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2841</properties:Characters>
  <properties:Lines>90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2016-05-10T11:34:00Z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