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35036cf" w14:textId="35036cf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  <w:r w:rsidR="00EB43C8">
        <w:tab/>
      </w:r>
      <w:r w:rsidR="00EB43C8"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24170D">
      <w:r>
        <w:t xml:space="preserve">  </w:t>
      </w:r>
      <w:r w:rsidR="007C4DBF">
        <w:t xml:space="preserve">  </w:t>
      </w:r>
      <w:r w:rsidR="00325398">
        <w:t xml:space="preserve">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24170D">
      <w:r>
        <w:t xml:space="preserve"> </w:t>
      </w:r>
      <w:r w:rsidR="00325398">
        <w:t>Trgovački sud u Zagrebu</w:t>
      </w:r>
    </w:p>
    <w:p w:rsidR="00325398" w:rsidP="00325398" w:rsidRDefault="0024170D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ED6AA8" w:rsidP="003E5D1C" w:rsidRDefault="00325398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B514C8">
        <w:t>692</w:t>
      </w:r>
      <w:proofErr w:type="spellEnd"/>
      <w:r w:rsidR="00793E75">
        <w:t>/</w:t>
      </w:r>
      <w:proofErr w:type="spellStart"/>
      <w:r w:rsidR="00793E75">
        <w:t>201</w:t>
      </w:r>
      <w:r w:rsidR="00354479">
        <w:t>9</w:t>
      </w:r>
      <w:proofErr w:type="spellEnd"/>
      <w:r w:rsidR="00793E75">
        <w:t>,</w:t>
      </w:r>
      <w:r>
        <w:t xml:space="preserve"> temeljem odredbe čl</w:t>
      </w:r>
      <w:r w:rsidR="00F539F9">
        <w:t>.</w:t>
      </w:r>
      <w:r>
        <w:t xml:space="preserve">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 w:rsidR="00F539F9">
        <w:t xml:space="preserve"> i </w:t>
      </w:r>
      <w:proofErr w:type="spellStart"/>
      <w:r w:rsidR="00F539F9">
        <w:t>104</w:t>
      </w:r>
      <w:proofErr w:type="spellEnd"/>
      <w:r w:rsidR="00F539F9">
        <w:t>/</w:t>
      </w:r>
      <w:proofErr w:type="spellStart"/>
      <w:r w:rsidR="00F539F9">
        <w:t>17</w:t>
      </w:r>
      <w:proofErr w:type="spellEnd"/>
      <w:r>
        <w:t>)</w:t>
      </w:r>
      <w:r w:rsidR="008155EE">
        <w:t>,</w:t>
      </w:r>
      <w:r>
        <w:t xml:space="preserve"> dana </w:t>
      </w:r>
      <w:proofErr w:type="spellStart"/>
      <w:r w:rsidR="004F050D">
        <w:t>24</w:t>
      </w:r>
      <w:proofErr w:type="spellEnd"/>
      <w:r w:rsidR="00207066">
        <w:t xml:space="preserve">. </w:t>
      </w:r>
      <w:r w:rsidR="00762388">
        <w:t>srpnja</w:t>
      </w:r>
      <w:r w:rsidR="00F539F9">
        <w:t xml:space="preserve"> </w:t>
      </w:r>
      <w:proofErr w:type="spellStart"/>
      <w:r w:rsidR="00F539F9">
        <w:t>2019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Pr="003E5D1C" w:rsidR="007C4DBF" w:rsidP="003E5D1C" w:rsidRDefault="007C4DBF">
      <w:pPr>
        <w:jc w:val="both"/>
        <w:rPr>
          <w:sz w:val="40"/>
          <w:szCs w:val="40"/>
        </w:rPr>
      </w:pPr>
    </w:p>
    <w:p w:rsidRPr="003E5D1C" w:rsidR="00325398" w:rsidP="00325398" w:rsidRDefault="00325398">
      <w:pPr>
        <w:jc w:val="center"/>
      </w:pPr>
      <w:r w:rsidRPr="003E5D1C">
        <w:t>O G L A S</w:t>
      </w:r>
    </w:p>
    <w:p w:rsidRPr="001F6933" w:rsidR="00325398" w:rsidP="00325398" w:rsidRDefault="00325398">
      <w:pPr>
        <w:rPr>
          <w:b/>
        </w:rPr>
      </w:pPr>
    </w:p>
    <w:p w:rsidR="00A16847" w:rsidP="00A16847" w:rsidRDefault="003E5D1C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proofErr w:type="spellStart"/>
      <w:r w:rsidRPr="00447AFB" w:rsidR="00B514C8">
        <w:t>PERFECTUS</w:t>
      </w:r>
      <w:proofErr w:type="spellEnd"/>
      <w:r w:rsidRPr="00447AFB" w:rsidR="00B514C8">
        <w:t xml:space="preserve"> PRODAJA j.d.o.o. u likvidaciji</w:t>
      </w:r>
      <w:r w:rsidR="00B514C8">
        <w:t xml:space="preserve"> Odra Sisačka</w:t>
      </w:r>
      <w:r w:rsidRPr="00DD31F6" w:rsidR="00B514C8">
        <w:t xml:space="preserve">, </w:t>
      </w:r>
      <w:r w:rsidR="00B514C8">
        <w:t xml:space="preserve">Sisak, </w:t>
      </w:r>
      <w:r w:rsidRPr="006C3F68" w:rsidR="00B514C8">
        <w:t>II desni odvojak 1/</w:t>
      </w:r>
      <w:r w:rsidR="00B514C8">
        <w:t>A</w:t>
      </w:r>
      <w:r w:rsidRPr="00DD31F6" w:rsidR="00B514C8">
        <w:t xml:space="preserve">, </w:t>
      </w:r>
      <w:proofErr w:type="spellStart"/>
      <w:r w:rsidRPr="00DD31F6" w:rsidR="00B514C8">
        <w:t>OIB</w:t>
      </w:r>
      <w:proofErr w:type="spellEnd"/>
      <w:r w:rsidRPr="00DD31F6" w:rsidR="00B514C8">
        <w:t xml:space="preserve">: </w:t>
      </w:r>
      <w:proofErr w:type="spellStart"/>
      <w:r w:rsidRPr="006C3F68" w:rsidR="00B514C8">
        <w:t>43028521063</w:t>
      </w:r>
      <w:proofErr w:type="spellEnd"/>
      <w:r w:rsidR="004B104A">
        <w:t>.</w:t>
      </w:r>
    </w:p>
    <w:p w:rsidR="00001405" w:rsidP="00A16847" w:rsidRDefault="00001405">
      <w:pPr>
        <w:jc w:val="both"/>
      </w:pPr>
    </w:p>
    <w:p w:rsidR="00AC4528" w:rsidP="00A16847" w:rsidRDefault="003E5D1C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563157">
        <w:t>8</w:t>
      </w:r>
      <w:r w:rsidR="00207066">
        <w:t>.</w:t>
      </w:r>
      <w:r w:rsidR="00563157">
        <w:t>878</w:t>
      </w:r>
      <w:proofErr w:type="spellEnd"/>
      <w:r w:rsidR="00207066">
        <w:t>,</w:t>
      </w:r>
      <w:proofErr w:type="spellStart"/>
      <w:r w:rsidR="00563157">
        <w:t>30</w:t>
      </w:r>
      <w:proofErr w:type="spellEnd"/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94398F">
        <w:t>a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3E5D1C" w:rsidRDefault="003E5D1C">
      <w:pPr>
        <w:jc w:val="both"/>
      </w:pPr>
      <w:r>
        <w:t>III</w:t>
      </w:r>
      <w:r>
        <w:tab/>
      </w:r>
      <w:r w:rsidRPr="008D4A97" w:rsidR="00D66226">
        <w:t xml:space="preserve">Pozivaju se </w:t>
      </w:r>
      <w:r w:rsidR="00D66226">
        <w:t>osobe ovlaštene za zastupanje dužnika po zakonu</w:t>
      </w:r>
      <w:r w:rsidRPr="00096501" w:rsidR="00D66226">
        <w:t xml:space="preserve"> u roku</w:t>
      </w:r>
      <w:r w:rsidR="00413F4C">
        <w:t xml:space="preserve"> </w:t>
      </w:r>
      <w:proofErr w:type="spellStart"/>
      <w:r w:rsidRPr="00096501" w:rsidR="00D66226">
        <w:t>15</w:t>
      </w:r>
      <w:proofErr w:type="spellEnd"/>
      <w:r w:rsidRPr="00096501" w:rsidR="00D66226">
        <w:t xml:space="preserve"> dana od</w:t>
      </w:r>
      <w:r w:rsidRPr="008D4A97" w:rsidR="00D66226">
        <w:t xml:space="preserve"> dana </w:t>
      </w:r>
      <w:r w:rsidR="00D66226"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 w:rsidR="00D66226">
        <w:t xml:space="preserve"> podnijeti sudu </w:t>
      </w:r>
      <w:r w:rsidRPr="00EA24D4" w:rsidR="00D66226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3E5D1C" w:rsidRDefault="003E5D1C">
      <w:pPr>
        <w:jc w:val="both"/>
      </w:pPr>
      <w:r>
        <w:t>IV</w:t>
      </w:r>
      <w:r>
        <w:tab/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="00D01B78" w:rsidP="00D01B78" w:rsidRDefault="00D01B78">
      <w:pPr>
        <w:pStyle w:val="Odlomakpopisa"/>
      </w:pPr>
    </w:p>
    <w:p w:rsidR="003E5D1C" w:rsidP="003E5D1C" w:rsidRDefault="003E5D1C">
      <w:pPr>
        <w:jc w:val="both"/>
      </w:pPr>
      <w:r>
        <w:t>V</w:t>
      </w:r>
      <w:r>
        <w:tab/>
      </w:r>
      <w:r w:rsidR="001F6933">
        <w:t>UPOZORENJE:</w:t>
      </w:r>
    </w:p>
    <w:p w:rsidR="00F034D3" w:rsidP="003E5D1C" w:rsidRDefault="00D01B78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3E5D1C" w:rsidRDefault="00D01B78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191CD3" w:rsidRDefault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proofErr w:type="spellStart"/>
      <w:r w:rsidR="004F050D">
        <w:t>24</w:t>
      </w:r>
      <w:proofErr w:type="spellEnd"/>
      <w:r w:rsidR="00207066">
        <w:t xml:space="preserve">. </w:t>
      </w:r>
      <w:r w:rsidR="00762388">
        <w:t>srpnja</w:t>
      </w:r>
      <w:r w:rsidR="00735E76">
        <w:t xml:space="preserve"> </w:t>
      </w:r>
      <w:proofErr w:type="spellStart"/>
      <w:r w:rsidR="00191CD3">
        <w:t>2019</w:t>
      </w:r>
      <w:proofErr w:type="spellEnd"/>
      <w:r w:rsidR="00191CD3">
        <w:t>.</w:t>
      </w:r>
    </w:p>
    <w:p w:rsidR="00325398" w:rsidP="00325398" w:rsidRDefault="00325398">
      <w:pPr>
        <w:jc w:val="right"/>
      </w:pPr>
      <w:r>
        <w:t xml:space="preserve">        </w:t>
      </w:r>
      <w:r w:rsidR="001D3860">
        <w:t>Sudac</w:t>
      </w:r>
    </w:p>
    <w:p w:rsidR="00572798" w:rsidP="00572798" w:rsidRDefault="003253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="0030642E" w:rsidP="0030642E" w:rsidRDefault="0030642E"/>
    <w:sectPr w:rsidR="0030642E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01405"/>
    <w:rsid w:val="00020BF9"/>
    <w:rsid w:val="000C451E"/>
    <w:rsid w:val="000D5237"/>
    <w:rsid w:val="001070EC"/>
    <w:rsid w:val="00114EAD"/>
    <w:rsid w:val="00185571"/>
    <w:rsid w:val="00191CD3"/>
    <w:rsid w:val="001D3860"/>
    <w:rsid w:val="001E50FB"/>
    <w:rsid w:val="001F6933"/>
    <w:rsid w:val="0020414A"/>
    <w:rsid w:val="00207066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30E8"/>
    <w:rsid w:val="00325398"/>
    <w:rsid w:val="00345D06"/>
    <w:rsid w:val="003538DF"/>
    <w:rsid w:val="00354479"/>
    <w:rsid w:val="0038246E"/>
    <w:rsid w:val="003876CE"/>
    <w:rsid w:val="003D35F9"/>
    <w:rsid w:val="003E3A15"/>
    <w:rsid w:val="003E5D1C"/>
    <w:rsid w:val="00412D6C"/>
    <w:rsid w:val="00413F4C"/>
    <w:rsid w:val="0045436B"/>
    <w:rsid w:val="0049159A"/>
    <w:rsid w:val="004A1E27"/>
    <w:rsid w:val="004B104A"/>
    <w:rsid w:val="004B337A"/>
    <w:rsid w:val="004F050D"/>
    <w:rsid w:val="004F3962"/>
    <w:rsid w:val="004F5757"/>
    <w:rsid w:val="0053446F"/>
    <w:rsid w:val="00551246"/>
    <w:rsid w:val="00563157"/>
    <w:rsid w:val="00566192"/>
    <w:rsid w:val="00572798"/>
    <w:rsid w:val="00590AEF"/>
    <w:rsid w:val="00591994"/>
    <w:rsid w:val="005A0039"/>
    <w:rsid w:val="005D476D"/>
    <w:rsid w:val="005D4DDE"/>
    <w:rsid w:val="005E246E"/>
    <w:rsid w:val="005E4AB8"/>
    <w:rsid w:val="005F0073"/>
    <w:rsid w:val="005F4627"/>
    <w:rsid w:val="00627F6A"/>
    <w:rsid w:val="00657B8E"/>
    <w:rsid w:val="006A1BC5"/>
    <w:rsid w:val="006A3247"/>
    <w:rsid w:val="006B3597"/>
    <w:rsid w:val="0071699D"/>
    <w:rsid w:val="00735E76"/>
    <w:rsid w:val="00737E72"/>
    <w:rsid w:val="00762388"/>
    <w:rsid w:val="00784928"/>
    <w:rsid w:val="00790F6F"/>
    <w:rsid w:val="00793E75"/>
    <w:rsid w:val="007B5AFD"/>
    <w:rsid w:val="007C4DBF"/>
    <w:rsid w:val="007D5A5D"/>
    <w:rsid w:val="008155EE"/>
    <w:rsid w:val="00827025"/>
    <w:rsid w:val="008333B9"/>
    <w:rsid w:val="008613BD"/>
    <w:rsid w:val="00863025"/>
    <w:rsid w:val="00871F01"/>
    <w:rsid w:val="00920CA0"/>
    <w:rsid w:val="009419D8"/>
    <w:rsid w:val="0094398F"/>
    <w:rsid w:val="009508F6"/>
    <w:rsid w:val="009A43C5"/>
    <w:rsid w:val="009E670D"/>
    <w:rsid w:val="00A16847"/>
    <w:rsid w:val="00A71431"/>
    <w:rsid w:val="00A72966"/>
    <w:rsid w:val="00A93F6A"/>
    <w:rsid w:val="00AC4528"/>
    <w:rsid w:val="00AD027A"/>
    <w:rsid w:val="00AE78E0"/>
    <w:rsid w:val="00B455B8"/>
    <w:rsid w:val="00B514C8"/>
    <w:rsid w:val="00B56F3A"/>
    <w:rsid w:val="00B82F18"/>
    <w:rsid w:val="00B834FE"/>
    <w:rsid w:val="00BA57A1"/>
    <w:rsid w:val="00BC44BC"/>
    <w:rsid w:val="00BC61FE"/>
    <w:rsid w:val="00BF439E"/>
    <w:rsid w:val="00C14DC8"/>
    <w:rsid w:val="00C52442"/>
    <w:rsid w:val="00C82F2D"/>
    <w:rsid w:val="00C836B9"/>
    <w:rsid w:val="00C95879"/>
    <w:rsid w:val="00C958E9"/>
    <w:rsid w:val="00CE7362"/>
    <w:rsid w:val="00CF10AB"/>
    <w:rsid w:val="00D01B78"/>
    <w:rsid w:val="00D64A8A"/>
    <w:rsid w:val="00D66226"/>
    <w:rsid w:val="00D66626"/>
    <w:rsid w:val="00D83801"/>
    <w:rsid w:val="00DD6EDA"/>
    <w:rsid w:val="00E25FC0"/>
    <w:rsid w:val="00E420A1"/>
    <w:rsid w:val="00EB43C8"/>
    <w:rsid w:val="00EC1B80"/>
    <w:rsid w:val="00EC3302"/>
    <w:rsid w:val="00ED6AA8"/>
    <w:rsid w:val="00F034D3"/>
    <w:rsid w:val="00F13E76"/>
    <w:rsid w:val="00F539F9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F050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F050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F050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F050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F050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5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5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5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5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5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St-692/2019</izvorni_sadrzaj>
    <derivirana_varijabla naziv="DomainObject.Predmet.OznakaBroj_1">St-692/2019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PERFECTUS PRODAJA jednostavno društvo s ograničenom odgovornošću za trgovinu i usluge u likvidaciji</izvorni_sadrzaj>
    <derivirana_varijabla naziv="DomainObject.Predmet.ProtustrankaFormated_1">  PERFECTUS PRODAJA jednostavno društvo s ograničenom odgovornošću za trgovinu i usluge u likvidaciji</derivirana_varijabla>
  </DomainObject.Predmet.ProtustrankaFormated>
  <DomainObject.Predmet.ProtustrankaFormatedOIB>
    <izvorni_sadrzaj>  PERFECTUS PRODAJA jednostavno društvo s ograničenom odgovornošću za trgovinu i usluge u likvidaciji, OIB 43028521063</izvorni_sadrzaj>
    <derivirana_varijabla naziv="DomainObject.Predmet.ProtustrankaFormatedOIB_1">  PERFECTUS PRODAJA jednostavno društvo s ograničenom odgovornošću za trgovinu i usluge u likvidaciji, OIB 43028521063</derivirana_varijabla>
  </DomainObject.Predmet.ProtustrankaFormatedOIB>
  <DomainObject.Predmet.ProtustrankaFormatedWithAdress>
    <izvorni_sadrzaj> PERFECTUS PRODAJA jednostavno društvo s ograničenom odgovornošću za trgovinu i usluge u likvidaciji, II desni odvojak 1/A, 44000 Odra Sisačka</izvorni_sadrzaj>
    <derivirana_varijabla naziv="DomainObject.Predmet.ProtustrankaFormatedWithAdress_1"> PERFECTUS PRODAJA jednostavno društvo s ograničenom odgovornošću za trgovinu i usluge u likvidaciji, II desni odvojak 1/A, 44000 Odra Sisačka</derivirana_varijabla>
  </DomainObject.Predmet.ProtustrankaFormatedWithAdress>
  <DomainObject.Predmet.ProtustrankaFormatedWithAdressOIB>
    <izvorni_sadrzaj> PERFECTUS PRODAJA jednostavno društvo s ograničenom odgovornošću za trgovinu i usluge u likvidaciji, OIB 43028521063, II desni odvojak 1/A, 44000 Odra Sisačka</izvorni_sadrzaj>
    <derivirana_varijabla naziv="DomainObject.Predmet.ProtustrankaFormatedWithAdressOIB_1"> PERFECTUS PRODAJA jednostavno društvo s ograničenom odgovornošću za trgovinu i usluge u likvidaciji, OIB 43028521063, II desni odvojak 1/A, 44000 Odra Sisačka</derivirana_varijabla>
  </DomainObject.Predmet.ProtustrankaFormatedWithAdressOIB>
  <DomainObject.Predmet.ProtustrankaWithAdress>
    <izvorni_sadrzaj>PERFECTUS PRODAJA jednostavno društvo s ograničenom odgovornošću za trgovinu i usluge u likvidaciji II desni odvojak 1/A, 44000 Odra Sisačka</izvorni_sadrzaj>
    <derivirana_varijabla naziv="DomainObject.Predmet.ProtustrankaWithAdress_1">PERFECTUS PRODAJA jednostavno društvo s ograničenom odgovornošću za trgovinu i usluge u likvidaciji II desni odvojak 1/A, 44000 Odra Sisačka</derivirana_varijabla>
  </DomainObject.Predmet.ProtustrankaWithAdress>
  <DomainObject.Predmet.ProtustrankaWithAdressOIB>
    <izvorni_sadrzaj>PERFECTUS PRODAJA jednostavno društvo s ograničenom odgovornošću za trgovinu i usluge u likvidaciji, OIB 43028521063, II desni odvojak 1/A, 44000 Odra Sisačka</izvorni_sadrzaj>
    <derivirana_varijabla naziv="DomainObject.Predmet.ProtustrankaWithAdressOIB_1">PERFECTUS PRODAJA jednostavno društvo s ograničenom odgovornošću za trgovinu i usluge u likvidaciji, OIB 43028521063, II desni odvojak 1/A, 44000 Odra Sisačka</derivirana_varijabla>
  </DomainObject.Predmet.ProtustrankaWithAdressOIB>
  <DomainObject.Predmet.ProtustrankaNazivFormated>
    <izvorni_sadrzaj>PERFECTUS PRODAJA jednostavno društvo s ograničenom odgovornošću za trgovinu i usluge u likvidaciji</izvorni_sadrzaj>
    <derivirana_varijabla naziv="DomainObject.Predmet.ProtustrankaNazivFormated_1">PERFECTUS PRODAJA jednostavno društvo s ograničenom odgovornošću za trgovinu i usluge u likvidaciji</derivirana_varijabla>
  </DomainObject.Predmet.ProtustrankaNazivFormated>
  <DomainObject.Predmet.ProtustrankaNazivFormatedOIB>
    <izvorni_sadrzaj>PERFECTUS PRODAJA jednostavno društvo s ograničenom odgovornošću za trgovinu i usluge u likvidaciji, OIB 43028521063</izvorni_sadrzaj>
    <derivirana_varijabla naziv="DomainObject.Predmet.ProtustrankaNazivFormatedOIB_1">PERFECTUS PRODAJA jednostavno društvo s ograničenom odgovornošću za trgovinu i usluge u likvidaciji, OIB 43028521063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69</izvorni_sadrzaj>
    <derivirana_varijabla naziv="DomainObject.Predmet.Referada.Prostorija.Naziv_1">Soba DZ III 69</derivirana_varijabla>
  </DomainObject.Predmet.Referada.Prostorija.Naziv>
  <DomainObject.Predmet.Referada.Prostorija.Oznaka>
    <izvorni_sadrzaj>DZ III 69</izvorni_sadrzaj>
    <derivirana_varijabla naziv="DomainObject.Predmet.Referada.Prostorija.Oznaka_1">DZ III 69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Jurman</izvorni_sadrzaj>
    <derivirana_varijabla naziv="DomainObject.Predmet.Zapisnicar_1">Marijana Jurman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PERFECTUS PRODAJA jednostavno društvo s ograničenom odgovornošću za trgovinu i usluge u likvidaciji</item>
    </izvorni_sadrzaj>
    <derivirana_varijabla naziv="DomainObject.Predmet.ProtuStrankaListFormated_1">
      <item>PERFECTUS PRODAJA jednostavno društvo s ograničenom odgovornošću za trgovinu i usluge u likvidaciji</item>
    </derivirana_varijabla>
  </DomainObject.Predmet.ProtuStrankaListFormated>
  <DomainObject.Predmet.ProtuStrankaListFormatedOIB>
    <izvorni_sadrzaj>
      <item>PERFECTUS PRODAJA jednostavno društvo s ograničenom odgovornošću za trgovinu i usluge u likvidaciji, OIB 43028521063</item>
    </izvorni_sadrzaj>
    <derivirana_varijabla naziv="DomainObject.Predmet.ProtuStrankaListFormatedOIB_1">
      <item>PERFECTUS PRODAJA jednostavno društvo s ograničenom odgovornošću za trgovinu i usluge u likvidaciji, OIB 43028521063</item>
    </derivirana_varijabla>
  </DomainObject.Predmet.ProtuStrankaListFormatedOIB>
  <DomainObject.Predmet.ProtuStrankaListFormatedWithAdress>
    <izvorni_sadrzaj>
      <item>PERFECTUS PRODAJA jednostavno društvo s ograničenom odgovornošću za trgovinu i usluge u likvidaciji, II desni odvojak 1/A, 44000 Odra Sisačka</item>
    </izvorni_sadrzaj>
    <derivirana_varijabla naziv="DomainObject.Predmet.ProtuStrankaListFormatedWithAdress_1">
      <item>PERFECTUS PRODAJA jednostavno društvo s ograničenom odgovornošću za trgovinu i usluge u likvidaciji, II desni odvojak 1/A, 44000 Odra Sisačka</item>
    </derivirana_varijabla>
  </DomainObject.Predmet.ProtuStrankaListFormatedWithAdress>
  <DomainObject.Predmet.ProtuStrankaListFormatedWithAdressOIB>
    <izvorni_sadrzaj>
      <item>PERFECTUS PRODAJA jednostavno društvo s ograničenom odgovornošću za trgovinu i usluge u likvidaciji, OIB 43028521063, II desni odvojak 1/A, 44000 Odra Sisačka</item>
    </izvorni_sadrzaj>
    <derivirana_varijabla naziv="DomainObject.Predmet.ProtuStrankaListFormatedWithAdressOIB_1">
      <item>PERFECTUS PRODAJA jednostavno društvo s ograničenom odgovornošću za trgovinu i usluge u likvidaciji, OIB 43028521063, II desni odvojak 1/A, 44000 Odra Sisačka</item>
    </derivirana_varijabla>
  </DomainObject.Predmet.ProtuStrankaListFormatedWithAdressOIB>
  <DomainObject.Predmet.ProtuStrankaListNazivFormated>
    <izvorni_sadrzaj>
      <item>PERFECTUS PRODAJA jednostavno društvo s ograničenom odgovornošću za trgovinu i usluge u likvidaciji</item>
    </izvorni_sadrzaj>
    <derivirana_varijabla naziv="DomainObject.Predmet.ProtuStrankaListNazivFormated_1">
      <item>PERFECTUS PRODAJA jednostavno društvo s ograničenom odgovornošću za trgovinu i usluge u likvidaciji</item>
    </derivirana_varijabla>
  </DomainObject.Predmet.ProtuStrankaListNazivFormated>
  <DomainObject.Predmet.ProtuStrankaListNazivFormatedOIB>
    <izvorni_sadrzaj>
      <item>PERFECTUS PRODAJA jednostavno društvo s ograničenom odgovornošću za trgovinu i usluge u likvidaciji, OIB 43028521063</item>
    </izvorni_sadrzaj>
    <derivirana_varijabla naziv="DomainObject.Predmet.ProtuStrankaListNazivFormatedOIB_1">
      <item>PERFECTUS PRODAJA jednostavno društvo s ograničenom odgovornošću za trgovinu i usluge u likvidaciji, OIB 43028521063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PERFECTUS PRODAJA jednostavno društvo s ograničenom odgovornošću za trgovinu i usluge u likvidaciji</izvorni_sadrzaj>
    <derivirana_varijabla naziv="DomainObject.Predmet.ProtustrankaIDrugi_1">PERFECTUS PRODAJA jednostavno društvo s ograničenom odgovornošću za trgovinu i usluge u likvidaciji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PERFECTUS PRODAJA jednostavno društvo s ograničenom odgovornošću za trgovinu i usluge u likvidaciji, OIB 43028521063, II desni odvojak 1/A, 44000 Odra Sisačka</izvorni_sadrzaj>
    <derivirana_varijabla naziv="DomainObject.Predmet.ProtustrankaIDrugiAdressOIB_1">PERFECTUS PRODAJA jednostavno društvo s ograničenom odgovornošću za trgovinu i usluge u likvidaciji, OIB 43028521063, II desni odvojak 1/A, 44000 Odra Sisačka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PERFECTUS PRODAJA jednostavno društvo s ograničenom odgovornošću za trgovinu i usluge u likvidaciji</item>
    </izvorni_sadrzaj>
    <derivirana_varijabla naziv="DomainObject.Predmet.SudioniciListNaziv_1">
      <item>FINA Regionalni centar Zagreb</item>
      <item>PERFECTUS PRODAJA jednostavno društvo s ograničenom odgovornošću za trgovinu i usluge u likvidaciji</item>
    </derivirana_varijabla>
  </DomainObject.Predmet.SudioniciListNaziv>
  <DomainObject.Predmet.SudioniciListAdressOIB>
    <izvorni_sadrzaj>
      <item>FINA Regionalni centar Zagreb, OIB 85821130368, Trg svibanjskih žrtava 1995.1,10000 Zagreb</item>
      <item>PERFECTUS PRODAJA jednostavno društvo s ograničenom odgovornošću za trgovinu i usluge u likvidaciji, OIB 43028521063, II desni odvojak 1/A,44000 Odra Sisačka</item>
    </izvorni_sadrzaj>
    <derivirana_varijabla naziv="DomainObject.Predmet.SudioniciListAdressOIB_1">
      <item>FINA Regionalni centar Zagreb, OIB 85821130368, Trg svibanjskih žrtava 1995.1,10000 Zagreb</item>
      <item>PERFECTUS PRODAJA jednostavno društvo s ograničenom odgovornošću za trgovinu i usluge u likvidaciji, OIB 43028521063, II desni odvojak 1/A,44000 Odra Sisačka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43028521063</item>
    </izvorni_sadrzaj>
    <derivirana_varijabla naziv="DomainObject.Predmet.SudioniciListNazivOIB_1">
      <item>, OIB 85821130368</item>
      <item>, OIB 43028521063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241</properties:Words>
  <properties:Characters>1313</properties:Characters>
  <properties:Lines>40</properties:Lines>
  <properties:Paragraphs>15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2019-07-22T08:48:00Z</dcterms:created>
  <dc:creator>ilukac</dc:creator>
  <cp:lastModifiedBy>Marijana Jurman</cp:lastModifiedBy>
  <cp:lastPrinted>2019-07-24T11:35:00Z</cp:lastPrinted>
  <dcterms:modified xmlns:xsi="http://www.w3.org/2001/XMLSchema-instance" xsi:type="dcterms:W3CDTF">2019-07-24T11:35:00Z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skraćeni.docx)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