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ee00" w14:paraId="0afee0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53363">
        <w:t>4777</w:t>
      </w:r>
      <w:r>
        <w:t>/2015</w:t>
      </w:r>
      <w:r w:rsidR="00C36E3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53363">
        <w:t xml:space="preserve">NOVAK UGOSTITELJSTVO d.o.o., Josipa Zorića 58, Dugo Selo, OIB: </w:t>
      </w:r>
      <w:r w:rsidR="00E53363" w:rsidRPr="009A6361">
        <w:t>54265126575</w:t>
      </w:r>
      <w:r>
        <w:t xml:space="preserve">, dana  </w:t>
      </w:r>
      <w:r w:rsidR="00A84CD6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53363">
        <w:t xml:space="preserve">NOVAK UGOSTITELJSTVO d.o.o., Josipa Zorića 58, Dugo Selo, OIB: </w:t>
      </w:r>
      <w:r w:rsidR="00E53363" w:rsidRPr="009A6361">
        <w:t>54265126575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84CD6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84CD6">
        <w:t xml:space="preserve">jnog upravitelja imenuje se STJEPAN LOVIĆ iz Zagreba, Preradovićeva 13, OIB: </w:t>
      </w:r>
      <w:r w:rsidR="00A84CD6" w:rsidRPr="00527D99">
        <w:t>25964288839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53363">
        <w:t xml:space="preserve">NOVAK UGOSTITELJSTVO d.o.o., Josipa Zorića 58, Dugo Selo, OIB: </w:t>
      </w:r>
      <w:r w:rsidR="00E53363" w:rsidRPr="009A6361">
        <w:t>54265126575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A84CD6">
        <w:t>29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36E3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C36E32" w:rsidP="00C36E32" w:rsidR="00C36E32">
      <w:pPr>
        <w:pStyle w:val="Bezproreda"/>
        <w:jc w:val="right"/>
      </w:pPr>
      <w:r>
        <w:t>Za točnost otpravka-ovlašteni službenik:</w:t>
      </w:r>
    </w:p>
    <w:p w:rsidRDefault="00C36E32" w:rsidP="00C36E32" w:rsidR="00C36E32">
      <w:pPr>
        <w:pStyle w:val="Bezproreda"/>
        <w:jc w:val="right"/>
      </w:pPr>
      <w:r>
        <w:t xml:space="preserve">Tanja Štraubert </w:t>
      </w:r>
    </w:p>
    <w:sectPr w:rsidSect="00EF1FD3" w:rsidR="00C36E3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1A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53363">
          <w:t>4777/2015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C6405"/>
    <w:rsid w:val="001371FB"/>
    <w:rsid w:val="001B22F8"/>
    <w:rsid w:val="003A3366"/>
    <w:rsid w:val="004E266D"/>
    <w:rsid w:val="00532729"/>
    <w:rsid w:val="00677951"/>
    <w:rsid w:val="007201AB"/>
    <w:rsid w:val="00A84CD6"/>
    <w:rsid w:val="00AA7B27"/>
    <w:rsid w:val="00AE11D4"/>
    <w:rsid w:val="00BB210D"/>
    <w:rsid w:val="00BC1874"/>
    <w:rsid w:val="00C136F3"/>
    <w:rsid w:val="00C36E32"/>
    <w:rsid w:val="00DC0AA2"/>
    <w:rsid w:val="00DE059B"/>
    <w:rsid w:val="00DF1FFF"/>
    <w:rsid w:val="00E53363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36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36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4777</izvorni_sadrzaj>
    <derivirana_varijabla naziv="DomainObject.Predmet.Broj_1">4777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St-4777/2015</izvorni_sadrzaj>
    <derivirana_varijabla naziv="DomainObject.Predmet.OznakaBroj_1">St-4777/2015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UGOSTITELJSTVO d.o.o. zastupanog po punomoćniku Luka Novak</izvorni_sadrzaj>
    <derivirana_varijabla naziv="DomainObject.Predmet.ProtustrankaFormated_1">  NOVAK UGOSTITELJSTVO d.o.o. zastupanog po punomoćniku Luka Novak</derivirana_varijabla>
  </DomainObject.Predmet.ProtustrankaFormated>
  <DomainObject.Predmet.ProtustrankaFormatedOIB>
    <izvorni_sadrzaj>  NOVAK UGOSTITELJSTVO d.o.o., OIB 54265126575 zastupanog po punomoćniku Luka Novak</izvorni_sadrzaj>
    <derivirana_varijabla naziv="DomainObject.Predmet.ProtustrankaFormatedOIB_1">  NOVAK UGOSTITELJSTVO d.o.o., OIB 54265126575 zastupanog po punomoćniku Luka Novak</derivirana_varijabla>
  </DomainObject.Predmet.ProtustrankaFormatedOIB>
  <DomainObject.Predmet.ProtustrankaFormatedWithAdress>
    <izvorni_sadrzaj> NOVAK UGOSTITELJSTVO d.o.o., Josipa Zorića 58, 10370 Dugo Selo zastupanog po punomoćniku Luka Novak</izvorni_sadrzaj>
    <derivirana_varijabla naziv="DomainObject.Predmet.ProtustrankaFormatedWithAdress_1"> NOVAK UGOSTITELJSTVO d.o.o., Josipa Zorića 58, 10370 Dugo Selo zastupanog po punomoćniku Luka Novak</derivirana_varijabla>
  </DomainObject.Predmet.ProtustrankaFormatedWithAdress>
  <DomainObject.Predmet.ProtustrankaFormatedWithAdressOIB>
    <izvorni_sadrzaj> NOVAK UGOSTITELJSTVO d.o.o., OIB 54265126575, Josipa Zorića 58, 10370 Dugo Selo zastupanog po punomoćniku Luka Novak</izvorni_sadrzaj>
    <derivirana_varijabla naziv="DomainObject.Predmet.ProtustrankaFormatedWithAdressOIB_1"> NOVAK UGOSTITELJSTVO d.o.o., OIB 54265126575, Josipa Zorića 58, 10370 Dugo Selo zastupanog po punomoćniku Luka Novak</derivirana_varijabla>
  </DomainObject.Predmet.ProtustrankaFormatedWithAdressOIB>
  <DomainObject.Predmet.ProtustrankaWithAdress>
    <izvorni_sadrzaj>NOVAK UGOSTITELJSTVO d.o.o. Josipa Zorića 58, 10370 Dugo Selo</izvorni_sadrzaj>
    <derivirana_varijabla naziv="DomainObject.Predmet.ProtustrankaWithAdress_1">NOVAK UGOSTITELJSTVO d.o.o. Josipa Zorića 58, 10370 Dugo Selo</derivirana_varijabla>
  </DomainObject.Predmet.ProtustrankaWithAdress>
  <DomainObject.Predmet.ProtustrankaWithAdressOIB>
    <izvorni_sadrzaj>NOVAK UGOSTITELJSTVO d.o.o., OIB 54265126575, Josipa Zorića 58, 10370 Dugo Selo</izvorni_sadrzaj>
    <derivirana_varijabla naziv="DomainObject.Predmet.ProtustrankaWithAdressOIB_1">NOVAK UGOSTITELJSTVO d.o.o., OIB 54265126575, Josipa Zorića 58, 10370 Dugo Selo</derivirana_varijabla>
  </DomainObject.Predmet.ProtustrankaWithAdressOIB>
  <DomainObject.Predmet.ProtustrankaNazivFormated>
    <izvorni_sadrzaj>NOVAK UGOSTITELJSTVO d.o.o.</izvorni_sadrzaj>
    <derivirana_varijabla naziv="DomainObject.Predmet.ProtustrankaNazivFormated_1">NOVAK UGOSTITELJSTVO d.o.o.</derivirana_varijabla>
  </DomainObject.Predmet.ProtustrankaNazivFormated>
  <DomainObject.Predmet.ProtustrankaNazivFormatedOIB>
    <izvorni_sadrzaj>NOVAK UGOSTITELJSTVO d.o.o., OIB 54265126575</izvorni_sadrzaj>
    <derivirana_varijabla naziv="DomainObject.Predmet.ProtustrankaNazivFormatedOIB_1">NOVAK UGOSTITELJSTVO d.o.o., OIB 54265126575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UGOSTITELJSTVO d.o.o. zastupanog po punomoćniku Luka Novak</item>
    </izvorni_sadrzaj>
    <derivirana_varijabla naziv="DomainObject.Predmet.ProtuStrankaListFormated_1">
      <item>NOVAK UGOSTITELJSTVO d.o.o. zastupanog po punomoćniku Luka Novak</item>
    </derivirana_varijabla>
  </DomainObject.Predmet.ProtuStrankaListFormated>
  <DomainObject.Predmet.ProtuStrankaListFormatedOIB>
    <izvorni_sadrzaj>
      <item>NOVAK UGOSTITELJSTVO d.o.o., OIB 54265126575 zastupanog po punomoćniku Luka Novak</item>
    </izvorni_sadrzaj>
    <derivirana_varijabla naziv="DomainObject.Predmet.ProtuStrankaListFormatedOIB_1">
      <item>NOVAK UGOSTITELJSTVO d.o.o., OIB 54265126575 zastupanog po punomoćniku Luka Novak</item>
    </derivirana_varijabla>
  </DomainObject.Predmet.ProtuStrankaListFormatedOIB>
  <DomainObject.Predmet.ProtuStrankaListFormatedWithAdress>
    <izvorni_sadrzaj>
      <item>NOVAK UGOSTITELJSTVO d.o.o., Josipa Zorića 58, 10370 Dugo Selo zastupanog po punomoćniku Luka Novak</item>
    </izvorni_sadrzaj>
    <derivirana_varijabla naziv="DomainObject.Predmet.ProtuStrankaListFormatedWithAdress_1">
      <item>NOVAK UGOSTITELJSTVO d.o.o., Josipa Zorića 58, 10370 Dugo Selo zastupanog po punomoćniku Luka Novak</item>
    </derivirana_varijabla>
  </DomainObject.Predmet.ProtuStrankaListFormatedWithAdress>
  <DomainObject.Predmet.ProtuStrankaListFormatedWithAdressOIB>
    <izvorni_sadrzaj>
      <item>NOVAK UGOSTITELJSTVO d.o.o., OIB 54265126575, Josipa Zorića 58, 10370 Dugo Selo zastupanog po punomoćniku Luka Novak</item>
    </izvorni_sadrzaj>
    <derivirana_varijabla naziv="DomainObject.Predmet.ProtuStrankaListFormatedWithAdressOIB_1">
      <item>NOVAK UGOSTITELJSTVO d.o.o., OIB 54265126575, Josipa Zorića 58, 10370 Dugo Selo zastupanog po punomoćniku Luka Novak</item>
    </derivirana_varijabla>
  </DomainObject.Predmet.ProtuStrankaListFormatedWithAdressOIB>
  <DomainObject.Predmet.ProtuStrankaListNazivFormated>
    <izvorni_sadrzaj>
      <item>NOVAK UGOSTITELJSTVO d.o.o.</item>
    </izvorni_sadrzaj>
    <derivirana_varijabla naziv="DomainObject.Predmet.ProtuStrankaListNazivFormated_1">
      <item>NOVAK UGOSTITELJSTVO d.o.o.</item>
    </derivirana_varijabla>
  </DomainObject.Predmet.ProtuStrankaListNazivFormated>
  <DomainObject.Predmet.ProtuStrankaListNazivFormatedOIB>
    <izvorni_sadrzaj>
      <item>NOVAK UGOSTITELJSTVO d.o.o., OIB 54265126575</item>
    </izvorni_sadrzaj>
    <derivirana_varijabla naziv="DomainObject.Predmet.ProtuStrankaListNazivFormatedOIB_1">
      <item>NOVAK UGOSTITELJSTVO d.o.o., OIB 54265126575</item>
    </derivirana_varijabla>
  </DomainObject.Predmet.ProtuStrankaListNazivFormatedOIB>
  <DomainObject.Predmet.OstaliListFormated>
    <izvorni_sadrzaj>
      <item>Stjepan Lović</item>
      <item>Luka Novak punomoćnik sudionika u postupku NOVAK UGOSTITELJSTVO d.o.o.</item>
    </izvorni_sadrzaj>
    <derivirana_varijabla naziv="DomainObject.Predmet.OstaliListFormated_1">
      <item>Stjepan Lović</item>
      <item>Luka Novak punomoćnik sudionika u postupku NOVAK UGOSTITELJSTVO d.o.o.</item>
    </derivirana_varijabla>
  </DomainObject.Predmet.OstaliListFormated>
  <DomainObject.Predmet.OstaliListFormatedOIB>
    <izvorni_sadrzaj>
      <item>Stjepan Lović, OIB 25964288839</item>
      <item>Luka Novak, OIB 54012536613 punomoćnik sudionika u postupku NOVAK UGOSTITELJSTVO d.o.o.</item>
    </izvorni_sadrzaj>
    <derivirana_varijabla naziv="DomainObject.Predmet.OstaliListFormatedOIB_1">
      <item>Stjepan Lović, OIB 25964288839</item>
      <item>Luka Novak, OIB 54012536613 punomoćnik sudionika u postupku NOVAK UGOSTITELJSTVO d.o.o.</item>
    </derivirana_varijabla>
  </DomainObject.Predmet.OstaliListFormatedOIB>
  <DomainObject.Predmet.OstaliListFormatedWithAdress>
    <izvorni_sadrzaj>
      <item>Stjepan Lović, Preradovićeva 13, 10000 Zagreb</item>
      <item>Luka Novak, Josipa Zorića 58, 10370 Dugo Selo punomoćnik sudionika u postupku NOVAK UGOSTITELJSTVO d.o.o.</item>
    </izvorni_sadrzaj>
    <derivirana_varijabla naziv="DomainObject.Predmet.OstaliListFormatedWithAdress_1">
      <item>Stjepan Lović, Preradovićeva 13, 10000 Zagreb</item>
      <item>Luka Novak, Josipa Zorića 58, 10370 Dugo Selo punomoćnik sudionika u postupku NOVAK UGOSTITELJSTVO d.o.o.</item>
    </derivirana_varijabla>
  </DomainObject.Predmet.OstaliListFormatedWithAdress>
  <DomainObject.Predmet.OstaliListFormatedWithAdressOIB>
    <izvorni_sadrzaj>
      <item>Stjepan Lović, OIB 25964288839, Preradovićeva 13, 10000 Zagreb</item>
      <item>Luka Novak, OIB 54012536613, Josipa Zorića 58, 10370 Dugo Selo punomoćnik sudionika u postupku NOVAK UGOSTITELJSTVO d.o.o.</item>
    </izvorni_sadrzaj>
    <derivirana_varijabla naziv="DomainObject.Predmet.OstaliListFormatedWithAdressOIB_1">
      <item>Stjepan Lović, OIB 25964288839, Preradovićeva 13, 10000 Zagreb</item>
      <item>Luka Novak, OIB 54012536613, Josipa Zorića 58, 10370 Dugo Selo punomoćnik sudionika u postupku NOVAK UGOSTITELJSTVO d.o.o.</item>
    </derivirana_varijabla>
  </DomainObject.Predmet.OstaliListFormatedWithAdressOIB>
  <DomainObject.Predmet.OstaliListNazivFormated>
    <izvorni_sadrzaj>
      <item>Stjepan Lović</item>
      <item>Luka Novak</item>
    </izvorni_sadrzaj>
    <derivirana_varijabla naziv="DomainObject.Predmet.OstaliListNazivFormated_1">
      <item>Stjepan Lović</item>
      <item>Luka Novak</item>
    </derivirana_varijabla>
  </DomainObject.Predmet.OstaliListNazivFormated>
  <DomainObject.Predmet.OstaliListNazivFormatedOIB>
    <izvorni_sadrzaj>
      <item>Stjepan Lović, OIB 25964288839</item>
      <item>Luka Novak, OIB 54012536613</item>
    </izvorni_sadrzaj>
    <derivirana_varijabla naziv="DomainObject.Predmet.OstaliListNazivFormatedOIB_1">
      <item>Stjepan Lović, OIB 25964288839</item>
      <item>Luka Novak, OIB 54012536613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UGOSTITELJSTVO d.o.o.</izvorni_sadrzaj>
    <derivirana_varijabla naziv="DomainObject.Predmet.ProtustrankaIDrugi_1">NOVAK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UGOSTITELJSTVO d.o.o., OIB 54265126575, Josipa Zorića 58, 10370 Dugo Selo</izvorni_sadrzaj>
    <derivirana_varijabla naziv="DomainObject.Predmet.ProtustrankaIDrugiAdressOIB_1">NOVAK UGOSTITELJSTVO d.o.o., OIB 54265126575, Josipa Zorića 58,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UGOSTITELJSTVO d.o.o.</item>
      <item>Stjepan Lović</item>
      <item>Luka Novak</item>
    </izvorni_sadrzaj>
    <derivirana_varijabla naziv="DomainObject.Predmet.SudioniciListNaziv_1">
      <item>FINA Regionalni centar Zagreb</item>
      <item>NOVAK UGOSTITELJSTVO d.o.o.</item>
      <item>Stjepan Lović</item>
      <item>Luka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UGOSTITELJSTVO d.o.o., OIB 54265126575, Josipa Zorića 58,10370 Dugo Selo</item>
      <item>Stjepan Lović, OIB 25964288839, Preradovićeva 13,10000 Zagreb</item>
      <item>Luka Novak, OIB 54012536613, Josipa Zorića 58,10370 Dugo Selo</item>
    </izvorni_sadrzaj>
    <derivirana_varijabla naziv="DomainObject.Predmet.SudioniciListAdressOIB_1">
      <item>FINA Regionalni centar Zagreb, OIB 85821130368, Trg svibanjskih žrtava 1995. 1,10000 Zagreb</item>
      <item>NOVAK UGOSTITELJSTVO d.o.o., OIB 54265126575, Josipa Zorića 58,10370 Dugo Selo</item>
      <item>Stjepan Lović, OIB 25964288839, Preradovićeva 13,10000 Zagreb</item>
      <item>Luka Novak, OIB 54012536613, Josipa Zorića 58,10370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54265126575</item>
      <item>, OIB 25964288839</item>
      <item>, OIB 54012536613</item>
    </izvorni_sadrzaj>
    <derivirana_varijabla naziv="DomainObject.Predmet.SudioniciListNazivOIB_1">
      <item>, OIB 85821130368</item>
      <item>, OIB 54265126575</item>
      <item>, OIB 25964288839</item>
      <item>, OIB 54012536613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2019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2016-04-22T14:06:00Z</dcterms:created>
  <dc:creator>Sandra Rotar Vogrin</dc:creator>
  <cp:lastModifiedBy>Tanja Štraubert</cp:lastModifiedBy>
  <cp:lastPrinted>2016-04-29T08:58:00Z</cp:lastPrinted>
  <dcterms:modified xmlns:xsi="http://www.w3.org/2001/XMLSchema-instance" xsi:type="dcterms:W3CDTF">2016-04-29T08:59:00Z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