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3a0e" w14:paraId="17a3a0e" w:rsidRDefault="00645DCD" w:rsidP="00904899" w:rsidR="00645DCD">
      <w:pPr>
        <w:jc w:val="both"/>
        <w15:collapsed w:val="false"/>
      </w:pPr>
      <w:bookmarkStart w:name="_GoBack" w:id="0"/>
      <w:bookmarkEnd w:id="0"/>
    </w:p>
    <w:p w:rsidRDefault="00645DCD" w:rsidP="00904899" w:rsidR="00645DCD">
      <w:pPr>
        <w:jc w:val="both"/>
      </w:pPr>
    </w:p>
    <w:p w:rsidRDefault="00645DCD" w:rsidP="00904899" w:rsidR="00645DCD">
      <w:pPr>
        <w:jc w:val="both"/>
      </w:pPr>
      <w:r>
        <w:t xml:space="preserve"> </w:t>
      </w:r>
    </w:p>
    <w:p w:rsidRDefault="00645DCD" w:rsidP="00904899" w:rsidR="00645DCD">
      <w:pPr>
        <w:jc w:val="both"/>
      </w:pPr>
    </w:p>
    <w:p w:rsidRDefault="00645DCD" w:rsidP="00904899" w:rsidR="00645DCD">
      <w:pPr>
        <w:jc w:val="both"/>
      </w:pPr>
      <w:r>
        <w:t>REPUBLIKA HRVATSKA</w:t>
      </w:r>
    </w:p>
    <w:p w:rsidRDefault="00645DCD" w:rsidP="00904899" w:rsidR="00645DCD">
      <w:pPr>
        <w:jc w:val="both"/>
      </w:pPr>
      <w:r>
        <w:t xml:space="preserve">Trgovački sud u Zagrebu </w:t>
      </w:r>
    </w:p>
    <w:p w:rsidRDefault="00645DCD" w:rsidP="00904899" w:rsidR="00645DCD">
      <w:pPr>
        <w:jc w:val="both"/>
      </w:pPr>
      <w:r>
        <w:t xml:space="preserve">Zagreb, Amruševa 2/II                             </w:t>
      </w:r>
    </w:p>
    <w:p w:rsidRDefault="00645DCD" w:rsidP="00904899" w:rsidR="00645DCD">
      <w:pPr>
        <w:ind w:firstLine="708" w:left="6372"/>
        <w:jc w:val="both"/>
      </w:pPr>
      <w:r>
        <w:t>18. St-2382/16</w:t>
      </w:r>
    </w:p>
    <w:p w:rsidRDefault="00645DCD" w:rsidP="00904899" w:rsidR="00645DCD">
      <w:pPr>
        <w:jc w:val="both"/>
      </w:pPr>
    </w:p>
    <w:p w:rsidRDefault="00645DCD" w:rsidP="00904899" w:rsidR="00645DCD">
      <w:pPr>
        <w:jc w:val="both"/>
      </w:pPr>
    </w:p>
    <w:p w:rsidRDefault="00645DCD" w:rsidP="00904899" w:rsidR="00645DCD">
      <w:pPr>
        <w:ind w:firstLine="708" w:left="2124"/>
        <w:jc w:val="both"/>
      </w:pPr>
      <w:r>
        <w:t>R E P U B L I K A  H R V A T S K A</w:t>
      </w:r>
    </w:p>
    <w:p w:rsidRDefault="00645DCD" w:rsidP="00904899" w:rsidR="00645DCD">
      <w:pPr>
        <w:jc w:val="both"/>
      </w:pPr>
    </w:p>
    <w:p w:rsidRDefault="00645DCD" w:rsidP="00904899" w:rsidR="00645DCD">
      <w:pPr>
        <w:jc w:val="both"/>
      </w:pPr>
      <w:r>
        <w:t xml:space="preserve"> </w:t>
      </w:r>
      <w:r w:rsidR="00904899">
        <w:tab/>
      </w:r>
      <w:r w:rsidR="00904899">
        <w:tab/>
      </w:r>
      <w:r w:rsidR="00904899">
        <w:tab/>
      </w:r>
      <w:r w:rsidR="00904899">
        <w:tab/>
      </w:r>
      <w:r w:rsidR="00904899">
        <w:tab/>
      </w:r>
      <w:r>
        <w:t xml:space="preserve">  Z A K L J U Č A K</w:t>
      </w:r>
    </w:p>
    <w:p w:rsidRDefault="00645DCD" w:rsidP="00904899" w:rsidR="00645DCD">
      <w:pPr>
        <w:jc w:val="both"/>
      </w:pPr>
    </w:p>
    <w:p w:rsidRDefault="00645DCD" w:rsidP="00904899" w:rsidR="00645DCD">
      <w:pPr>
        <w:ind w:firstLine="708"/>
        <w:jc w:val="both"/>
      </w:pPr>
      <w:r>
        <w:t xml:space="preserve">Trgovački sud u Zagrebu, sudac Danijela Uzelac, u stečajnom postupku nad dužnikom PETI DAN d.o.o. u stečaju, OIB: 25907318665, Donja Zelina, Mokrice 9, </w:t>
      </w:r>
      <w:r w:rsidR="00904899">
        <w:t>5. veljače</w:t>
      </w:r>
      <w:r>
        <w:t xml:space="preserve"> 2019. </w:t>
      </w:r>
    </w:p>
    <w:p w:rsidRDefault="00645DCD" w:rsidP="00904899" w:rsidR="00645DCD">
      <w:pPr>
        <w:jc w:val="both"/>
      </w:pPr>
    </w:p>
    <w:p w:rsidRDefault="00645DCD" w:rsidP="00904899" w:rsidR="00645DCD">
      <w:pPr>
        <w:jc w:val="both"/>
      </w:pPr>
    </w:p>
    <w:p w:rsidRDefault="00645DCD" w:rsidP="00904899" w:rsidR="00645DCD">
      <w:pPr>
        <w:ind w:firstLine="708" w:left="2832"/>
        <w:jc w:val="both"/>
      </w:pPr>
      <w:r>
        <w:t>z a k l j u č i o      j e</w:t>
      </w:r>
    </w:p>
    <w:p w:rsidRDefault="00645DCD" w:rsidP="00904899" w:rsidR="00645DCD">
      <w:pPr>
        <w:jc w:val="both"/>
      </w:pPr>
    </w:p>
    <w:p w:rsidRDefault="00645DCD" w:rsidP="00904899" w:rsidR="00645DCD">
      <w:pPr>
        <w:jc w:val="both"/>
      </w:pPr>
    </w:p>
    <w:p w:rsidRDefault="00645DCD" w:rsidP="00904899" w:rsidR="00645DCD">
      <w:pPr>
        <w:ind w:firstLine="708"/>
        <w:jc w:val="both"/>
      </w:pPr>
      <w:r>
        <w:t xml:space="preserve">Nalaže se stečajnom upravitelju Goranu Jujnoviću Lučiću, OIB: 62461289936, Zagreb, Strojarska cesta 20/XXII, u roku </w:t>
      </w:r>
      <w:r w:rsidR="006B6999">
        <w:t xml:space="preserve">od </w:t>
      </w:r>
      <w:r>
        <w:t xml:space="preserve">3 dana od </w:t>
      </w:r>
      <w:r w:rsidR="006B6999">
        <w:t xml:space="preserve">dana </w:t>
      </w:r>
      <w:r>
        <w:t xml:space="preserve">dostave ovog zaključka </w:t>
      </w:r>
      <w:r w:rsidR="00F95F07">
        <w:t>očitovati o razlozima nepostupanja po nalogu suda iz zaključka od 2</w:t>
      </w:r>
      <w:r w:rsidR="00904899">
        <w:t>2. siječnja 2019.</w:t>
      </w:r>
      <w:r w:rsidR="006B6999">
        <w:t>,</w:t>
      </w:r>
      <w:r w:rsidR="00904899">
        <w:t xml:space="preserve"> odnosno razloz</w:t>
      </w:r>
      <w:r w:rsidR="00F95F07">
        <w:t>ima ne podnošenja</w:t>
      </w:r>
      <w:r>
        <w:t xml:space="preserve"> </w:t>
      </w:r>
      <w:r w:rsidR="00F95F07">
        <w:t>izvješća</w:t>
      </w:r>
      <w:r>
        <w:t xml:space="preserve"> o tijeku stečajnoga postupka i o stanju stečajne mase, koje je, u skladu s odredbom članka 89. stavka 2. Stečajnog zakona ("Narodne novine" broj 71/15.; dalje: SZ) dužan podnositi n</w:t>
      </w:r>
      <w:r w:rsidR="00F95F07">
        <w:t>ajmanje jedanput u tri mjeseca</w:t>
      </w:r>
      <w:r w:rsidR="006B6999">
        <w:t>.</w:t>
      </w:r>
    </w:p>
    <w:p w:rsidRDefault="00645DCD" w:rsidP="00904899" w:rsidR="00645DCD">
      <w:pPr>
        <w:jc w:val="both"/>
      </w:pPr>
    </w:p>
    <w:p w:rsidRDefault="00645DCD" w:rsidP="006B6999" w:rsidR="00645DCD">
      <w:pPr>
        <w:ind w:firstLine="708" w:left="2832"/>
        <w:jc w:val="both"/>
      </w:pPr>
      <w:r>
        <w:t xml:space="preserve">U Zagrebu </w:t>
      </w:r>
      <w:r w:rsidR="006B6999">
        <w:t>5. veljače</w:t>
      </w:r>
      <w:r>
        <w:t xml:space="preserve"> 2019.</w:t>
      </w:r>
    </w:p>
    <w:p w:rsidRDefault="00645DCD" w:rsidP="00904899" w:rsidR="00645DCD">
      <w:pPr>
        <w:jc w:val="both"/>
      </w:pPr>
      <w:r>
        <w:t xml:space="preserve">  </w:t>
      </w:r>
    </w:p>
    <w:p w:rsidRDefault="00645DCD" w:rsidP="00904899" w:rsidR="00645DCD">
      <w:pPr>
        <w:jc w:val="both"/>
      </w:pPr>
    </w:p>
    <w:p w:rsidRDefault="00645DCD" w:rsidP="00904899" w:rsidR="00645DC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SUDAC:</w:t>
      </w:r>
    </w:p>
    <w:p w:rsidRDefault="00645DCD" w:rsidP="00904899" w:rsidR="00645DCD">
      <w:pPr>
        <w:jc w:val="both"/>
      </w:pPr>
      <w:r>
        <w:t xml:space="preserve"> </w:t>
      </w:r>
      <w:r w:rsidR="00904899">
        <w:tab/>
      </w:r>
      <w:r w:rsidR="00904899">
        <w:tab/>
      </w:r>
      <w:r w:rsidR="00904899">
        <w:tab/>
      </w:r>
      <w:r w:rsidR="00904899">
        <w:tab/>
      </w:r>
      <w:r w:rsidR="00904899">
        <w:tab/>
      </w:r>
      <w:r w:rsidR="00904899">
        <w:tab/>
      </w:r>
      <w:r w:rsidR="00904899">
        <w:tab/>
      </w:r>
      <w:r w:rsidR="00904899">
        <w:tab/>
      </w:r>
      <w:r w:rsidR="00904899">
        <w:tab/>
      </w:r>
      <w:r w:rsidR="00904899">
        <w:tab/>
      </w:r>
      <w:r>
        <w:t>Danijela Uzelac, v.r.</w:t>
      </w:r>
    </w:p>
    <w:p w:rsidRDefault="00645DCD" w:rsidP="00904899" w:rsidR="00645DCD">
      <w:pPr>
        <w:jc w:val="both"/>
      </w:pPr>
    </w:p>
    <w:p w:rsidRDefault="00645DCD" w:rsidP="00904899" w:rsidR="00645DCD">
      <w:pPr>
        <w:jc w:val="both"/>
      </w:pPr>
    </w:p>
    <w:p w:rsidRDefault="00645DCD" w:rsidP="00904899" w:rsidR="00645DCD">
      <w:pPr>
        <w:jc w:val="both"/>
      </w:pPr>
      <w:r>
        <w:t>UPUTA O PRAVNOM LIJEKU</w:t>
      </w:r>
    </w:p>
    <w:p w:rsidRDefault="00645DCD" w:rsidP="00904899" w:rsidR="00645DCD">
      <w:pPr>
        <w:jc w:val="both"/>
      </w:pPr>
      <w:r>
        <w:t>Protiv ovog zaključka nije dopušten pravni lijek (članak 19. stavak 7. SZ)</w:t>
      </w:r>
      <w:r w:rsidR="00904899">
        <w:t>.</w:t>
      </w:r>
    </w:p>
    <w:p w:rsidRDefault="00645DCD" w:rsidP="00904899" w:rsidR="00645DCD">
      <w:pPr>
        <w:jc w:val="both"/>
      </w:pPr>
    </w:p>
    <w:p w:rsidRDefault="00904899" w:rsidP="00904899" w:rsidR="00645DCD">
      <w:pPr>
        <w:ind w:firstLine="708" w:left="5664"/>
        <w:jc w:val="both"/>
      </w:pPr>
      <w:r>
        <w:t xml:space="preserve">       </w:t>
      </w:r>
      <w:r w:rsidR="00645DCD">
        <w:t>Za točnost otpravka:</w:t>
      </w:r>
    </w:p>
    <w:p w:rsidRDefault="00645DCD" w:rsidP="00904899" w:rsidR="00645DCD">
      <w:pPr>
        <w:ind w:firstLine="708" w:left="6372"/>
        <w:jc w:val="both"/>
      </w:pPr>
      <w:r>
        <w:t>Katarina Franjić</w:t>
      </w:r>
    </w:p>
    <w:p w:rsidRDefault="00645DCD" w:rsidP="00904899" w:rsidR="00645DCD">
      <w:pPr>
        <w:jc w:val="both"/>
      </w:pPr>
    </w:p>
    <w:p w:rsidRDefault="00645DCD" w:rsidP="00904899" w:rsidR="00645DCD">
      <w:pPr>
        <w:jc w:val="both"/>
      </w:pPr>
    </w:p>
    <w:p w:rsidRDefault="002C6220" w:rsidP="00904899" w:rsidR="002C6220">
      <w:pPr>
        <w:jc w:val="both"/>
      </w:pPr>
    </w:p>
    <w:sectPr w:rsidR="002C62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910"/>
    <w:rsid w:val="00182910"/>
    <w:rsid w:val="002C6220"/>
    <w:rsid w:val="00645DCD"/>
    <w:rsid w:val="006B6999"/>
    <w:rsid w:val="00904899"/>
    <w:rsid w:val="00B16D0C"/>
    <w:rsid w:val="00F9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6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6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St-2382/2016-61</izvorni_sadrzaj>
    <derivirana_varijabla naziv="DomainObject.PredzadnjaOdlukaIzPredmeta.Oznaka_1">St-2382/2016-61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179</properties:Words>
  <properties:Characters>834</properties:Characters>
  <properties:Lines>42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2019-02-05T09:16:00Z</dcterms:created>
  <dc:creator>Danijela Uzelac</dc:creator>
  <dc:description/>
  <cp:keywords/>
  <cp:lastModifiedBy>Katarina Franjić</cp:lastModifiedBy>
  <dcterms:modified xmlns:xsi="http://www.w3.org/2001/XMLSchema-instance" xsi:type="dcterms:W3CDTF">2019-02-05T09:43:00Z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(st-2382-16 2. zaključak razlozi nepodnošenja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