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0534" w14:paraId="0790534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3B5F6A">
        <w:rPr>
          <w:b w:val="false"/>
        </w:rPr>
        <w:t>160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586951" w:rsidP="00C037AB" w:rsidR="00586951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3B5F6A">
        <w:t xml:space="preserve"> 20. studenog </w:t>
      </w:r>
      <w:r w:rsidR="00180E3F">
        <w:t xml:space="preserve"> </w:t>
      </w:r>
      <w:r w:rsidR="00CE7F81">
        <w:t xml:space="preserve">2018. </w:t>
      </w:r>
      <w:r w:rsidR="005E3C8A">
        <w:t xml:space="preserve">             </w:t>
      </w:r>
    </w:p>
    <w:p w:rsidRDefault="00E54AC2" w:rsidP="00904741" w:rsidR="00E54AC2">
      <w:pPr>
        <w:jc w:val="both"/>
      </w:pPr>
    </w:p>
    <w:p w:rsidRDefault="00F27DF9" w:rsidP="00904741" w:rsidR="00F27DF9">
      <w:pPr>
        <w:jc w:val="both"/>
      </w:pPr>
    </w:p>
    <w:p w:rsidRDefault="00586951" w:rsidP="00904741" w:rsidR="00586951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E54AC2" w:rsidP="00E54AC2" w:rsidR="00E54AC2">
      <w:pPr>
        <w:jc w:val="both"/>
        <w:rPr>
          <w:color w:val="000000"/>
        </w:rPr>
      </w:pPr>
    </w:p>
    <w:p w:rsidRDefault="00C117FF" w:rsidP="00C117FF" w:rsidR="00E54AC2" w:rsidRPr="00C117FF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U</w:t>
      </w:r>
      <w:r w:rsidR="00E54AC2" w:rsidRPr="00C117FF">
        <w:rPr>
          <w:color w:val="000000"/>
        </w:rPr>
        <w:t>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3A29C8" w:rsidP="00C117FF" w:rsidR="0014294C" w:rsidRPr="0014294C">
      <w:pPr>
        <w:pStyle w:val="Odlomakpopisa"/>
        <w:numPr>
          <w:ilvl w:val="0"/>
          <w:numId w:val="19"/>
        </w:numPr>
        <w:jc w:val="both"/>
      </w:pPr>
      <w:r>
        <w:t xml:space="preserve"> </w:t>
      </w:r>
      <w:r w:rsidR="003B5F6A">
        <w:t>29.358,85</w:t>
      </w:r>
      <w:r w:rsidR="00C117FF"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</w:t>
      </w:r>
      <w:r w:rsidR="004E5DCA">
        <w:t>vadeset</w:t>
      </w:r>
      <w:r w:rsidR="003B5F6A">
        <w:t>treć</w:t>
      </w:r>
      <w:r w:rsidR="00C117FF">
        <w:t>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3B5F6A">
        <w:t xml:space="preserve"> 13. prosinca</w:t>
      </w:r>
      <w:r w:rsidR="0023433F">
        <w:t xml:space="preserve"> 2018</w:t>
      </w:r>
      <w:r w:rsidR="00642174">
        <w:t xml:space="preserve">. </w:t>
      </w:r>
      <w:r w:rsidR="00364EF5">
        <w:t xml:space="preserve"> godine u </w:t>
      </w:r>
      <w:r w:rsidR="003B5F6A">
        <w:t>10,00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8807F3" w:rsidR="009B3655" w:rsidRPr="008807F3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C117FF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</w:t>
      </w:r>
      <w:r w:rsidR="00C117FF">
        <w:t xml:space="preserve"> prodaju se na dvadeset</w:t>
      </w:r>
      <w:r w:rsidR="003B5F6A">
        <w:t>treće</w:t>
      </w:r>
      <w:r w:rsidR="00C117FF">
        <w:t xml:space="preserve">m </w:t>
      </w:r>
      <w:r w:rsidR="00202502">
        <w:t xml:space="preserve"> </w:t>
      </w:r>
      <w:r w:rsidR="006E1A6D">
        <w:t xml:space="preserve"> </w:t>
      </w:r>
      <w:r w:rsidR="00180E3F">
        <w:t xml:space="preserve"> </w:t>
      </w:r>
      <w:r w:rsidR="006A435E">
        <w:t>r</w:t>
      </w:r>
      <w:r w:rsidR="00111055">
        <w:t>očištu</w:t>
      </w:r>
      <w:r w:rsidR="00C44250">
        <w:t xml:space="preserve"> </w:t>
      </w:r>
      <w:r w:rsidR="003B5F6A">
        <w:t>za</w:t>
      </w:r>
      <w:r w:rsidR="006E1A6D">
        <w:t xml:space="preserve"> </w:t>
      </w:r>
      <w:r>
        <w:t xml:space="preserve">dražbu po </w:t>
      </w:r>
      <w:r w:rsidR="006E1A6D">
        <w:t xml:space="preserve"> </w:t>
      </w:r>
      <w:r w:rsidR="00C117FF">
        <w:t xml:space="preserve">početnoj </w:t>
      </w:r>
      <w:r w:rsidR="008807F3">
        <w:t xml:space="preserve">cijeni koja je jednaka </w:t>
      </w:r>
      <w:r>
        <w:t>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8807F3">
        <w:t xml:space="preserve">e </w:t>
      </w:r>
      <w:r w:rsidR="00DC7F70">
        <w:t>cijen</w:t>
      </w:r>
      <w:r w:rsidR="003B5F6A">
        <w:t>e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586951" w:rsidP="00586951" w:rsidR="00586951">
      <w:pPr>
        <w:jc w:val="both"/>
      </w:pPr>
    </w:p>
    <w:p w:rsidRDefault="00586951" w:rsidP="00586951" w:rsidR="00586951">
      <w:pPr>
        <w:jc w:val="center"/>
      </w:pPr>
      <w:r>
        <w:lastRenderedPageBreak/>
        <w:t>2</w:t>
      </w:r>
    </w:p>
    <w:p w:rsidRDefault="00586951" w:rsidP="00586951" w:rsidR="00586951">
      <w:pPr>
        <w:jc w:val="right"/>
      </w:pPr>
      <w:r w:rsidRPr="00586951">
        <w:t>13 St-411/12-1</w:t>
      </w:r>
      <w:r w:rsidR="003B5F6A">
        <w:t>60</w:t>
      </w: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6E1A6D" w:rsidR="00F27DF9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8807F3" w:rsidR="006E1A6D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807F3" w:rsidP="00364EF5" w:rsidR="00E54AC2">
      <w:pPr>
        <w:ind w:left="1788"/>
        <w:jc w:val="both"/>
      </w:pPr>
      <w:r>
        <w:t xml:space="preserve">                </w:t>
      </w:r>
    </w:p>
    <w:p w:rsidRDefault="00A11A10" w:rsidP="000465B9" w:rsidR="00A11A10">
      <w:pPr>
        <w:ind w:left="1788"/>
        <w:jc w:val="both"/>
      </w:pPr>
    </w:p>
    <w:p w:rsidRDefault="00586951" w:rsidP="00586951" w:rsidR="00586951">
      <w:pPr>
        <w:ind w:left="1788"/>
        <w:jc w:val="center"/>
      </w:pPr>
      <w:r>
        <w:lastRenderedPageBreak/>
        <w:t>3</w:t>
      </w:r>
    </w:p>
    <w:p w:rsidRDefault="00586951" w:rsidP="00586951" w:rsidR="00586951">
      <w:pPr>
        <w:ind w:left="1788"/>
        <w:jc w:val="right"/>
      </w:pPr>
      <w:r w:rsidRPr="00586951">
        <w:t>13 St-411/12-1</w:t>
      </w:r>
      <w:r w:rsidR="00447158">
        <w:t>60</w:t>
      </w: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564CF5" w:rsidP="00904741" w:rsidR="00564CF5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</w:t>
      </w:r>
      <w:r w:rsidR="00586951">
        <w:rPr>
          <w:bCs/>
        </w:rPr>
        <w:t xml:space="preserve"> i 104/17</w:t>
      </w:r>
      <w:r w:rsidR="00CF44D3">
        <w:rPr>
          <w:bCs/>
        </w:rPr>
        <w:t>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86951">
        <w:rPr>
          <w:bCs/>
        </w:rPr>
        <w:t>dvadeset</w:t>
      </w:r>
      <w:r w:rsidR="00447158">
        <w:rPr>
          <w:bCs/>
        </w:rPr>
        <w:t xml:space="preserve">druge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</w:t>
      </w:r>
      <w:r w:rsidR="00AB7373">
        <w:rPr>
          <w:bCs/>
        </w:rPr>
        <w:t>vadeset</w:t>
      </w:r>
      <w:r w:rsidR="00447158">
        <w:rPr>
          <w:bCs/>
        </w:rPr>
        <w:t>trećoj</w:t>
      </w:r>
      <w:r w:rsidR="00F969D1">
        <w:rPr>
          <w:bCs/>
        </w:rPr>
        <w:t xml:space="preserve"> javnoj dražbi, umanjena je za </w:t>
      </w:r>
      <w:r w:rsidR="00AB7373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586951">
        <w:t xml:space="preserve"> </w:t>
      </w:r>
      <w:r w:rsidR="00447158">
        <w:t xml:space="preserve">20. studeni </w:t>
      </w:r>
      <w:r w:rsidR="00586951">
        <w:t xml:space="preserve"> </w:t>
      </w:r>
      <w:r w:rsidR="004E5AAD">
        <w:t xml:space="preserve">2018.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564CF5" w:rsidP="00CE45E9" w:rsidR="00564CF5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B14162" w:rsidP="00904741" w:rsidR="00B14162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586951">
        <w:t>učka nije dopuštena žalba</w:t>
      </w:r>
      <w:r w:rsidR="00CF44D3">
        <w:t xml:space="preserve"> (članak 11. stav 9. Stečajnog zakona</w:t>
      </w:r>
      <w:r w:rsidR="00586951">
        <w:t>).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>6. roč.</w:t>
      </w:r>
      <w:r w:rsidR="00586951">
        <w:t xml:space="preserve"> 13/1</w:t>
      </w:r>
      <w:r w:rsidR="00447158">
        <w:t>2</w:t>
      </w:r>
      <w:r w:rsidR="004E5AAD">
        <w:t xml:space="preserve">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86592A"/>
    <w:multiLevelType w:val="hybridMultilevel"/>
    <w:tmpl w:val="5AD643CC"/>
    <w:lvl w:tplc="F09E9B2C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7E25C20"/>
    <w:multiLevelType w:val="hybridMultilevel"/>
    <w:tmpl w:val="A2C03282"/>
    <w:lvl w:tplc="E760E5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5"/>
  </w:num>
  <w:num w:numId="7">
    <w:abstractNumId w:val="18"/>
  </w:num>
  <w:num w:numId="8">
    <w:abstractNumId w:val="5"/>
  </w:num>
  <w:num w:numId="9">
    <w:abstractNumId w:val="1"/>
  </w:num>
  <w:num w:numId="10">
    <w:abstractNumId w:val="19"/>
  </w:num>
  <w:num w:numId="11">
    <w:abstractNumId w:val="16"/>
  </w:num>
  <w:num w:numId="12">
    <w:abstractNumId w:val="7"/>
  </w:num>
  <w:num w:numId="13">
    <w:abstractNumId w:val="9"/>
  </w:num>
  <w:num w:numId="14">
    <w:abstractNumId w:val="13"/>
  </w:num>
  <w:num w:numId="15">
    <w:abstractNumId w:val="14"/>
  </w:num>
  <w:num w:numId="16">
    <w:abstractNumId w:val="0"/>
  </w:num>
  <w:num w:numId="17">
    <w:abstractNumId w:val="4"/>
  </w:num>
  <w:num w:numId="18">
    <w:abstractNumId w:val="10"/>
  </w:num>
  <w:num w:numId="19">
    <w:abstractNumId w:val="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80E3F"/>
    <w:rsid w:val="001A4683"/>
    <w:rsid w:val="001A5677"/>
    <w:rsid w:val="001B2AA8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B5F6A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47158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E5DCA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4CF5"/>
    <w:rsid w:val="00574352"/>
    <w:rsid w:val="00586951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A6D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807F3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373"/>
    <w:rsid w:val="00AB7B53"/>
    <w:rsid w:val="00AC31E7"/>
    <w:rsid w:val="00AD531A"/>
    <w:rsid w:val="00AE1830"/>
    <w:rsid w:val="00AF624A"/>
    <w:rsid w:val="00B14162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17FF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6FED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55419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St-411/2012-156</izvorni_sadrzaj>
    <derivirana_varijabla naziv="DomainObject.PredzadnjaOdlukaIzPredmeta.Oznaka_1">St-411/2012-156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52A6A-65A4-4DC7-8EFA-5F571C82A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5079</properties:Characters>
  <properties:Lines>149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6153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2018-11-19T11:51:00Z</dcterms:created>
  <dc:creator>Korisnik</dc:creator>
  <cp:lastModifiedBy>Maja Kocijan</cp:lastModifiedBy>
  <cp:lastPrinted>2018-10-10T08:36:00Z</cp:lastPrinted>
  <dcterms:modified xmlns:xsi="http://www.w3.org/2001/XMLSchema-instance" xsi:type="dcterms:W3CDTF">2018-11-20T10:20:00Z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XXIII prodaja - 13.12.2018..docx)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