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8df85" w14:paraId="2e8df85" w:rsidRDefault="008F13BD" w:rsidP="00D077D5" w:rsidR="00D077D5" w:rsidRPr="008F13BD">
      <w:pPr>
        <w:spacing w:lineRule="auto" w:line="240" w:after="0"/>
        <w15:collapsed w:val="false"/>
        <w:rPr>
          <w:rFonts w:cs="Times New Roman" w:eastAsia="MS Mincho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>Poslovni broj</w:t>
      </w:r>
      <w:r w:rsidR="00D077D5" w:rsidRPr="008F13BD">
        <w:rPr>
          <w:rFonts w:cs="Times New Roman" w:hAnsi="Times New Roman" w:ascii="Times New Roman"/>
          <w:sz w:val="24"/>
          <w:szCs w:val="24"/>
        </w:rPr>
        <w:t xml:space="preserve"> </w:t>
      </w:r>
      <w:r w:rsidR="008562EB" w:rsidRPr="008F13BD">
        <w:rPr>
          <w:rFonts w:cs="Times New Roman" w:hAnsi="Times New Roman" w:ascii="Times New Roman"/>
          <w:sz w:val="24"/>
          <w:szCs w:val="24"/>
        </w:rPr>
        <w:t>8</w:t>
      </w:r>
      <w:r w:rsidR="00D077D5" w:rsidRPr="008F13BD">
        <w:rPr>
          <w:rFonts w:cs="Times New Roman" w:hAnsi="Times New Roman" w:ascii="Times New Roman"/>
          <w:sz w:val="24"/>
          <w:szCs w:val="24"/>
        </w:rPr>
        <w:t xml:space="preserve"> St-</w:t>
      </w:r>
      <w:r w:rsidR="00BC2FC3" w:rsidRPr="008F13BD">
        <w:rPr>
          <w:rFonts w:cs="Times New Roman" w:hAnsi="Times New Roman" w:ascii="Times New Roman"/>
          <w:sz w:val="24"/>
          <w:szCs w:val="24"/>
        </w:rPr>
        <w:t>118/11-</w:t>
      </w:r>
      <w:r w:rsidR="007A436D" w:rsidRPr="008F13BD">
        <w:rPr>
          <w:rFonts w:cs="Times New Roman" w:hAnsi="Times New Roman" w:ascii="Times New Roman"/>
          <w:sz w:val="24"/>
          <w:szCs w:val="24"/>
        </w:rPr>
        <w:t>219</w:t>
      </w:r>
    </w:p>
    <w:p w:rsidRDefault="00D077D5" w:rsidP="00D077D5" w:rsidR="00D077D5" w:rsidRPr="008F13B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8F13B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F13BD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167D79" w:rsidP="00D077D5" w:rsidR="00167D79" w:rsidRPr="008F13B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8F13B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F13BD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D077D5" w:rsidP="00D077D5" w:rsidR="00D077D5" w:rsidRPr="008F13B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8562EB" w:rsidR="008562EB" w:rsidRPr="008F13B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F13BD">
        <w:rPr>
          <w:rFonts w:cs="Times New Roman" w:hAnsi="Times New Roman" w:ascii="Times New Roman"/>
          <w:sz w:val="24"/>
          <w:szCs w:val="24"/>
        </w:rPr>
        <w:t xml:space="preserve">          Trgovački sud u Rijeci, po </w:t>
      </w:r>
      <w:r w:rsidR="008562EB" w:rsidRPr="008F13BD">
        <w:rPr>
          <w:rFonts w:cs="Times New Roman" w:hAnsi="Times New Roman" w:ascii="Times New Roman"/>
          <w:sz w:val="24"/>
          <w:szCs w:val="24"/>
        </w:rPr>
        <w:t>sutkinji</w:t>
      </w:r>
      <w:r w:rsidR="00323A0B" w:rsidRPr="008F13BD">
        <w:rPr>
          <w:rFonts w:cs="Times New Roman" w:hAnsi="Times New Roman" w:ascii="Times New Roman"/>
          <w:sz w:val="24"/>
          <w:szCs w:val="24"/>
        </w:rPr>
        <w:t xml:space="preserve"> </w:t>
      </w:r>
      <w:r w:rsidR="008562EB" w:rsidRPr="008F13BD">
        <w:rPr>
          <w:rFonts w:cs="Times New Roman" w:hAnsi="Times New Roman" w:ascii="Times New Roman"/>
          <w:sz w:val="24"/>
          <w:szCs w:val="24"/>
        </w:rPr>
        <w:t xml:space="preserve">Emi Brdovčak, </w:t>
      </w:r>
      <w:r w:rsidRPr="008F13BD">
        <w:rPr>
          <w:rFonts w:cs="Times New Roman" w:hAnsi="Times New Roman" w:ascii="Times New Roman"/>
          <w:sz w:val="24"/>
          <w:szCs w:val="24"/>
        </w:rPr>
        <w:t xml:space="preserve">u stečajnom postupku nad dužnikom </w:t>
      </w:r>
      <w:r w:rsidR="0099784E" w:rsidRPr="008F13BD">
        <w:rPr>
          <w:rFonts w:cs="Times New Roman" w:hAnsi="Times New Roman" w:ascii="Times New Roman"/>
          <w:sz w:val="24"/>
          <w:szCs w:val="24"/>
        </w:rPr>
        <w:t xml:space="preserve">KOMGRAD d.o.o. u stečaju Donji </w:t>
      </w:r>
      <w:proofErr w:type="spellStart"/>
      <w:r w:rsidR="0099784E" w:rsidRPr="008F13BD">
        <w:rPr>
          <w:rFonts w:cs="Times New Roman" w:hAnsi="Times New Roman" w:ascii="Times New Roman"/>
          <w:sz w:val="24"/>
          <w:szCs w:val="24"/>
        </w:rPr>
        <w:t>Lapac</w:t>
      </w:r>
      <w:proofErr w:type="spellEnd"/>
      <w:r w:rsidR="0099784E" w:rsidRPr="008F13BD">
        <w:rPr>
          <w:rFonts w:cs="Times New Roman" w:hAnsi="Times New Roman" w:ascii="Times New Roman"/>
          <w:sz w:val="24"/>
          <w:szCs w:val="24"/>
        </w:rPr>
        <w:t xml:space="preserve">, Radnička 4, OIB: 55593608059, kojeg zastupa stečajna upraviteljica Jasna Brajdić, Donje Mrzlo Polje </w:t>
      </w:r>
      <w:proofErr w:type="spellStart"/>
      <w:r w:rsidR="0099784E" w:rsidRPr="008F13BD">
        <w:rPr>
          <w:rFonts w:cs="Times New Roman" w:hAnsi="Times New Roman" w:ascii="Times New Roman"/>
          <w:sz w:val="24"/>
          <w:szCs w:val="24"/>
        </w:rPr>
        <w:t>Mrežničko</w:t>
      </w:r>
      <w:proofErr w:type="spellEnd"/>
      <w:r w:rsidR="0099784E" w:rsidRPr="008F13BD">
        <w:rPr>
          <w:rFonts w:cs="Times New Roman" w:hAnsi="Times New Roman" w:ascii="Times New Roman"/>
          <w:sz w:val="24"/>
          <w:szCs w:val="24"/>
        </w:rPr>
        <w:t xml:space="preserve">, Donje Mrzlo Polje </w:t>
      </w:r>
      <w:proofErr w:type="spellStart"/>
      <w:r w:rsidR="0099784E" w:rsidRPr="008F13BD">
        <w:rPr>
          <w:rFonts w:cs="Times New Roman" w:hAnsi="Times New Roman" w:ascii="Times New Roman"/>
          <w:sz w:val="24"/>
          <w:szCs w:val="24"/>
        </w:rPr>
        <w:t>Mrežničko</w:t>
      </w:r>
      <w:proofErr w:type="spellEnd"/>
      <w:r w:rsidR="0099784E" w:rsidRPr="008F13BD">
        <w:rPr>
          <w:rFonts w:cs="Times New Roman" w:hAnsi="Times New Roman" w:ascii="Times New Roman"/>
          <w:sz w:val="24"/>
          <w:szCs w:val="24"/>
        </w:rPr>
        <w:t xml:space="preserve"> 96, OIB: 02189566674, </w:t>
      </w:r>
      <w:r w:rsidRPr="008F13BD">
        <w:rPr>
          <w:rFonts w:cs="Times New Roman" w:hAnsi="Times New Roman" w:ascii="Times New Roman"/>
          <w:sz w:val="24"/>
          <w:szCs w:val="24"/>
        </w:rPr>
        <w:t>temeljem odredbe čl</w:t>
      </w:r>
      <w:r w:rsidR="008562EB" w:rsidRPr="008F13BD">
        <w:rPr>
          <w:rFonts w:cs="Times New Roman" w:hAnsi="Times New Roman" w:ascii="Times New Roman"/>
          <w:sz w:val="24"/>
          <w:szCs w:val="24"/>
        </w:rPr>
        <w:t>.</w:t>
      </w:r>
      <w:r w:rsidRPr="008F13BD">
        <w:rPr>
          <w:rFonts w:cs="Times New Roman" w:hAnsi="Times New Roman" w:ascii="Times New Roman"/>
          <w:sz w:val="24"/>
          <w:szCs w:val="24"/>
        </w:rPr>
        <w:t xml:space="preserve"> 164. Stečajnog zakona ("Narodne novine" broj 44/96, 29/99, 129/00, 123/03, 82/06, 116/10, 25/12 i 133</w:t>
      </w:r>
      <w:r w:rsidR="001B220B" w:rsidRPr="008F13BD">
        <w:rPr>
          <w:rFonts w:cs="Times New Roman" w:hAnsi="Times New Roman" w:ascii="Times New Roman"/>
          <w:sz w:val="24"/>
          <w:szCs w:val="24"/>
        </w:rPr>
        <w:t>/12; dalje</w:t>
      </w:r>
      <w:r w:rsidRPr="008F13BD">
        <w:rPr>
          <w:rFonts w:cs="Times New Roman" w:hAnsi="Times New Roman" w:ascii="Times New Roman"/>
          <w:sz w:val="24"/>
          <w:szCs w:val="24"/>
        </w:rPr>
        <w:t>: SZ)</w:t>
      </w:r>
      <w:r w:rsidR="00350B36" w:rsidRPr="008F13BD">
        <w:rPr>
          <w:rFonts w:cs="Times New Roman" w:hAnsi="Times New Roman" w:ascii="Times New Roman"/>
          <w:sz w:val="24"/>
          <w:szCs w:val="24"/>
        </w:rPr>
        <w:t>,</w:t>
      </w:r>
      <w:r w:rsidR="001B220B" w:rsidRPr="008F13BD">
        <w:rPr>
          <w:rFonts w:cs="Times New Roman" w:hAnsi="Times New Roman" w:ascii="Times New Roman"/>
          <w:sz w:val="24"/>
          <w:szCs w:val="24"/>
        </w:rPr>
        <w:t xml:space="preserve"> </w:t>
      </w:r>
      <w:r w:rsidR="007A436D" w:rsidRPr="008F13BD">
        <w:rPr>
          <w:rFonts w:cs="Times New Roman" w:hAnsi="Times New Roman" w:ascii="Times New Roman"/>
          <w:sz w:val="24"/>
          <w:szCs w:val="24"/>
        </w:rPr>
        <w:t>28</w:t>
      </w:r>
      <w:r w:rsidR="00AD79B4" w:rsidRPr="008F13BD">
        <w:rPr>
          <w:rFonts w:cs="Times New Roman" w:hAnsi="Times New Roman" w:ascii="Times New Roman"/>
          <w:sz w:val="24"/>
          <w:szCs w:val="24"/>
        </w:rPr>
        <w:t xml:space="preserve">. </w:t>
      </w:r>
      <w:r w:rsidR="007A436D" w:rsidRPr="008F13BD">
        <w:rPr>
          <w:rFonts w:cs="Times New Roman" w:hAnsi="Times New Roman" w:ascii="Times New Roman"/>
          <w:sz w:val="24"/>
          <w:szCs w:val="24"/>
        </w:rPr>
        <w:t>siječnja</w:t>
      </w:r>
      <w:r w:rsidR="00D63B5E" w:rsidRPr="008F13BD">
        <w:rPr>
          <w:rFonts w:cs="Times New Roman" w:hAnsi="Times New Roman" w:ascii="Times New Roman"/>
          <w:sz w:val="24"/>
          <w:szCs w:val="24"/>
        </w:rPr>
        <w:t xml:space="preserve"> </w:t>
      </w:r>
      <w:r w:rsidR="007A436D" w:rsidRPr="008F13BD">
        <w:rPr>
          <w:rFonts w:cs="Times New Roman" w:hAnsi="Times New Roman" w:ascii="Times New Roman"/>
          <w:sz w:val="24"/>
          <w:szCs w:val="24"/>
        </w:rPr>
        <w:t>2019</w:t>
      </w:r>
      <w:r w:rsidR="001B220B" w:rsidRPr="008F13BD">
        <w:rPr>
          <w:rFonts w:cs="Times New Roman" w:hAnsi="Times New Roman" w:ascii="Times New Roman"/>
          <w:sz w:val="24"/>
          <w:szCs w:val="24"/>
        </w:rPr>
        <w:t xml:space="preserve">.  </w:t>
      </w:r>
    </w:p>
    <w:p w:rsidRDefault="00D077D5" w:rsidP="008562EB" w:rsidR="00D077D5" w:rsidRPr="008F13B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F13B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562EB" w:rsidP="008562EB" w:rsidR="00D077D5" w:rsidRPr="008F13B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F13BD"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8562EB" w:rsidP="00D077D5" w:rsidR="008562EB" w:rsidRPr="008F13B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1E9C" w:rsidP="00AA1E9C" w:rsidR="00BC2FC3" w:rsidRPr="008F13B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F13BD">
        <w:rPr>
          <w:rFonts w:cs="Times New Roman" w:hAnsi="Times New Roman" w:ascii="Times New Roman"/>
          <w:sz w:val="24"/>
          <w:szCs w:val="24"/>
        </w:rPr>
        <w:t xml:space="preserve">I. </w:t>
      </w:r>
      <w:r w:rsidR="008F13BD">
        <w:rPr>
          <w:rFonts w:cs="Times New Roman" w:hAnsi="Times New Roman" w:ascii="Times New Roman"/>
          <w:sz w:val="24"/>
          <w:szCs w:val="24"/>
        </w:rPr>
        <w:tab/>
      </w:r>
      <w:r w:rsidR="00D077D5" w:rsidRPr="008F13BD">
        <w:rPr>
          <w:rFonts w:cs="Times New Roman" w:hAnsi="Times New Roman" w:ascii="Times New Roman"/>
          <w:sz w:val="24"/>
          <w:szCs w:val="24"/>
        </w:rPr>
        <w:t>Prodaju se nekretnine stečajnog dužnika upisane u zemljišnim knjigama Općinskog suda u Gospiću</w:t>
      </w:r>
      <w:r w:rsidR="008562EB" w:rsidRPr="008F13BD">
        <w:rPr>
          <w:rFonts w:cs="Times New Roman" w:hAnsi="Times New Roman" w:ascii="Times New Roman"/>
          <w:sz w:val="24"/>
          <w:szCs w:val="24"/>
        </w:rPr>
        <w:t xml:space="preserve"> </w:t>
      </w:r>
      <w:r w:rsidR="00BC2FC3" w:rsidRPr="008F13BD">
        <w:rPr>
          <w:rFonts w:cs="Times New Roman" w:hAnsi="Times New Roman" w:ascii="Times New Roman"/>
          <w:sz w:val="24"/>
          <w:szCs w:val="24"/>
        </w:rPr>
        <w:t>i to k.č.br. 223 farma dv. Mjesna Rudina površine 4 ha, 75 a i 59 m2 (koja nekretnina u naravi predstavlja farmu), zajedno s pokretnom imovinom povezanom s tom nekretninom.</w:t>
      </w:r>
    </w:p>
    <w:p w:rsidRDefault="00BC2FC3" w:rsidP="00BC2FC3" w:rsidR="00BC2FC3" w:rsidRPr="008F13B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77736" w:rsidP="00BC2FC3" w:rsidR="00BC2FC3" w:rsidRPr="008F13BD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8F13BD">
        <w:rPr>
          <w:rFonts w:cs="Times New Roman" w:hAnsi="Times New Roman" w:ascii="Times New Roman"/>
          <w:b/>
          <w:sz w:val="24"/>
          <w:szCs w:val="24"/>
        </w:rPr>
        <w:t xml:space="preserve">Vrijednost </w:t>
      </w:r>
      <w:r w:rsidR="00BC2FC3" w:rsidRPr="008F13BD">
        <w:rPr>
          <w:rFonts w:cs="Times New Roman" w:hAnsi="Times New Roman" w:ascii="Times New Roman"/>
          <w:b/>
          <w:sz w:val="24"/>
          <w:szCs w:val="24"/>
        </w:rPr>
        <w:t xml:space="preserve">nekretnine zajedno s pokretnom imovinom povezanom s tom nekretninom iznosi </w:t>
      </w:r>
      <w:r w:rsidR="007A436D" w:rsidRPr="008F13BD">
        <w:rPr>
          <w:rFonts w:cs="Times New Roman" w:hAnsi="Times New Roman" w:ascii="Times New Roman"/>
          <w:b/>
          <w:sz w:val="24"/>
          <w:szCs w:val="24"/>
        </w:rPr>
        <w:t>987.680,31</w:t>
      </w:r>
      <w:r w:rsidR="00CC54CF" w:rsidRPr="008F13BD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BC2FC3" w:rsidRPr="008F13BD">
        <w:rPr>
          <w:rFonts w:cs="Times New Roman" w:hAnsi="Times New Roman" w:ascii="Times New Roman"/>
          <w:b/>
          <w:sz w:val="24"/>
          <w:szCs w:val="24"/>
        </w:rPr>
        <w:t xml:space="preserve">kn. </w:t>
      </w:r>
    </w:p>
    <w:p w:rsidRDefault="00BC2FC3" w:rsidP="00BC2FC3" w:rsidR="00BC2FC3" w:rsidRPr="008F13B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8F13B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F13BD">
        <w:rPr>
          <w:rFonts w:cs="Times New Roman" w:hAnsi="Times New Roman" w:ascii="Times New Roman"/>
          <w:sz w:val="24"/>
          <w:szCs w:val="24"/>
        </w:rPr>
        <w:t>II.</w:t>
      </w:r>
      <w:r w:rsidR="008562EB" w:rsidRPr="008F13BD">
        <w:rPr>
          <w:rFonts w:cs="Times New Roman" w:hAnsi="Times New Roman" w:ascii="Times New Roman"/>
          <w:sz w:val="24"/>
          <w:szCs w:val="24"/>
        </w:rPr>
        <w:tab/>
      </w:r>
      <w:r w:rsidRPr="008F13BD">
        <w:rPr>
          <w:rFonts w:cs="Times New Roman" w:hAnsi="Times New Roman" w:ascii="Times New Roman"/>
          <w:sz w:val="24"/>
          <w:szCs w:val="24"/>
        </w:rPr>
        <w:t xml:space="preserve">Nekretnine opisane pod točkom I. izreke ovog zaključka prodat će se na usmenoj javnoj dražbi, a ročište za prodaju održat će se </w:t>
      </w:r>
    </w:p>
    <w:p w:rsidRDefault="00BC2FC3" w:rsidP="008562EB" w:rsidR="00BC2FC3" w:rsidRPr="008F13B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A436D" w:rsidP="008562EB" w:rsidR="00D077D5" w:rsidRPr="008F13B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F13BD">
        <w:rPr>
          <w:rFonts w:cs="Times New Roman" w:hAnsi="Times New Roman" w:ascii="Times New Roman"/>
          <w:sz w:val="24"/>
          <w:szCs w:val="24"/>
        </w:rPr>
        <w:t>14</w:t>
      </w:r>
      <w:r w:rsidR="00D077D5" w:rsidRPr="008F13BD">
        <w:rPr>
          <w:rFonts w:cs="Times New Roman" w:hAnsi="Times New Roman" w:ascii="Times New Roman"/>
          <w:sz w:val="24"/>
          <w:szCs w:val="24"/>
        </w:rPr>
        <w:t xml:space="preserve">. </w:t>
      </w:r>
      <w:r w:rsidRPr="008F13BD">
        <w:rPr>
          <w:rFonts w:cs="Times New Roman" w:hAnsi="Times New Roman" w:ascii="Times New Roman"/>
          <w:sz w:val="24"/>
          <w:szCs w:val="24"/>
        </w:rPr>
        <w:t>ožujka</w:t>
      </w:r>
      <w:r w:rsidR="00CC54CF" w:rsidRPr="008F13BD">
        <w:rPr>
          <w:rFonts w:cs="Times New Roman" w:hAnsi="Times New Roman" w:ascii="Times New Roman"/>
          <w:sz w:val="24"/>
          <w:szCs w:val="24"/>
        </w:rPr>
        <w:t xml:space="preserve"> </w:t>
      </w:r>
      <w:r w:rsidRPr="008F13BD">
        <w:rPr>
          <w:rFonts w:cs="Times New Roman" w:hAnsi="Times New Roman" w:ascii="Times New Roman"/>
          <w:sz w:val="24"/>
          <w:szCs w:val="24"/>
        </w:rPr>
        <w:t>2019</w:t>
      </w:r>
      <w:r w:rsidR="00AA1E9C" w:rsidRPr="008F13BD">
        <w:rPr>
          <w:rFonts w:cs="Times New Roman" w:hAnsi="Times New Roman" w:ascii="Times New Roman"/>
          <w:sz w:val="24"/>
          <w:szCs w:val="24"/>
        </w:rPr>
        <w:t>. u 14</w:t>
      </w:r>
      <w:r w:rsidR="00677736" w:rsidRPr="008F13BD">
        <w:rPr>
          <w:rFonts w:cs="Times New Roman" w:hAnsi="Times New Roman" w:ascii="Times New Roman"/>
          <w:sz w:val="24"/>
          <w:szCs w:val="24"/>
        </w:rPr>
        <w:t>:0</w:t>
      </w:r>
      <w:r w:rsidR="00D077D5" w:rsidRPr="008F13BD">
        <w:rPr>
          <w:rFonts w:cs="Times New Roman" w:hAnsi="Times New Roman" w:ascii="Times New Roman"/>
          <w:sz w:val="24"/>
          <w:szCs w:val="24"/>
        </w:rPr>
        <w:t>0 sati</w:t>
      </w:r>
      <w:r w:rsidR="008562EB" w:rsidRPr="008F13BD">
        <w:rPr>
          <w:rFonts w:cs="Times New Roman" w:hAnsi="Times New Roman" w:ascii="Times New Roman"/>
          <w:sz w:val="24"/>
          <w:szCs w:val="24"/>
        </w:rPr>
        <w:t>,</w:t>
      </w:r>
    </w:p>
    <w:p w:rsidRDefault="00BC2FC3" w:rsidP="00D077D5" w:rsidR="00BC2FC3" w:rsidRPr="008F13B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8F13B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F13BD">
        <w:rPr>
          <w:rFonts w:cs="Times New Roman" w:hAnsi="Times New Roman" w:ascii="Times New Roman"/>
          <w:sz w:val="24"/>
          <w:szCs w:val="24"/>
        </w:rPr>
        <w:t>u zgradi Trgovačkog suda u Rijeci, Zadarska 1 i 3, s</w:t>
      </w:r>
      <w:r w:rsidR="008562EB" w:rsidRPr="008F13BD">
        <w:rPr>
          <w:rFonts w:cs="Times New Roman" w:hAnsi="Times New Roman" w:ascii="Times New Roman"/>
          <w:sz w:val="24"/>
          <w:szCs w:val="24"/>
        </w:rPr>
        <w:t>udnica 8</w:t>
      </w:r>
      <w:r w:rsidRPr="008F13BD">
        <w:rPr>
          <w:rFonts w:cs="Times New Roman" w:hAnsi="Times New Roman" w:ascii="Times New Roman"/>
          <w:sz w:val="24"/>
          <w:szCs w:val="24"/>
        </w:rPr>
        <w:t xml:space="preserve">, </w:t>
      </w:r>
      <w:r w:rsidR="008562EB" w:rsidRPr="008F13BD">
        <w:rPr>
          <w:rFonts w:cs="Times New Roman" w:hAnsi="Times New Roman" w:ascii="Times New Roman"/>
          <w:sz w:val="24"/>
          <w:szCs w:val="24"/>
        </w:rPr>
        <w:t>I.</w:t>
      </w:r>
      <w:r w:rsidRPr="008F13BD">
        <w:rPr>
          <w:rFonts w:cs="Times New Roman" w:hAnsi="Times New Roman" w:ascii="Times New Roman"/>
          <w:sz w:val="24"/>
          <w:szCs w:val="24"/>
        </w:rPr>
        <w:t xml:space="preserve"> kat.</w:t>
      </w:r>
    </w:p>
    <w:p w:rsidRDefault="00D077D5" w:rsidP="00D077D5" w:rsidR="00D077D5" w:rsidRPr="008F13B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62EB" w:rsidP="008562EB" w:rsidR="00D077D5" w:rsidRPr="008F13B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F13BD">
        <w:rPr>
          <w:rFonts w:cs="Times New Roman" w:hAnsi="Times New Roman" w:ascii="Times New Roman"/>
          <w:sz w:val="24"/>
          <w:szCs w:val="24"/>
        </w:rPr>
        <w:t>III.</w:t>
      </w:r>
      <w:r w:rsidRPr="008F13BD">
        <w:rPr>
          <w:rFonts w:cs="Times New Roman" w:hAnsi="Times New Roman" w:ascii="Times New Roman"/>
          <w:sz w:val="24"/>
          <w:szCs w:val="24"/>
        </w:rPr>
        <w:tab/>
      </w:r>
      <w:r w:rsidR="00D077D5" w:rsidRPr="008F13BD">
        <w:rPr>
          <w:rFonts w:cs="Times New Roman" w:hAnsi="Times New Roman" w:ascii="Times New Roman"/>
          <w:sz w:val="24"/>
          <w:szCs w:val="24"/>
        </w:rPr>
        <w:t xml:space="preserve">Ovaj zaključak bit </w:t>
      </w:r>
      <w:r w:rsidR="008F13BD">
        <w:rPr>
          <w:rFonts w:cs="Times New Roman" w:hAnsi="Times New Roman" w:ascii="Times New Roman"/>
          <w:sz w:val="24"/>
          <w:szCs w:val="24"/>
        </w:rPr>
        <w:t>će objavljen na web stranici e-</w:t>
      </w:r>
      <w:r w:rsidR="00D44D05" w:rsidRPr="008F13BD">
        <w:rPr>
          <w:rFonts w:cs="Times New Roman" w:hAnsi="Times New Roman" w:ascii="Times New Roman"/>
          <w:sz w:val="24"/>
          <w:szCs w:val="24"/>
        </w:rPr>
        <w:t>oglasna ploča.</w:t>
      </w:r>
      <w:r w:rsidR="00D077D5" w:rsidRPr="008F13B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077D5" w:rsidP="00D077D5" w:rsidR="00D077D5" w:rsidRPr="008F13B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8F13B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F13BD">
        <w:rPr>
          <w:rFonts w:cs="Times New Roman" w:hAnsi="Times New Roman" w:ascii="Times New Roman"/>
          <w:sz w:val="24"/>
          <w:szCs w:val="24"/>
        </w:rPr>
        <w:t>IV.</w:t>
      </w:r>
      <w:r w:rsidR="008562EB" w:rsidRPr="008F13BD">
        <w:rPr>
          <w:rFonts w:cs="Times New Roman" w:hAnsi="Times New Roman" w:ascii="Times New Roman"/>
          <w:sz w:val="24"/>
          <w:szCs w:val="24"/>
        </w:rPr>
        <w:tab/>
      </w:r>
      <w:r w:rsidRPr="008F13BD">
        <w:rPr>
          <w:rFonts w:cs="Times New Roman" w:hAnsi="Times New Roman" w:ascii="Times New Roman"/>
          <w:sz w:val="24"/>
          <w:szCs w:val="24"/>
        </w:rPr>
        <w:t>Uvjeti prodaje:</w:t>
      </w:r>
    </w:p>
    <w:p w:rsidRDefault="003636A7" w:rsidP="00D077D5" w:rsidR="003636A7" w:rsidRPr="008F13B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F13B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:rsidRDefault="00D077D5" w:rsidP="00D077D5" w:rsidR="00D077D5" w:rsidRPr="008F13B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F13BD">
        <w:rPr>
          <w:rFonts w:cs="Times New Roman" w:hAnsi="Times New Roman" w:ascii="Times New Roman"/>
          <w:sz w:val="24"/>
          <w:szCs w:val="24"/>
        </w:rPr>
        <w:t>1.</w:t>
      </w:r>
      <w:r w:rsidR="008562EB" w:rsidRPr="008F13BD">
        <w:rPr>
          <w:rFonts w:cs="Times New Roman" w:hAnsi="Times New Roman" w:ascii="Times New Roman"/>
          <w:sz w:val="24"/>
          <w:szCs w:val="24"/>
        </w:rPr>
        <w:tab/>
      </w:r>
      <w:r w:rsidRPr="008F13BD">
        <w:rPr>
          <w:rFonts w:cs="Times New Roman" w:hAnsi="Times New Roman" w:ascii="Times New Roman"/>
          <w:sz w:val="24"/>
          <w:szCs w:val="24"/>
        </w:rPr>
        <w:t>Prodaju se nekretnine opisane pod točkom I. izreke ovog zaključka prema vrijednosti koje su određene u toj toč</w:t>
      </w:r>
      <w:r w:rsidR="008562EB" w:rsidRPr="008F13BD">
        <w:rPr>
          <w:rFonts w:cs="Times New Roman" w:hAnsi="Times New Roman" w:ascii="Times New Roman"/>
          <w:sz w:val="24"/>
          <w:szCs w:val="24"/>
        </w:rPr>
        <w:t>ki</w:t>
      </w:r>
      <w:r w:rsidRPr="008F13BD">
        <w:rPr>
          <w:rFonts w:cs="Times New Roman" w:hAnsi="Times New Roman" w:ascii="Times New Roman"/>
          <w:sz w:val="24"/>
          <w:szCs w:val="24"/>
        </w:rPr>
        <w:t>.</w:t>
      </w:r>
    </w:p>
    <w:p w:rsidRDefault="00D077D5" w:rsidP="00D077D5" w:rsidR="00D077D5" w:rsidRPr="008F13B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F13BD">
        <w:rPr>
          <w:rFonts w:cs="Times New Roman" w:hAnsi="Times New Roman" w:ascii="Times New Roman"/>
          <w:sz w:val="24"/>
          <w:szCs w:val="24"/>
        </w:rPr>
        <w:t>2.      Nekretnine označene pod točkom I. na ročištu za dražbu ne mogu se prodati za nižu cijenu od njihove vrijednosti.</w:t>
      </w:r>
    </w:p>
    <w:p w:rsidRDefault="00D077D5" w:rsidP="00D077D5" w:rsidR="00D077D5" w:rsidRPr="008F13B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F13BD">
        <w:rPr>
          <w:rFonts w:cs="Times New Roman" w:hAnsi="Times New Roman" w:ascii="Times New Roman"/>
          <w:sz w:val="24"/>
          <w:szCs w:val="24"/>
        </w:rPr>
        <w:t>3.      Nekretnine će se prodati putem javne dražbe, time da će se ročište održati iako na njemu sudjeluje samo jedan ponuditelj.</w:t>
      </w:r>
    </w:p>
    <w:p w:rsidRDefault="00D077D5" w:rsidP="00D077D5" w:rsidR="00D077D5" w:rsidRPr="008F13B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F13BD">
        <w:rPr>
          <w:rFonts w:cs="Times New Roman" w:hAnsi="Times New Roman" w:ascii="Times New Roman"/>
          <w:sz w:val="24"/>
          <w:szCs w:val="24"/>
        </w:rPr>
        <w:t>4.</w:t>
      </w:r>
      <w:r w:rsidR="008562EB" w:rsidRPr="008F13BD">
        <w:rPr>
          <w:rFonts w:cs="Times New Roman" w:hAnsi="Times New Roman" w:ascii="Times New Roman"/>
          <w:sz w:val="24"/>
          <w:szCs w:val="24"/>
        </w:rPr>
        <w:tab/>
      </w:r>
      <w:r w:rsidRPr="008F13BD">
        <w:rPr>
          <w:rFonts w:cs="Times New Roman" w:hAnsi="Times New Roman" w:ascii="Times New Roman"/>
          <w:sz w:val="24"/>
          <w:szCs w:val="24"/>
        </w:rPr>
        <w:t>Ugovori o najmu ili zakupu koje je sklopio stečajni upravitelj na dijelu predmetnih nekretnina prestaju pravomoćnošću rješenja o dosudi nekretnine kupcu.</w:t>
      </w:r>
    </w:p>
    <w:p w:rsidRDefault="00D077D5" w:rsidP="00D077D5" w:rsidR="00D077D5" w:rsidRPr="008F13B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F13BD">
        <w:rPr>
          <w:rFonts w:cs="Times New Roman" w:hAnsi="Times New Roman" w:ascii="Times New Roman"/>
          <w:sz w:val="24"/>
          <w:szCs w:val="24"/>
        </w:rPr>
        <w:t>5.</w:t>
      </w:r>
      <w:r w:rsidR="008562EB" w:rsidRPr="008F13BD">
        <w:rPr>
          <w:rFonts w:cs="Times New Roman" w:hAnsi="Times New Roman" w:ascii="Times New Roman"/>
          <w:sz w:val="24"/>
          <w:szCs w:val="24"/>
        </w:rPr>
        <w:tab/>
      </w:r>
      <w:r w:rsidRPr="008F13BD">
        <w:rPr>
          <w:rFonts w:cs="Times New Roman" w:hAnsi="Times New Roman" w:ascii="Times New Roman"/>
          <w:sz w:val="24"/>
          <w:szCs w:val="24"/>
        </w:rPr>
        <w:t xml:space="preserve">Imovina se prodaje po principu viđeno kupljeno što isključuje sve naknadne prigovore kupca na nedostatke, pravne ili činjenične naravi. </w:t>
      </w:r>
    </w:p>
    <w:p w:rsidRDefault="00D077D5" w:rsidP="00D077D5" w:rsidR="00D077D5" w:rsidRPr="008F13B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F13BD">
        <w:rPr>
          <w:rFonts w:cs="Times New Roman" w:hAnsi="Times New Roman" w:ascii="Times New Roman"/>
          <w:sz w:val="24"/>
          <w:szCs w:val="24"/>
        </w:rPr>
        <w:t>6.</w:t>
      </w:r>
      <w:r w:rsidR="008562EB" w:rsidRPr="008F13BD">
        <w:rPr>
          <w:rFonts w:cs="Times New Roman" w:hAnsi="Times New Roman" w:ascii="Times New Roman"/>
          <w:sz w:val="24"/>
          <w:szCs w:val="24"/>
        </w:rPr>
        <w:tab/>
      </w:r>
      <w:r w:rsidRPr="008F13BD">
        <w:rPr>
          <w:rFonts w:cs="Times New Roman" w:hAnsi="Times New Roman" w:ascii="Times New Roman"/>
          <w:sz w:val="24"/>
          <w:szCs w:val="24"/>
        </w:rPr>
        <w:t xml:space="preserve">Kupac je obvezan položiti </w:t>
      </w:r>
      <w:proofErr w:type="spellStart"/>
      <w:r w:rsidRPr="008F13B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8F13BD">
        <w:rPr>
          <w:rFonts w:cs="Times New Roman" w:hAnsi="Times New Roman" w:ascii="Times New Roman"/>
          <w:sz w:val="24"/>
          <w:szCs w:val="24"/>
        </w:rPr>
        <w:t xml:space="preserve"> u roku od </w:t>
      </w:r>
      <w:r w:rsidR="008562EB" w:rsidRPr="008F13BD">
        <w:rPr>
          <w:rFonts w:cs="Times New Roman" w:hAnsi="Times New Roman" w:ascii="Times New Roman"/>
          <w:sz w:val="24"/>
          <w:szCs w:val="24"/>
        </w:rPr>
        <w:t>3</w:t>
      </w:r>
      <w:r w:rsidRPr="008F13BD">
        <w:rPr>
          <w:rFonts w:cs="Times New Roman" w:hAnsi="Times New Roman" w:ascii="Times New Roman"/>
          <w:sz w:val="24"/>
          <w:szCs w:val="24"/>
        </w:rPr>
        <w:t>0 dana nakon pravomoćnosti rješenja o dosudi.</w:t>
      </w:r>
    </w:p>
    <w:p w:rsidRDefault="00D077D5" w:rsidP="00D077D5" w:rsidR="00D077D5" w:rsidRPr="008F13B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F13BD">
        <w:rPr>
          <w:rFonts w:cs="Times New Roman" w:hAnsi="Times New Roman" w:ascii="Times New Roman"/>
          <w:sz w:val="24"/>
          <w:szCs w:val="24"/>
        </w:rPr>
        <w:lastRenderedPageBreak/>
        <w:t>7.</w:t>
      </w:r>
      <w:r w:rsidR="008562EB" w:rsidRPr="008F13BD">
        <w:rPr>
          <w:rFonts w:cs="Times New Roman" w:hAnsi="Times New Roman" w:ascii="Times New Roman"/>
          <w:sz w:val="24"/>
          <w:szCs w:val="24"/>
        </w:rPr>
        <w:tab/>
      </w:r>
      <w:r w:rsidRPr="008F13BD">
        <w:rPr>
          <w:rFonts w:cs="Times New Roman" w:hAnsi="Times New Roman" w:ascii="Times New Roman"/>
          <w:sz w:val="24"/>
          <w:szCs w:val="24"/>
        </w:rPr>
        <w:t>Poreze, pristojbe i troškove kupac je dužan platiti u skladu sa zakonom.</w:t>
      </w:r>
    </w:p>
    <w:p w:rsidRDefault="00D077D5" w:rsidP="00D077D5" w:rsidR="00D077D5" w:rsidRPr="008F13B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F13BD">
        <w:rPr>
          <w:rFonts w:cs="Times New Roman" w:hAnsi="Times New Roman" w:ascii="Times New Roman"/>
          <w:sz w:val="24"/>
          <w:szCs w:val="24"/>
        </w:rPr>
        <w:t>8.</w:t>
      </w:r>
      <w:r w:rsidR="008562EB" w:rsidRPr="008F13BD">
        <w:rPr>
          <w:rFonts w:cs="Times New Roman" w:hAnsi="Times New Roman" w:ascii="Times New Roman"/>
          <w:sz w:val="24"/>
          <w:szCs w:val="24"/>
        </w:rPr>
        <w:tab/>
      </w:r>
      <w:r w:rsidRPr="008F13BD">
        <w:rPr>
          <w:rFonts w:cs="Times New Roman" w:hAnsi="Times New Roman" w:ascii="Times New Roman"/>
          <w:sz w:val="24"/>
          <w:szCs w:val="24"/>
        </w:rPr>
        <w:t xml:space="preserve">Pravo nadmetanja imaju sve pravne i fizičke osobe, u skladu sa zakonskim propisima Republike Hrvatske, koje su najkasnije na dan </w:t>
      </w:r>
      <w:r w:rsidR="007A436D" w:rsidRPr="008F13BD">
        <w:rPr>
          <w:rFonts w:cs="Times New Roman" w:hAnsi="Times New Roman" w:ascii="Times New Roman"/>
          <w:sz w:val="24"/>
          <w:szCs w:val="24"/>
        </w:rPr>
        <w:t>13</w:t>
      </w:r>
      <w:r w:rsidRPr="008F13BD">
        <w:rPr>
          <w:rFonts w:cs="Times New Roman" w:hAnsi="Times New Roman" w:ascii="Times New Roman"/>
          <w:sz w:val="24"/>
          <w:szCs w:val="24"/>
        </w:rPr>
        <w:t xml:space="preserve">. </w:t>
      </w:r>
      <w:r w:rsidR="007A436D" w:rsidRPr="008F13BD">
        <w:rPr>
          <w:rFonts w:cs="Times New Roman" w:hAnsi="Times New Roman" w:ascii="Times New Roman"/>
          <w:sz w:val="24"/>
          <w:szCs w:val="24"/>
        </w:rPr>
        <w:t>ožujka 2019</w:t>
      </w:r>
      <w:r w:rsidRPr="008F13BD">
        <w:rPr>
          <w:rFonts w:cs="Times New Roman" w:hAnsi="Times New Roman" w:ascii="Times New Roman"/>
          <w:sz w:val="24"/>
          <w:szCs w:val="24"/>
        </w:rPr>
        <w:t xml:space="preserve">. dale osiguranje za kupnju nekretnina opisanih pod točkom I. ovog zaključka u visini od 5% utvrđene vrijednosti. Osiguranje se uplaćuje na prolazni depozit ovog suda broj IBAN HR59 23900011300002703, pozivom na broj </w:t>
      </w:r>
      <w:r w:rsidR="008562EB" w:rsidRPr="008F13BD">
        <w:rPr>
          <w:rFonts w:cs="Times New Roman" w:hAnsi="Times New Roman" w:ascii="Times New Roman"/>
          <w:sz w:val="24"/>
          <w:szCs w:val="24"/>
        </w:rPr>
        <w:t>8 St-118/</w:t>
      </w:r>
      <w:r w:rsidRPr="008F13BD">
        <w:rPr>
          <w:rFonts w:cs="Times New Roman" w:hAnsi="Times New Roman" w:ascii="Times New Roman"/>
          <w:sz w:val="24"/>
          <w:szCs w:val="24"/>
        </w:rPr>
        <w:t xml:space="preserve">11 (bez </w:t>
      </w:r>
      <w:r w:rsidR="008562EB" w:rsidRPr="008F13BD">
        <w:rPr>
          <w:rFonts w:cs="Times New Roman" w:hAnsi="Times New Roman" w:ascii="Times New Roman"/>
          <w:sz w:val="24"/>
          <w:szCs w:val="24"/>
        </w:rPr>
        <w:t>o</w:t>
      </w:r>
      <w:r w:rsidRPr="008F13BD">
        <w:rPr>
          <w:rFonts w:cs="Times New Roman" w:hAnsi="Times New Roman" w:ascii="Times New Roman"/>
          <w:sz w:val="24"/>
          <w:szCs w:val="24"/>
        </w:rPr>
        <w:t xml:space="preserve">znake modela), a kupac je potvrdu o prethodnoj uplati osiguranja, uz dokaz o identitetu, obvezan predočiti sucu prije nego što sudac pristupi dražbi. Ponuditeljima čija ponuda nije prihvaćena vratit će se osiguranje nakon zaključenja javne dražbe. </w:t>
      </w:r>
    </w:p>
    <w:p w:rsidRDefault="00D077D5" w:rsidP="00D077D5" w:rsidR="00D077D5" w:rsidRPr="008F13B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F13BD">
        <w:rPr>
          <w:rFonts w:cs="Times New Roman" w:hAnsi="Times New Roman" w:ascii="Times New Roman"/>
          <w:sz w:val="24"/>
          <w:szCs w:val="24"/>
        </w:rPr>
        <w:t>9.</w:t>
      </w:r>
      <w:r w:rsidR="008562EB" w:rsidRPr="008F13BD">
        <w:rPr>
          <w:rFonts w:cs="Times New Roman" w:hAnsi="Times New Roman" w:ascii="Times New Roman"/>
          <w:sz w:val="24"/>
          <w:szCs w:val="24"/>
        </w:rPr>
        <w:tab/>
      </w:r>
      <w:r w:rsidRPr="008F13BD">
        <w:rPr>
          <w:rFonts w:cs="Times New Roman" w:hAnsi="Times New Roman" w:ascii="Times New Roman"/>
          <w:sz w:val="24"/>
          <w:szCs w:val="24"/>
        </w:rPr>
        <w:t xml:space="preserve">Nekretnine iz točke I. ovog zaključka sud će dosuditi ponuditelju (kupcu) koji ponudi najveću cijenu i ispunjava sve uvjete iz ovog zaključka. Ukoliko na javnoj dražbi sudjeluje više kupaca sud će nekretnine dosuditi i kupcima koji ponude nižu cijenu, prema veličini cijene koju su ponudili, ako kupci koji su ponudili veću cijenu ne polože </w:t>
      </w:r>
      <w:proofErr w:type="spellStart"/>
      <w:r w:rsidRPr="008F13B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8F13BD">
        <w:rPr>
          <w:rFonts w:cs="Times New Roman" w:hAnsi="Times New Roman" w:ascii="Times New Roman"/>
          <w:sz w:val="24"/>
          <w:szCs w:val="24"/>
        </w:rPr>
        <w:t xml:space="preserve"> u roku koji im je određen.</w:t>
      </w:r>
    </w:p>
    <w:p w:rsidRDefault="008562EB" w:rsidP="00D077D5" w:rsidR="00D077D5" w:rsidRPr="008F13B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F13BD">
        <w:rPr>
          <w:rFonts w:cs="Times New Roman" w:hAnsi="Times New Roman" w:ascii="Times New Roman"/>
          <w:sz w:val="24"/>
          <w:szCs w:val="24"/>
        </w:rPr>
        <w:tab/>
      </w:r>
      <w:r w:rsidR="00D077D5" w:rsidRPr="008F13BD">
        <w:rPr>
          <w:rFonts w:cs="Times New Roman" w:hAnsi="Times New Roman" w:ascii="Times New Roman"/>
          <w:sz w:val="24"/>
          <w:szCs w:val="24"/>
        </w:rPr>
        <w:t xml:space="preserve">Nakon što rješenje o dosudi postane pravomoćno i kupac položi </w:t>
      </w:r>
      <w:proofErr w:type="spellStart"/>
      <w:r w:rsidR="00D077D5" w:rsidRPr="008F13B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="00D077D5" w:rsidRPr="008F13BD">
        <w:rPr>
          <w:rFonts w:cs="Times New Roman" w:hAnsi="Times New Roman" w:ascii="Times New Roman"/>
          <w:sz w:val="24"/>
          <w:szCs w:val="24"/>
        </w:rPr>
        <w:t xml:space="preserve"> sud će zaključkom o predaji nekretnine kupcu odrediti upis prava vlasništva u korist kupca, te brisanje tereta na nekretnini.</w:t>
      </w:r>
    </w:p>
    <w:p w:rsidRDefault="00D077D5" w:rsidP="00D077D5" w:rsidR="00D077D5" w:rsidRPr="008F13B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8F13B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F13BD">
        <w:rPr>
          <w:rFonts w:cs="Times New Roman" w:hAnsi="Times New Roman" w:ascii="Times New Roman"/>
          <w:sz w:val="24"/>
          <w:szCs w:val="24"/>
        </w:rPr>
        <w:t>V.</w:t>
      </w:r>
      <w:r w:rsidR="008562EB" w:rsidRPr="008F13BD">
        <w:rPr>
          <w:rFonts w:cs="Times New Roman" w:hAnsi="Times New Roman" w:ascii="Times New Roman"/>
          <w:sz w:val="24"/>
          <w:szCs w:val="24"/>
        </w:rPr>
        <w:tab/>
      </w:r>
      <w:r w:rsidRPr="008F13BD">
        <w:rPr>
          <w:rFonts w:cs="Times New Roman" w:hAnsi="Times New Roman" w:ascii="Times New Roman"/>
          <w:sz w:val="24"/>
          <w:szCs w:val="24"/>
        </w:rPr>
        <w:t>Nekretnine se mogu  razgledati uz prethodni dogovor sa stečajnim upraviteljem, tel.  09</w:t>
      </w:r>
      <w:r w:rsidR="008562EB" w:rsidRPr="008F13BD">
        <w:rPr>
          <w:rFonts w:cs="Times New Roman" w:hAnsi="Times New Roman" w:ascii="Times New Roman"/>
          <w:sz w:val="24"/>
          <w:szCs w:val="24"/>
        </w:rPr>
        <w:t>15170411</w:t>
      </w:r>
      <w:r w:rsidRPr="008F13BD">
        <w:rPr>
          <w:rFonts w:cs="Times New Roman" w:hAnsi="Times New Roman" w:ascii="Times New Roman"/>
          <w:sz w:val="24"/>
          <w:szCs w:val="24"/>
        </w:rPr>
        <w:t xml:space="preserve">.   </w:t>
      </w:r>
    </w:p>
    <w:p w:rsidRDefault="008F13BD" w:rsidP="00D077D5" w:rsidR="008F13B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8F13B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F13BD">
        <w:rPr>
          <w:rFonts w:cs="Times New Roman" w:hAnsi="Times New Roman" w:ascii="Times New Roman"/>
          <w:sz w:val="24"/>
          <w:szCs w:val="24"/>
        </w:rPr>
        <w:t>Obrazloženje</w:t>
      </w:r>
    </w:p>
    <w:p w:rsidRDefault="00BC2FC3" w:rsidP="00D077D5" w:rsidR="00BC2FC3" w:rsidRPr="008F13B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BC2FC3" w:rsidR="00D077D5" w:rsidRPr="008F13B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F13BD">
        <w:rPr>
          <w:rFonts w:cs="Times New Roman" w:hAnsi="Times New Roman" w:ascii="Times New Roman"/>
          <w:sz w:val="24"/>
          <w:szCs w:val="24"/>
        </w:rPr>
        <w:t>Stečajni upravitelj je predložio prodaju nekretnina stečajnog dužnika pobliže opisanih pod točkom I. izreke ovog zaključka na kojima je upisano pravo odvojenog namirenja.</w:t>
      </w:r>
    </w:p>
    <w:p w:rsidRDefault="008562EB" w:rsidP="00D077D5" w:rsidR="00131CE6" w:rsidRPr="008F13B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F13BD">
        <w:rPr>
          <w:rFonts w:cs="Times New Roman" w:hAnsi="Times New Roman" w:ascii="Times New Roman"/>
          <w:sz w:val="24"/>
          <w:szCs w:val="24"/>
        </w:rPr>
        <w:tab/>
      </w:r>
    </w:p>
    <w:p w:rsidRDefault="00D077D5" w:rsidP="00131CE6" w:rsidR="00D077D5" w:rsidRPr="008F13B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F13BD">
        <w:rPr>
          <w:rFonts w:cs="Times New Roman" w:hAnsi="Times New Roman" w:ascii="Times New Roman"/>
          <w:sz w:val="24"/>
          <w:szCs w:val="24"/>
        </w:rPr>
        <w:t>Nakon što je don</w:t>
      </w:r>
      <w:r w:rsidR="003636A7" w:rsidRPr="008F13BD">
        <w:rPr>
          <w:rFonts w:cs="Times New Roman" w:hAnsi="Times New Roman" w:ascii="Times New Roman"/>
          <w:sz w:val="24"/>
          <w:szCs w:val="24"/>
        </w:rPr>
        <w:t>esena</w:t>
      </w:r>
      <w:r w:rsidRPr="008F13BD">
        <w:rPr>
          <w:rFonts w:cs="Times New Roman" w:hAnsi="Times New Roman" w:ascii="Times New Roman"/>
          <w:sz w:val="24"/>
          <w:szCs w:val="24"/>
        </w:rPr>
        <w:t xml:space="preserve"> odluka da će se nekretnine prodati u stečajnom postupku, </w:t>
      </w:r>
      <w:proofErr w:type="spellStart"/>
      <w:r w:rsidRPr="008F13B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8F13BD">
        <w:rPr>
          <w:rFonts w:cs="Times New Roman" w:hAnsi="Times New Roman" w:ascii="Times New Roman"/>
          <w:sz w:val="24"/>
          <w:szCs w:val="24"/>
        </w:rPr>
        <w:t xml:space="preserve"> vjerovnici </w:t>
      </w:r>
      <w:r w:rsidR="003636A7" w:rsidRPr="008F13BD">
        <w:rPr>
          <w:rFonts w:cs="Times New Roman" w:hAnsi="Times New Roman" w:ascii="Times New Roman"/>
          <w:sz w:val="24"/>
          <w:szCs w:val="24"/>
        </w:rPr>
        <w:t xml:space="preserve">Hrvatska banka za obnovu i razvitak i Republika Hrvatska </w:t>
      </w:r>
      <w:r w:rsidRPr="008F13BD">
        <w:rPr>
          <w:rFonts w:cs="Times New Roman" w:hAnsi="Times New Roman" w:ascii="Times New Roman"/>
          <w:sz w:val="24"/>
          <w:szCs w:val="24"/>
        </w:rPr>
        <w:t xml:space="preserve">su se suglasili da se nekretnine prodaju u stečajnom postupku po procijenjenoj vrijednosti.  </w:t>
      </w:r>
    </w:p>
    <w:p w:rsidRDefault="00DC6221" w:rsidP="00131CE6" w:rsidR="00DC6221" w:rsidRPr="008F13B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C6221" w:rsidP="00DC6221" w:rsidR="00DC6221" w:rsidRPr="008F13B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F13BD">
        <w:rPr>
          <w:rFonts w:cs="Times New Roman" w:hAnsi="Times New Roman" w:ascii="Times New Roman"/>
          <w:sz w:val="24"/>
          <w:szCs w:val="24"/>
        </w:rPr>
        <w:t xml:space="preserve">Kako se predmetne nekretnine nisu </w:t>
      </w:r>
      <w:r w:rsidR="0015443D" w:rsidRPr="008F13BD">
        <w:rPr>
          <w:rFonts w:cs="Times New Roman" w:hAnsi="Times New Roman" w:ascii="Times New Roman"/>
          <w:sz w:val="24"/>
          <w:szCs w:val="24"/>
        </w:rPr>
        <w:t xml:space="preserve">prodale </w:t>
      </w:r>
      <w:r w:rsidRPr="008F13BD">
        <w:rPr>
          <w:rFonts w:cs="Times New Roman" w:hAnsi="Times New Roman" w:ascii="Times New Roman"/>
          <w:sz w:val="24"/>
          <w:szCs w:val="24"/>
        </w:rPr>
        <w:t>ni</w:t>
      </w:r>
      <w:r w:rsidR="0015443D" w:rsidRPr="008F13BD">
        <w:rPr>
          <w:rFonts w:cs="Times New Roman" w:hAnsi="Times New Roman" w:ascii="Times New Roman"/>
          <w:sz w:val="24"/>
          <w:szCs w:val="24"/>
        </w:rPr>
        <w:t>ti</w:t>
      </w:r>
      <w:r w:rsidRPr="008F13BD">
        <w:rPr>
          <w:rFonts w:cs="Times New Roman" w:hAnsi="Times New Roman" w:ascii="Times New Roman"/>
          <w:sz w:val="24"/>
          <w:szCs w:val="24"/>
        </w:rPr>
        <w:t xml:space="preserve"> na</w:t>
      </w:r>
      <w:r w:rsidR="00DF775E" w:rsidRPr="008F13BD">
        <w:rPr>
          <w:rFonts w:cs="Times New Roman" w:hAnsi="Times New Roman" w:ascii="Times New Roman"/>
          <w:sz w:val="24"/>
          <w:szCs w:val="24"/>
        </w:rPr>
        <w:t xml:space="preserve"> d</w:t>
      </w:r>
      <w:r w:rsidR="00D63B5E" w:rsidRPr="008F13BD">
        <w:rPr>
          <w:rFonts w:cs="Times New Roman" w:hAnsi="Times New Roman" w:ascii="Times New Roman"/>
          <w:sz w:val="24"/>
          <w:szCs w:val="24"/>
        </w:rPr>
        <w:t xml:space="preserve">vadeset i </w:t>
      </w:r>
      <w:r w:rsidR="007A436D" w:rsidRPr="008F13BD">
        <w:rPr>
          <w:rFonts w:cs="Times New Roman" w:hAnsi="Times New Roman" w:ascii="Times New Roman"/>
          <w:sz w:val="24"/>
          <w:szCs w:val="24"/>
        </w:rPr>
        <w:t xml:space="preserve">šestom </w:t>
      </w:r>
      <w:r w:rsidRPr="008F13BD">
        <w:rPr>
          <w:rFonts w:cs="Times New Roman" w:hAnsi="Times New Roman" w:ascii="Times New Roman"/>
          <w:sz w:val="24"/>
          <w:szCs w:val="24"/>
        </w:rPr>
        <w:t>ročištu za prodaju, ovaj sud je primjenom odredbe čl. 164. st. 6. SZ-a zaključkom (točka I. izreke) odredio nižu vrijednost nekretnina s time da je vri</w:t>
      </w:r>
      <w:r w:rsidR="00CC54CF" w:rsidRPr="008F13BD">
        <w:rPr>
          <w:rFonts w:cs="Times New Roman" w:hAnsi="Times New Roman" w:ascii="Times New Roman"/>
          <w:sz w:val="24"/>
          <w:szCs w:val="24"/>
        </w:rPr>
        <w:t>jednost nekretnina smanjena za 1</w:t>
      </w:r>
      <w:r w:rsidRPr="008F13BD">
        <w:rPr>
          <w:rFonts w:cs="Times New Roman" w:hAnsi="Times New Roman" w:ascii="Times New Roman"/>
          <w:sz w:val="24"/>
          <w:szCs w:val="24"/>
        </w:rPr>
        <w:t>0% od vrije</w:t>
      </w:r>
      <w:r w:rsidR="00D44D05" w:rsidRPr="008F13BD">
        <w:rPr>
          <w:rFonts w:cs="Times New Roman" w:hAnsi="Times New Roman" w:ascii="Times New Roman"/>
          <w:sz w:val="24"/>
          <w:szCs w:val="24"/>
        </w:rPr>
        <w:t xml:space="preserve">dnosti utvrđene </w:t>
      </w:r>
      <w:r w:rsidR="00DF775E" w:rsidRPr="008F13BD">
        <w:rPr>
          <w:rFonts w:cs="Times New Roman" w:hAnsi="Times New Roman" w:ascii="Times New Roman"/>
          <w:sz w:val="24"/>
          <w:szCs w:val="24"/>
        </w:rPr>
        <w:t>zaključkom od 2</w:t>
      </w:r>
      <w:r w:rsidR="007A436D" w:rsidRPr="008F13BD">
        <w:rPr>
          <w:rFonts w:cs="Times New Roman" w:hAnsi="Times New Roman" w:ascii="Times New Roman"/>
          <w:sz w:val="24"/>
          <w:szCs w:val="24"/>
        </w:rPr>
        <w:t>9</w:t>
      </w:r>
      <w:r w:rsidRPr="008F13BD">
        <w:rPr>
          <w:rFonts w:cs="Times New Roman" w:hAnsi="Times New Roman" w:ascii="Times New Roman"/>
          <w:sz w:val="24"/>
          <w:szCs w:val="24"/>
        </w:rPr>
        <w:t>.</w:t>
      </w:r>
      <w:r w:rsidR="007A436D" w:rsidRPr="008F13BD">
        <w:rPr>
          <w:rFonts w:cs="Times New Roman" w:hAnsi="Times New Roman" w:ascii="Times New Roman"/>
          <w:sz w:val="24"/>
          <w:szCs w:val="24"/>
        </w:rPr>
        <w:t xml:space="preserve"> studenoga</w:t>
      </w:r>
      <w:r w:rsidR="00AD79B4" w:rsidRPr="008F13BD">
        <w:rPr>
          <w:rFonts w:cs="Times New Roman" w:hAnsi="Times New Roman" w:ascii="Times New Roman"/>
          <w:sz w:val="24"/>
          <w:szCs w:val="24"/>
        </w:rPr>
        <w:t xml:space="preserve"> </w:t>
      </w:r>
      <w:r w:rsidR="00D63B5E" w:rsidRPr="008F13BD">
        <w:rPr>
          <w:rFonts w:cs="Times New Roman" w:hAnsi="Times New Roman" w:ascii="Times New Roman"/>
          <w:sz w:val="24"/>
          <w:szCs w:val="24"/>
        </w:rPr>
        <w:t>2018</w:t>
      </w:r>
      <w:r w:rsidRPr="008F13BD">
        <w:rPr>
          <w:rFonts w:cs="Times New Roman" w:hAnsi="Times New Roman" w:ascii="Times New Roman"/>
          <w:sz w:val="24"/>
          <w:szCs w:val="24"/>
        </w:rPr>
        <w:t xml:space="preserve">.  </w:t>
      </w:r>
      <w:r w:rsidR="00CC54CF" w:rsidRPr="008F13BD">
        <w:rPr>
          <w:rFonts w:cs="Times New Roman" w:hAnsi="Times New Roman" w:ascii="Times New Roman"/>
          <w:sz w:val="24"/>
          <w:szCs w:val="24"/>
        </w:rPr>
        <w:t>Smanjenje cijene u visini od daljnjih 1</w:t>
      </w:r>
      <w:r w:rsidR="00A1071A" w:rsidRPr="008F13BD">
        <w:rPr>
          <w:rFonts w:cs="Times New Roman" w:hAnsi="Times New Roman" w:ascii="Times New Roman"/>
          <w:sz w:val="24"/>
          <w:szCs w:val="24"/>
        </w:rPr>
        <w:t>0% od posljednje cijene utvrđene za predmetne nekretnine sud je ocijenio svrsishodnim uzimajući u obzir dugotrajnost postupka prodaje predmetnih nekretnina, odnosno činjenicu</w:t>
      </w:r>
      <w:r w:rsidR="007A436D" w:rsidRPr="008F13BD">
        <w:rPr>
          <w:rFonts w:cs="Times New Roman" w:hAnsi="Times New Roman" w:ascii="Times New Roman"/>
          <w:sz w:val="24"/>
          <w:szCs w:val="24"/>
        </w:rPr>
        <w:t xml:space="preserve"> da je do sada održano ukupno 26</w:t>
      </w:r>
      <w:r w:rsidR="00A1071A" w:rsidRPr="008F13BD">
        <w:rPr>
          <w:rFonts w:cs="Times New Roman" w:hAnsi="Times New Roman" w:ascii="Times New Roman"/>
          <w:sz w:val="24"/>
          <w:szCs w:val="24"/>
        </w:rPr>
        <w:t xml:space="preserve"> ročišta za javnu dražbu na kojima nije bilo zainteresiranih kupaca. </w:t>
      </w:r>
    </w:p>
    <w:p w:rsidRDefault="00DC6221" w:rsidP="00DC6221" w:rsidR="00DC6221" w:rsidRPr="008F13B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C6221" w:rsidP="00DC6221" w:rsidR="00DC6221" w:rsidRPr="008F13B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F13BD">
        <w:rPr>
          <w:rFonts w:cs="Times New Roman" w:hAnsi="Times New Roman" w:ascii="Times New Roman"/>
          <w:sz w:val="24"/>
          <w:szCs w:val="24"/>
        </w:rPr>
        <w:t xml:space="preserve">O uvjetima i načinu prodaje odlučeno je temeljem čl. 92., 93., 94., 95., 98., 100. i 101. Ovršnog zakona ("Narodne novine" broj 112/12 i 93/14: dalje OZ) u vezi s čl. 164. SZ-a.  </w:t>
      </w:r>
    </w:p>
    <w:p w:rsidRDefault="00D077D5" w:rsidP="00D077D5" w:rsidR="00D077D5" w:rsidRPr="008F13B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8F13B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F13BD">
        <w:rPr>
          <w:rFonts w:cs="Times New Roman" w:hAnsi="Times New Roman" w:ascii="Times New Roman"/>
          <w:sz w:val="24"/>
          <w:szCs w:val="24"/>
        </w:rPr>
        <w:t>U Rijeci</w:t>
      </w:r>
      <w:r w:rsidR="008F13BD">
        <w:rPr>
          <w:rFonts w:cs="Times New Roman" w:hAnsi="Times New Roman" w:ascii="Times New Roman"/>
          <w:sz w:val="24"/>
          <w:szCs w:val="24"/>
        </w:rPr>
        <w:t>,</w:t>
      </w:r>
      <w:r w:rsidR="00AD79B4" w:rsidRPr="008F13BD">
        <w:rPr>
          <w:rFonts w:cs="Times New Roman" w:hAnsi="Times New Roman" w:ascii="Times New Roman"/>
          <w:sz w:val="24"/>
          <w:szCs w:val="24"/>
        </w:rPr>
        <w:t xml:space="preserve"> </w:t>
      </w:r>
      <w:r w:rsidR="007A436D" w:rsidRPr="008F13BD">
        <w:rPr>
          <w:rFonts w:cs="Times New Roman" w:hAnsi="Times New Roman" w:ascii="Times New Roman"/>
          <w:sz w:val="24"/>
          <w:szCs w:val="24"/>
        </w:rPr>
        <w:t>28</w:t>
      </w:r>
      <w:r w:rsidR="00D077D5" w:rsidRPr="008F13BD">
        <w:rPr>
          <w:rFonts w:cs="Times New Roman" w:hAnsi="Times New Roman" w:ascii="Times New Roman"/>
          <w:sz w:val="24"/>
          <w:szCs w:val="24"/>
        </w:rPr>
        <w:t xml:space="preserve">. </w:t>
      </w:r>
      <w:r w:rsidR="007A436D" w:rsidRPr="008F13BD">
        <w:rPr>
          <w:rFonts w:cs="Times New Roman" w:hAnsi="Times New Roman" w:ascii="Times New Roman"/>
          <w:sz w:val="24"/>
          <w:szCs w:val="24"/>
        </w:rPr>
        <w:t>siječnja</w:t>
      </w:r>
      <w:r w:rsidR="00D63B5E" w:rsidRPr="008F13BD">
        <w:rPr>
          <w:rFonts w:cs="Times New Roman" w:hAnsi="Times New Roman" w:ascii="Times New Roman"/>
          <w:sz w:val="24"/>
          <w:szCs w:val="24"/>
        </w:rPr>
        <w:t xml:space="preserve"> </w:t>
      </w:r>
      <w:r w:rsidR="007A436D" w:rsidRPr="008F13BD">
        <w:rPr>
          <w:rFonts w:cs="Times New Roman" w:hAnsi="Times New Roman" w:ascii="Times New Roman"/>
          <w:sz w:val="24"/>
          <w:szCs w:val="24"/>
        </w:rPr>
        <w:t>2019</w:t>
      </w:r>
      <w:r w:rsidR="00D077D5" w:rsidRPr="008F13BD">
        <w:rPr>
          <w:rFonts w:cs="Times New Roman" w:hAnsi="Times New Roman" w:ascii="Times New Roman"/>
          <w:sz w:val="24"/>
          <w:szCs w:val="24"/>
        </w:rPr>
        <w:t>.</w:t>
      </w:r>
    </w:p>
    <w:p w:rsidRDefault="00D077D5" w:rsidP="00D077D5" w:rsidR="00D077D5" w:rsidRPr="008F13B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F13B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</w:t>
      </w:r>
      <w:r w:rsidR="00323A0B" w:rsidRPr="008F13BD">
        <w:rPr>
          <w:rFonts w:cs="Times New Roman" w:hAnsi="Times New Roman" w:ascii="Times New Roman"/>
          <w:sz w:val="24"/>
          <w:szCs w:val="24"/>
        </w:rPr>
        <w:t xml:space="preserve">      S</w:t>
      </w:r>
      <w:r w:rsidRPr="008F13BD">
        <w:rPr>
          <w:rFonts w:cs="Times New Roman" w:hAnsi="Times New Roman" w:ascii="Times New Roman"/>
          <w:sz w:val="24"/>
          <w:szCs w:val="24"/>
        </w:rPr>
        <w:t xml:space="preserve">utkinja  </w:t>
      </w:r>
    </w:p>
    <w:p w:rsidRDefault="00D077D5" w:rsidP="00D077D5" w:rsidR="00D077D5" w:rsidRPr="008F13B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F13B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Ema Brdovčak </w:t>
      </w:r>
    </w:p>
    <w:p w:rsidRDefault="003636A7" w:rsidP="00D077D5" w:rsidR="003636A7" w:rsidRPr="008F13B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F13B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:rsidRDefault="008F13BD" w:rsidP="00D077D5" w:rsidR="008F13B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F13BD" w:rsidP="00D077D5" w:rsidR="008F13B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F13BD" w:rsidP="00D077D5" w:rsidR="00D077D5" w:rsidRPr="008F13B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F13BD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636A7" w:rsidP="00D077D5" w:rsidR="008D31C1" w:rsidRPr="008F13B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F13BD">
        <w:rPr>
          <w:rFonts w:cs="Times New Roman" w:hAnsi="Times New Roman" w:ascii="Times New Roman"/>
          <w:sz w:val="24"/>
          <w:szCs w:val="24"/>
        </w:rPr>
        <w:t>P</w:t>
      </w:r>
      <w:r w:rsidR="00D077D5" w:rsidRPr="008F13BD">
        <w:rPr>
          <w:rFonts w:cs="Times New Roman" w:hAnsi="Times New Roman" w:ascii="Times New Roman"/>
          <w:sz w:val="24"/>
          <w:szCs w:val="24"/>
        </w:rPr>
        <w:t>rotiv ovog zaključka nije dopuštena žalba  (čl</w:t>
      </w:r>
      <w:r w:rsidRPr="008F13BD">
        <w:rPr>
          <w:rFonts w:cs="Times New Roman" w:hAnsi="Times New Roman" w:ascii="Times New Roman"/>
          <w:sz w:val="24"/>
          <w:szCs w:val="24"/>
        </w:rPr>
        <w:t>.</w:t>
      </w:r>
      <w:r w:rsidR="00D077D5" w:rsidRPr="008F13BD">
        <w:rPr>
          <w:rFonts w:cs="Times New Roman" w:hAnsi="Times New Roman" w:ascii="Times New Roman"/>
          <w:sz w:val="24"/>
          <w:szCs w:val="24"/>
        </w:rPr>
        <w:t xml:space="preserve"> 11. st</w:t>
      </w:r>
      <w:r w:rsidRPr="008F13BD">
        <w:rPr>
          <w:rFonts w:cs="Times New Roman" w:hAnsi="Times New Roman" w:ascii="Times New Roman"/>
          <w:sz w:val="24"/>
          <w:szCs w:val="24"/>
        </w:rPr>
        <w:t>.</w:t>
      </w:r>
      <w:r w:rsidR="00D077D5" w:rsidRPr="008F13BD">
        <w:rPr>
          <w:rFonts w:cs="Times New Roman" w:hAnsi="Times New Roman" w:ascii="Times New Roman"/>
          <w:sz w:val="24"/>
          <w:szCs w:val="24"/>
        </w:rPr>
        <w:t xml:space="preserve"> 9. SZ ).</w:t>
      </w:r>
    </w:p>
    <w:sectPr w:rsidSect="008F13BD" w:rsidR="008D31C1" w:rsidRPr="008F13B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3BD" w:rsidP="008F13BD" w:rsidR="008F13BD">
      <w:pPr>
        <w:spacing w:lineRule="auto" w:line="240" w:after="0"/>
      </w:pPr>
      <w:r>
        <w:separator/>
      </w:r>
    </w:p>
  </w:endnote>
  <w:endnote w:id="0" w:type="continuationSeparator">
    <w:p w:rsidRDefault="008F13BD" w:rsidP="008F13BD" w:rsidR="008F13B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3BD" w:rsidP="008F13BD" w:rsidR="008F13BD">
      <w:pPr>
        <w:spacing w:lineRule="auto" w:line="240" w:after="0"/>
      </w:pPr>
      <w:r>
        <w:separator/>
      </w:r>
    </w:p>
  </w:footnote>
  <w:footnote w:id="0" w:type="continuationSeparator">
    <w:p w:rsidRDefault="008F13BD" w:rsidP="008F13BD" w:rsidR="008F13B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3BD" w:rsidP="008F13BD" w:rsidR="008F13BD">
    <w:pPr>
      <w:pStyle w:val="Zaglavlje"/>
      <w:jc w:val="right"/>
    </w:pPr>
    <w:r>
      <w:rPr>
        <w:rFonts w:cs="Times New Roman" w:hAnsi="Times New Roman" w:ascii="Times New Roman"/>
        <w:sz w:val="24"/>
        <w:szCs w:val="24"/>
      </w:rPr>
      <w:t>Poslovni broj</w:t>
    </w:r>
    <w:r w:rsidRPr="008F13BD">
      <w:rPr>
        <w:rFonts w:cs="Times New Roman" w:hAnsi="Times New Roman" w:ascii="Times New Roman"/>
        <w:sz w:val="24"/>
        <w:szCs w:val="24"/>
      </w:rPr>
      <w:t xml:space="preserve"> 8 St-118/11-219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3BD" w:rsidP="008F13BD" w:rsidR="008F13BD" w:rsidRPr="008F13BD">
    <w:pPr>
      <w:spacing w:after="0"/>
      <w:ind w:firstLine="708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 </w:t>
    </w:r>
    <w:r w:rsidRPr="008F13BD">
      <w:rPr>
        <w:rFonts w:cs="Times New Roman" w:hAnsi="Times New Roman" w:ascii="Times New Roman"/>
        <w:noProof/>
        <w:sz w:val="24"/>
        <w:szCs w:val="24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F13BD" w:rsidP="008F13BD" w:rsidR="008F13BD" w:rsidRPr="008F13BD">
    <w:pPr>
      <w:spacing w:lineRule="auto" w:line="240" w:after="0"/>
      <w:rPr>
        <w:rFonts w:cs="Times New Roman" w:hAnsi="Times New Roman" w:ascii="Times New Roman"/>
        <w:sz w:val="24"/>
        <w:szCs w:val="24"/>
      </w:rPr>
    </w:pPr>
    <w:r>
      <w:rPr>
        <w:rFonts w:cs="Times New Roman" w:eastAsia="MS Mincho" w:hAnsi="Times New Roman" w:ascii="Times New Roman"/>
        <w:sz w:val="24"/>
        <w:szCs w:val="24"/>
      </w:rPr>
      <w:t xml:space="preserve">  </w:t>
    </w:r>
    <w:r w:rsidRPr="008F13BD">
      <w:rPr>
        <w:rFonts w:cs="Times New Roman" w:eastAsia="MS Mincho" w:hAnsi="Times New Roman" w:ascii="Times New Roman"/>
        <w:sz w:val="24"/>
        <w:szCs w:val="24"/>
      </w:rPr>
      <w:t>REPUBLIKA HRVATSKA</w:t>
    </w:r>
  </w:p>
  <w:p w:rsidRDefault="008F13BD" w:rsidP="008F13BD" w:rsidR="008F13BD" w:rsidRPr="008F13BD">
    <w:pPr>
      <w:spacing w:lineRule="auto" w:line="240" w:after="0"/>
      <w:rPr>
        <w:rFonts w:cs="Times New Roman" w:hAnsi="Times New Roman" w:ascii="Times New Roman"/>
        <w:sz w:val="24"/>
        <w:szCs w:val="24"/>
      </w:rPr>
    </w:pPr>
    <w:r w:rsidRPr="008F13BD">
      <w:rPr>
        <w:rFonts w:cs="Times New Roman" w:eastAsia="MS Mincho" w:hAnsi="Times New Roman" w:ascii="Times New Roman"/>
        <w:sz w:val="24"/>
        <w:szCs w:val="24"/>
      </w:rPr>
      <w:t>TRGOVAČKI SUD U RIJECI</w:t>
    </w:r>
  </w:p>
  <w:p w:rsidRDefault="008F13BD" w:rsidP="008F13BD" w:rsidR="008F13BD">
    <w:pPr>
      <w:pStyle w:val="Zaglavlje"/>
    </w:pPr>
    <w:r w:rsidRPr="008F13BD">
      <w:rPr>
        <w:rFonts w:cs="Times New Roman" w:eastAsia="MS Mincho" w:hAnsi="Times New Roman" w:ascii="Times New Roman"/>
        <w:sz w:val="24"/>
        <w:szCs w:val="24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EC584A"/>
    <w:multiLevelType w:val="hybridMultilevel"/>
    <w:tmpl w:val="D75ED73C"/>
    <w:lvl w:tplc="FB383C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C364452"/>
    <w:multiLevelType w:val="hybridMultilevel"/>
    <w:tmpl w:val="E27E99FC"/>
    <w:lvl w:tplc="250491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2AE"/>
    <w:rsid w:val="000352AE"/>
    <w:rsid w:val="00131CE6"/>
    <w:rsid w:val="0015443D"/>
    <w:rsid w:val="00167D79"/>
    <w:rsid w:val="001A2E52"/>
    <w:rsid w:val="001B220B"/>
    <w:rsid w:val="002D02DC"/>
    <w:rsid w:val="00323A0B"/>
    <w:rsid w:val="00350B36"/>
    <w:rsid w:val="003636A7"/>
    <w:rsid w:val="0037076A"/>
    <w:rsid w:val="0062400F"/>
    <w:rsid w:val="00677736"/>
    <w:rsid w:val="006D6251"/>
    <w:rsid w:val="006F25A3"/>
    <w:rsid w:val="00700A83"/>
    <w:rsid w:val="007A436D"/>
    <w:rsid w:val="00800CD7"/>
    <w:rsid w:val="008562EB"/>
    <w:rsid w:val="0088145A"/>
    <w:rsid w:val="008A030F"/>
    <w:rsid w:val="008D31C1"/>
    <w:rsid w:val="008F13BD"/>
    <w:rsid w:val="0099784E"/>
    <w:rsid w:val="00A1071A"/>
    <w:rsid w:val="00AA1E9C"/>
    <w:rsid w:val="00AD79B4"/>
    <w:rsid w:val="00BC2FC3"/>
    <w:rsid w:val="00CC54CF"/>
    <w:rsid w:val="00D077D5"/>
    <w:rsid w:val="00D44D05"/>
    <w:rsid w:val="00D63B5E"/>
    <w:rsid w:val="00DC6221"/>
    <w:rsid w:val="00DF775E"/>
    <w:rsid w:val="00F27DF1"/>
    <w:rsid w:val="00F8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2FC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F13B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F13BD"/>
  </w:style>
  <w:style w:styleId="Podnoje" w:type="paragraph">
    <w:name w:val="footer"/>
    <w:basedOn w:val="Normal"/>
    <w:link w:val="PodnojeChar"/>
    <w:uiPriority w:val="99"/>
    <w:unhideWhenUsed/>
    <w:rsid w:val="008F13B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F13BD"/>
  </w:style>
  <w:style w:styleId="Tekstbalonia" w:type="paragraph">
    <w:name w:val="Balloon Text"/>
    <w:basedOn w:val="Normal"/>
    <w:link w:val="TekstbaloniaChar"/>
    <w:uiPriority w:val="99"/>
    <w:semiHidden/>
    <w:unhideWhenUsed/>
    <w:rsid w:val="008F13B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13B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2E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2E52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2E52"/>
    <w:rPr>
      <w:rFonts w:cs="Times New Roman" w:eastAsia="MS Mincho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2E52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2E52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2FC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F13B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F13BD"/>
  </w:style>
  <w:style w:styleId="Podnoje" w:type="paragraph">
    <w:name w:val="footer"/>
    <w:basedOn w:val="Normal"/>
    <w:link w:val="PodnojeChar"/>
    <w:uiPriority w:val="99"/>
    <w:unhideWhenUsed/>
    <w:rsid w:val="008F13B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F13BD"/>
  </w:style>
  <w:style w:styleId="Tekstbalonia" w:type="paragraph">
    <w:name w:val="Balloon Text"/>
    <w:basedOn w:val="Normal"/>
    <w:link w:val="TekstbaloniaChar"/>
    <w:uiPriority w:val="99"/>
    <w:semiHidden/>
    <w:unhideWhenUsed/>
    <w:rsid w:val="008F13B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13B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2E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2E52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2E52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E52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E52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2011.</izvorni_sadrzaj>
    <derivirana_varijabla naziv="DomainObject.Predmet.DatumOsnivanja_1">9.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St-118/2011</izvorni_sadrzaj>
    <derivirana_varijabla naziv="DomainObject.Predmet.OznakaBroj_1">St-118/2011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KOMGRAD d.o.o.  Donji Lapac</izvorni_sadrzaj>
    <derivirana_varijabla naziv="DomainObject.Predmet.ProtustrankaFormated_1">  KOMGRAD d.o.o.  Donji Lapac</derivirana_varijabla>
  </DomainObject.Predmet.ProtustrankaFormated>
  <DomainObject.Predmet.ProtustrankaFormatedOIB>
    <izvorni_sadrzaj>  KOMGRAD d.o.o.  Donji Lapac, OIB 55593608059</izvorni_sadrzaj>
    <derivirana_varijabla naziv="DomainObject.Predmet.ProtustrankaFormatedOIB_1">  KOMGRAD d.o.o.  Donji Lapac, OIB 55593608059</derivirana_varijabla>
  </DomainObject.Predmet.ProtustrankaFormatedOIB>
  <DomainObject.Predmet.ProtustrankaFormatedWithAdress>
    <izvorni_sadrzaj> KOMGRAD d.o.o.  Donji Lapac, Radnička cesta 4, Donji Lapac</izvorni_sadrzaj>
    <derivirana_varijabla naziv="DomainObject.Predmet.ProtustrankaFormatedWithAdress_1"> KOMGRAD d.o.o.  Donji Lapac, Radnička cesta 4, Donji Lapac</derivirana_varijabla>
  </DomainObject.Predmet.ProtustrankaFormatedWithAdress>
  <DomainObject.Predmet.ProtustrankaFormatedWithAdressOIB>
    <izvorni_sadrzaj> KOMGRAD d.o.o.  Donji Lapac, OIB 55593608059, Radnička cesta 4, Donji Lapac</izvorni_sadrzaj>
    <derivirana_varijabla naziv="DomainObject.Predmet.ProtustrankaFormatedWithAdressOIB_1"> KOMGRAD d.o.o.  Donji Lapac, OIB 55593608059, Radnička cesta 4, Donji Lapac</derivirana_varijabla>
  </DomainObject.Predmet.ProtustrankaFormatedWithAdressOIB>
  <DomainObject.Predmet.ProtustrankaWithAdress>
    <izvorni_sadrzaj>KOMGRAD d.o.o.  Donji Lapac Radnička cesta 4, Donji Lapac</izvorni_sadrzaj>
    <derivirana_varijabla naziv="DomainObject.Predmet.ProtustrankaWithAdress_1">KOMGRAD d.o.o.  Donji Lapac Radnička cesta 4, Donji Lapac</derivirana_varijabla>
  </DomainObject.Predmet.ProtustrankaWithAdress>
  <DomainObject.Predmet.ProtustrankaWithAdressOIB>
    <izvorni_sadrzaj>KOMGRAD d.o.o.  Donji Lapac, OIB 55593608059, Radnička cesta 4, Donji Lapac</izvorni_sadrzaj>
    <derivirana_varijabla naziv="DomainObject.Predmet.ProtustrankaWithAdressOIB_1">KOMGRAD d.o.o.  Donji Lapac, OIB 55593608059, Radnička cesta 4, Donji Lapac</derivirana_varijabla>
  </DomainObject.Predmet.ProtustrankaWithAdressOIB>
  <DomainObject.Predmet.ProtustrankaNazivFormated>
    <izvorni_sadrzaj>KOMGRAD d.o.o.  Donji Lapac</izvorni_sadrzaj>
    <derivirana_varijabla naziv="DomainObject.Predmet.ProtustrankaNazivFormated_1">KOMGRAD d.o.o.  Donji Lapac</derivirana_varijabla>
  </DomainObject.Predmet.ProtustrankaNazivFormated>
  <DomainObject.Predmet.ProtustrankaNazivFormatedOIB>
    <izvorni_sadrzaj>KOMGRAD d.o.o.  Donji Lapac, OIB 55593608059</izvorni_sadrzaj>
    <derivirana_varijabla naziv="DomainObject.Predmet.ProtustrankaNazivFormatedOIB_1">KOMGRAD d.o.o.  Donji Lapac, OIB 55593608059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OPĆINA DONJI LAPAC</izvorni_sadrzaj>
    <derivirana_varijabla naziv="DomainObject.Predmet.StrankaFormated_1">  OPĆINA DONJI LAPAC</derivirana_varijabla>
  </DomainObject.Predmet.StrankaFormated>
  <DomainObject.Predmet.StrankaFormatedOIB>
    <izvorni_sadrzaj>  OPĆINA DONJI LAPAC, OIB 37630141655</izvorni_sadrzaj>
    <derivirana_varijabla naziv="DomainObject.Predmet.StrankaFormatedOIB_1">  OPĆINA DONJI LAPAC, OIB 37630141655</derivirana_varijabla>
  </DomainObject.Predmet.StrankaFormatedOIB>
  <DomainObject.Predmet.StrankaFormatedWithAdress>
    <izvorni_sadrzaj> OPĆINA DONJI LAPAC, Trg Nikole Tesle 1, 53250 Donji Lapac</izvorni_sadrzaj>
    <derivirana_varijabla naziv="DomainObject.Predmet.StrankaFormatedWithAdress_1"> OPĆINA DONJI LAPAC, Trg Nikole Tesle 1, 53250 Donji Lapac</derivirana_varijabla>
  </DomainObject.Predmet.StrankaFormatedWithAdress>
  <DomainObject.Predmet.StrankaFormatedWithAdressOIB>
    <izvorni_sadrzaj> OPĆINA DONJI LAPAC, OIB 37630141655, Trg Nikole Tesle 1, 53250 Donji Lapac</izvorni_sadrzaj>
    <derivirana_varijabla naziv="DomainObject.Predmet.StrankaFormatedWithAdressOIB_1"> OPĆINA DONJI LAPAC, OIB 37630141655, Trg Nikole Tesle 1, 53250 Donji Lapac</derivirana_varijabla>
  </DomainObject.Predmet.StrankaFormatedWithAdressOIB>
  <DomainObject.Predmet.StrankaWithAdress>
    <izvorni_sadrzaj>OPĆINA DONJI LAPAC Trg Nikole Tesle 1,53250 Donji Lapac</izvorni_sadrzaj>
    <derivirana_varijabla naziv="DomainObject.Predmet.StrankaWithAdress_1">OPĆINA DONJI LAPAC Trg Nikole Tesle 1,53250 Donji Lapac</derivirana_varijabla>
  </DomainObject.Predmet.StrankaWithAdress>
  <DomainObject.Predmet.StrankaWithAdressOIB>
    <izvorni_sadrzaj>OPĆINA DONJI LAPAC, OIB 37630141655, Trg Nikole Tesle 1,53250 Donji Lapac</izvorni_sadrzaj>
    <derivirana_varijabla naziv="DomainObject.Predmet.StrankaWithAdressOIB_1">OPĆINA DONJI LAPAC, OIB 37630141655, Trg Nikole Tesle 1,53250 Donji Lapac</derivirana_varijabla>
  </DomainObject.Predmet.StrankaWithAdressOIB>
  <DomainObject.Predmet.StrankaNazivFormated>
    <izvorni_sadrzaj>OPĆINA DONJI LAPAC</izvorni_sadrzaj>
    <derivirana_varijabla naziv="DomainObject.Predmet.StrankaNazivFormated_1">OPĆINA DONJI LAPAC</derivirana_varijabla>
  </DomainObject.Predmet.StrankaNazivFormated>
  <DomainObject.Predmet.StrankaNazivFormatedOIB>
    <izvorni_sadrzaj>OPĆINA DONJI LAPAC, OIB 37630141655</izvorni_sadrzaj>
    <derivirana_varijabla naziv="DomainObject.Predmet.StrankaNazivFormatedOIB_1">OPĆINA DONJI LAPAC, OIB 37630141655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OPĆINA DONJI LAPAC</item>
    </izvorni_sadrzaj>
    <derivirana_varijabla naziv="DomainObject.Predmet.StrankaListFormated_1">
      <item>OPĆINA DONJI LAPAC</item>
    </derivirana_varijabla>
  </DomainObject.Predmet.StrankaListFormated>
  <DomainObject.Predmet.StrankaListFormatedOIB>
    <izvorni_sadrzaj>
      <item>OPĆINA DONJI LAPAC, OIB 37630141655</item>
    </izvorni_sadrzaj>
    <derivirana_varijabla naziv="DomainObject.Predmet.StrankaListFormatedOIB_1">
      <item>OPĆINA DONJI LAPAC, OIB 37630141655</item>
    </derivirana_varijabla>
  </DomainObject.Predmet.StrankaListFormatedOIB>
  <DomainObject.Predmet.StrankaListFormatedWithAdress>
    <izvorni_sadrzaj>
      <item>OPĆINA DONJI LAPAC, Trg Nikole Tesle 1, 53250 Donji Lapac</item>
    </izvorni_sadrzaj>
    <derivirana_varijabla naziv="DomainObject.Predmet.StrankaListFormatedWithAdress_1">
      <item>OPĆINA DONJI LAPAC, Trg Nikole Tesle 1, 53250 Donji Lapac</item>
    </derivirana_varijabla>
  </DomainObject.Predmet.StrankaListFormatedWithAdress>
  <DomainObject.Predmet.StrankaListFormatedWithAdressOIB>
    <izvorni_sadrzaj>
      <item>OPĆINA DONJI LAPAC, OIB 37630141655, Trg Nikole Tesle 1, 53250 Donji Lapac</item>
    </izvorni_sadrzaj>
    <derivirana_varijabla naziv="DomainObject.Predmet.StrankaListFormatedWithAdressOIB_1">
      <item>OPĆINA DONJI LAPAC, OIB 37630141655, Trg Nikole Tesle 1, 53250 Donji Lapac</item>
    </derivirana_varijabla>
  </DomainObject.Predmet.StrankaListFormatedWithAdressOIB>
  <DomainObject.Predmet.StrankaListNazivFormated>
    <izvorni_sadrzaj>
      <item>OPĆINA DONJI LAPAC</item>
    </izvorni_sadrzaj>
    <derivirana_varijabla naziv="DomainObject.Predmet.StrankaListNazivFormated_1">
      <item>OPĆINA DONJI LAPAC</item>
    </derivirana_varijabla>
  </DomainObject.Predmet.StrankaListNazivFormated>
  <DomainObject.Predmet.StrankaListNazivFormatedOIB>
    <izvorni_sadrzaj>
      <item>OPĆINA DONJI LAPAC, OIB 37630141655</item>
    </izvorni_sadrzaj>
    <derivirana_varijabla naziv="DomainObject.Predmet.StrankaListNazivFormatedOIB_1">
      <item>OPĆINA DONJI LAPAC, OIB 37630141655</item>
    </derivirana_varijabla>
  </DomainObject.Predmet.StrankaListNazivFormatedOIB>
  <DomainObject.Predmet.ProtuStrankaListFormated>
    <izvorni_sadrzaj>
      <item>KOMGRAD d.o.o.  Donji Lapac</item>
    </izvorni_sadrzaj>
    <derivirana_varijabla naziv="DomainObject.Predmet.ProtuStrankaListFormated_1">
      <item>KOMGRAD d.o.o.  Donji Lapac</item>
    </derivirana_varijabla>
  </DomainObject.Predmet.ProtuStrankaListFormated>
  <DomainObject.Predmet.ProtuStrankaListFormatedOIB>
    <izvorni_sadrzaj>
      <item>KOMGRAD d.o.o.  Donji Lapac, OIB 55593608059</item>
    </izvorni_sadrzaj>
    <derivirana_varijabla naziv="DomainObject.Predmet.ProtuStrankaListFormatedOIB_1">
      <item>KOMGRAD d.o.o.  Donji Lapac, OIB 55593608059</item>
    </derivirana_varijabla>
  </DomainObject.Predmet.ProtuStrankaListFormatedOIB>
  <DomainObject.Predmet.ProtuStrankaListFormatedWithAdress>
    <izvorni_sadrzaj>
      <item>KOMGRAD d.o.o.  Donji Lapac, Radnička cesta 4, Donji Lapac</item>
    </izvorni_sadrzaj>
    <derivirana_varijabla naziv="DomainObject.Predmet.ProtuStrankaListFormatedWithAdress_1">
      <item>KOMGRAD d.o.o.  Donji Lapac, Radnička cesta 4, Donji Lapac</item>
    </derivirana_varijabla>
  </DomainObject.Predmet.ProtuStrankaListFormatedWithAdress>
  <DomainObject.Predmet.ProtuStrankaListFormatedWithAdressOIB>
    <izvorni_sadrzaj>
      <item>KOMGRAD d.o.o.  Donji Lapac, OIB 55593608059, Radnička cesta 4, Donji Lapac</item>
    </izvorni_sadrzaj>
    <derivirana_varijabla naziv="DomainObject.Predmet.ProtuStrankaListFormatedWithAdressOIB_1">
      <item>KOMGRAD d.o.o.  Donji Lapac, OIB 55593608059, Radnička cesta 4, Donji Lapac</item>
    </derivirana_varijabla>
  </DomainObject.Predmet.ProtuStrankaListFormatedWithAdressOIB>
  <DomainObject.Predmet.ProtuStrankaListNazivFormated>
    <izvorni_sadrzaj>
      <item>KOMGRAD d.o.o.  Donji Lapac</item>
    </izvorni_sadrzaj>
    <derivirana_varijabla naziv="DomainObject.Predmet.ProtuStrankaListNazivFormated_1">
      <item>KOMGRAD d.o.o.  Donji Lapac</item>
    </derivirana_varijabla>
  </DomainObject.Predmet.ProtuStrankaListNazivFormated>
  <DomainObject.Predmet.ProtuStrankaListNazivFormatedOIB>
    <izvorni_sadrzaj>
      <item>KOMGRAD d.o.o.  Donji Lapac, OIB 55593608059</item>
    </izvorni_sadrzaj>
    <derivirana_varijabla naziv="DomainObject.Predmet.ProtuStrankaListNazivFormatedOIB_1">
      <item>KOMGRAD d.o.o.  Donji Lapac, OIB 55593608059</item>
    </derivirana_varijabla>
  </DomainObject.Predmet.ProtuStrankaListNazivFormatedOIB>
  <DomainObject.Predmet.OstaliListFormated>
    <izvorni_sadrzaj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OstaliListFormated_1"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OstaliListFormated>
  <DomainObject.Predmet.OstaliListFormatedOIB>
    <izvorni_sadrzaj>
      <item>Željko Ratković, OIB 13615307001</item>
      <item>Branko Kosić, OIB 96264586558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izvorni_sadrzaj>
    <derivirana_varijabla naziv="DomainObject.Predmet.OstaliListFormatedOIB_1">
      <item>Željko Ratković, OIB 13615307001</item>
      <item>Branko Kosić, OIB 96264586558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derivirana_varijabla>
  </DomainObject.Predmet.OstaliListFormatedOIB>
  <DomainObject.Predmet.OstaliListFormatedWithAdress>
    <izvorni_sadrzaj>
      <item>Željko Ratković, Jelenovac 38b, 10000 Zagreb</item>
      <item>Branko Kosić, Šulekova 19, 47000 Karlovac</item>
      <item>Krešimir Zečević, Amruševa 7/3, 10000 Zagreb</item>
      <item>PRIVREDNA BANKA ZAGREB d.d., Račkoga 6, 10 000 Zagreb</item>
      <item>NARODNE NOVINE d.d., Savski gaj XIII. put 6, 10000 Zagreb</item>
      <item>FINA Gospić,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Strossmayerov Trg 9, 10000 Zagreb</item>
      <item>Jasna Brajdić, Donje Mrežničko Polje 96, 47250 Duga Resa</item>
    </izvorni_sadrzaj>
    <derivirana_varijabla naziv="DomainObject.Predmet.OstaliListFormatedWithAdress_1">
      <item>Željko Ratković, Jelenovac 38b, 10000 Zagreb</item>
      <item>Branko Kosić, Šulekova 19, 47000 Karlovac</item>
      <item>Krešimir Zečević, Amruševa 7/3, 10000 Zagreb</item>
      <item>PRIVREDNA BANKA ZAGREB d.d., Račkoga 6, 10 000 Zagreb</item>
      <item>NARODNE NOVINE d.d., Savski gaj XIII. put 6, 10000 Zagreb</item>
      <item>FINA Gospić,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Strossmayerov Trg 9, 10000 Zagreb</item>
      <item>Jasna Brajdić, Donje Mrežničko Polje 96, 47250 Duga Resa</item>
    </derivirana_varijabla>
  </DomainObject.Predmet.OstaliListFormatedWithAdress>
  <DomainObject.Predmet.OstaliListFormatedWithAdressOIB>
    <izvorni_sadrzaj>
      <item>Željko Ratković, OIB 13615307001, Jelenovac 38b, 10000 Zagreb</item>
      <item>Branko Kosić, OIB 96264586558, Šulekova 19, 47000 Karlovac</item>
      <item>Krešimir Zečević, Amruševa 7/3, 10000 Zagreb</item>
      <item>PRIVREDNA BANKA ZAGREB d.d., OIB 02535697732, Račkoga 6, 10 000 Zagreb</item>
      <item>NARODNE NOVINE d.d., OIB 64546066176, Savski gaj XIII. put 6, 10000 Zagreb</item>
      <item>FINA Gospić, OIB 85821130368,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OIB 26702280390, Strossmayerov Trg 9, 10000 Zagreb</item>
      <item>Jasna Brajdić, OIB 02189566674, Donje Mrežničko Polje 96, 47250 Duga Resa</item>
    </izvorni_sadrzaj>
    <derivirana_varijabla naziv="DomainObject.Predmet.OstaliListFormatedWithAdressOIB_1">
      <item>Željko Ratković, OIB 13615307001, Jelenovac 38b, 10000 Zagreb</item>
      <item>Branko Kosić, OIB 96264586558, Šulekova 19, 47000 Karlovac</item>
      <item>Krešimir Zečević, Amruševa 7/3, 10000 Zagreb</item>
      <item>PRIVREDNA BANKA ZAGREB d.d., OIB 02535697732, Račkoga 6, 10 000 Zagreb</item>
      <item>NARODNE NOVINE d.d., OIB 64546066176, Savski gaj XIII. put 6, 10000 Zagreb</item>
      <item>FINA Gospić, OIB 85821130368,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OIB 26702280390, Strossmayerov Trg 9, 10000 Zagreb</item>
      <item>Jasna Brajdić, OIB 02189566674, Donje Mrežničko Polje 96, 47250 Duga Resa</item>
    </derivirana_varijabla>
  </DomainObject.Predmet.OstaliListFormatedWithAdressOIB>
  <DomainObject.Predmet.OstaliListNazivFormated>
    <izvorni_sadrzaj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OstaliListNazivFormated_1"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OstaliListNazivFormated>
  <DomainObject.Predmet.OstaliListNazivFormatedOIB>
    <izvorni_sadrzaj>
      <item>Željko Ratković, OIB 13615307001</item>
      <item>Branko Kosić, OIB 96264586558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izvorni_sadrzaj>
    <derivirana_varijabla naziv="DomainObject.Predmet.OstaliListNazivFormatedOIB_1">
      <item>Željko Ratković, OIB 13615307001</item>
      <item>Branko Kosić, OIB 96264586558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OPĆINA DONJI LAPAC</izvorni_sadrzaj>
    <derivirana_varijabla naziv="DomainObject.Predmet.StrankaIDrugi_1">OPĆINA DONJI LAPAC</derivirana_varijabla>
  </DomainObject.Predmet.StrankaIDrugi>
  <DomainObject.Predmet.ProtustrankaIDrugi>
    <izvorni_sadrzaj>KOMGRAD d.o.o.  Donji Lapac</izvorni_sadrzaj>
    <derivirana_varijabla naziv="DomainObject.Predmet.ProtustrankaIDrugi_1">KOMGRAD d.o.o.  Donji Lapac</derivirana_varijabla>
  </DomainObject.Predmet.ProtustrankaIDrugi>
  <DomainObject.Predmet.StrankaIDrugiAdressOIB>
    <izvorni_sadrzaj>OPĆINA DONJI LAPAC, OIB 37630141655, Trg Nikole Tesle 1, 53250 Donji Lapac</izvorni_sadrzaj>
    <derivirana_varijabla naziv="DomainObject.Predmet.StrankaIDrugiAdressOIB_1">OPĆINA DONJI LAPAC, OIB 37630141655, Trg Nikole Tesle 1, 53250 Donji Lapac</derivirana_varijabla>
  </DomainObject.Predmet.StrankaIDrugiAdressOIB>
  <DomainObject.Predmet.ProtustrankaIDrugiAdressOIB>
    <izvorni_sadrzaj>KOMGRAD d.o.o.  Donji Lapac, OIB 55593608059, Radnička cesta 4, Donji Lapac</izvorni_sadrzaj>
    <derivirana_varijabla naziv="DomainObject.Predmet.ProtustrankaIDrugiAdressOIB_1">KOMGRAD d.o.o.  Donji Lapac, OIB 55593608059, Radnička cesta 4, Donji Lapac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OPĆINA DONJI LAPAC</item>
      <item>KOMGRAD d.o.o.  Donji Lapac</item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SudioniciListNaziv_1">
      <item>OPĆINA DONJI LAPAC</item>
      <item>KOMGRAD d.o.o.  Donji Lapac</item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SudioniciListNaziv>
  <DomainObject.Predmet.SudioniciListAdressOIB>
    <izvorni_sadrzaj>
      <item>OPĆINA DONJI LAPAC, OIB 37630141655, Trg Nikole Tesle 1,53250 Donji Lapac</item>
      <item>KOMGRAD d.o.o.  Donji Lapac, OIB 55593608059, Radnička cesta 4,Donji Lapac</item>
      <item>Željko Ratković, OIB 13615307001, Jelenovac 38b,10000 Zagreb</item>
      <item>Branko Kosić, OIB 96264586558, Šulekova 19,47000 Karlovac</item>
      <item>Krešimir Zečević, Amruševa 7/3,10000 Zagreb</item>
      <item>PRIVREDNA BANKA ZAGREB d.d., OIB 02535697732, Račkoga 6,10 000 Zagreb</item>
      <item>NARODNE NOVINE d.d., OIB 64546066176, Savski gaj XIII. put 6,10000 Zagreb</item>
      <item>FINA Gospić, OIB 85821130368, 53000 Gospić</item>
      <item>ŽDO Rijeka, 51000 Rijeka</item>
      <item>Porezna uprava Gospić, Budačka 55,53000 Gospić</item>
      <item>Udruga ličana Župe BORIČEVAC Zajednica povratnika Ličko senjske županije, Jurić Zagorke 8,43000 Bjelovar</item>
      <item>Hrvatska banka za obnovu i razvitak, OIB 26702280390, Strossmayerov Trg 9,10000 Zagreb</item>
      <item>Jasna Brajdić, OIB 02189566674, Donje Mrežničko Polje 96,47250 Duga Resa</item>
    </izvorni_sadrzaj>
    <derivirana_varijabla naziv="DomainObject.Predmet.SudioniciListAdressOIB_1">
      <item>OPĆINA DONJI LAPAC, OIB 37630141655, Trg Nikole Tesle 1,53250 Donji Lapac</item>
      <item>KOMGRAD d.o.o.  Donji Lapac, OIB 55593608059, Radnička cesta 4,Donji Lapac</item>
      <item>Željko Ratković, OIB 13615307001, Jelenovac 38b,10000 Zagreb</item>
      <item>Branko Kosić, OIB 96264586558, Šulekova 19,47000 Karlovac</item>
      <item>Krešimir Zečević, Amruševa 7/3,10000 Zagreb</item>
      <item>PRIVREDNA BANKA ZAGREB d.d., OIB 02535697732, Račkoga 6,10 000 Zagreb</item>
      <item>NARODNE NOVINE d.d., OIB 64546066176, Savski gaj XIII. put 6,10000 Zagreb</item>
      <item>FINA Gospić, OIB 85821130368, 53000 Gospić</item>
      <item>ŽDO Rijeka, 51000 Rijeka</item>
      <item>Porezna uprava Gospić, Budačka 55,53000 Gospić</item>
      <item>Udruga ličana Župe BORIČEVAC Zajednica povratnika Ličko senjske županije, Jurić Zagorke 8,43000 Bjelovar</item>
      <item>Hrvatska banka za obnovu i razvitak, OIB 26702280390, Strossmayerov Trg 9,10000 Zagreb</item>
      <item>Jasna Brajdić, OIB 02189566674, Donje Mrežničko Polje 96,47250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37630141655</item>
      <item>, OIB 55593608059</item>
      <item>, OIB 13615307001</item>
      <item>, OIB 96264586558</item>
      <item>, OIB null</item>
      <item>, OIB 02535697732</item>
      <item>, OIB 64546066176</item>
      <item>, OIB 85821130368</item>
      <item>, OIB null</item>
      <item>, OIB null</item>
      <item>, OIB null</item>
      <item>, OIB 26702280390</item>
      <item>, OIB 02189566674</item>
    </izvorni_sadrzaj>
    <derivirana_varijabla naziv="DomainObject.Predmet.SudioniciListNazivOIB_1">
      <item>, OIB 37630141655</item>
      <item>, OIB 55593608059</item>
      <item>, OIB 13615307001</item>
      <item>, OIB 96264586558</item>
      <item>, OIB null</item>
      <item>, OIB 02535697732</item>
      <item>, OIB 64546066176</item>
      <item>, OIB 85821130368</item>
      <item>, OIB null</item>
      <item>, OIB null</item>
      <item>, OIB null</item>
      <item>, OIB 26702280390</item>
      <item>, OIB 02189566674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siječnja 2019.</izvorni_sadrzaj>
    <derivirana_varijabla naziv="DomainObject.Predmet.DatumZadnjeOdrzaneSudskeRadnje_1">23. siječnja 2019.</derivirana_varijabla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St-118/2011-225</izvorni_sadrzaj>
    <derivirana_varijabla naziv="DomainObject.PredzadnjaOdlukaIzPredmeta.Oznaka_1">St-118/2011-225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974BB9-61C3-4E12-84D5-643AA59413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761</properties:Words>
  <properties:Characters>3988</properties:Characters>
  <properties:Lines>96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2019-01-28T12:17:00Z</dcterms:created>
  <dc:creator>Krunoslava Mikulić</dc:creator>
  <cp:lastModifiedBy>Dajana Jurković</cp:lastModifiedBy>
  <dcterms:modified xmlns:xsi="http://www.w3.org/2001/XMLSchema-instance" xsi:type="dcterms:W3CDTF">2019-01-28T12:24:00Z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(118-11 - zaključak- prodaja 27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