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ff92" w14:paraId="4e4ff9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372CB">
        <w:rPr>
          <w:rFonts w:cs="Times New Roman" w:hAnsi="Times New Roman" w:ascii="Times New Roman"/>
          <w:b w:val="false"/>
          <w:sz w:val="24"/>
          <w:szCs w:val="24"/>
        </w:rPr>
        <w:t>4684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2372CB">
        <w:t>LI</w:t>
      </w:r>
      <w:r w:rsidR="003624C3">
        <w:t>M</w:t>
      </w:r>
      <w:r w:rsidR="002372CB">
        <w:t>-</w:t>
      </w:r>
      <w:r w:rsidR="003624C3">
        <w:t>N</w:t>
      </w:r>
      <w:r w:rsidR="002372CB">
        <w:t>ESEK d.o.o., Krapinske Toplice, Selno, OIB: 58208420652</w:t>
      </w:r>
      <w:r w:rsidR="004702FA">
        <w:t xml:space="preserve">, </w:t>
      </w:r>
      <w:r w:rsidR="002372CB">
        <w:t>10.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3624C3">
        <w:t>LIM-N</w:t>
      </w:r>
      <w:r w:rsidR="002372CB">
        <w:t>ESEK d.o.o., Krapinske Toplice, Selno, OIB: 58208420652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osobama</w:t>
      </w:r>
      <w:r w:rsidR="00740757">
        <w:t xml:space="preserve"> ovlašten</w:t>
      </w:r>
      <w:r w:rsidR="002372CB">
        <w:t>im</w:t>
      </w:r>
      <w:r w:rsidR="00740757">
        <w:t xml:space="preserve"> za zastupanje dužnika </w:t>
      </w:r>
      <w:r w:rsidR="002372CB">
        <w:t>LI</w:t>
      </w:r>
      <w:r w:rsidR="003624C3">
        <w:t>M</w:t>
      </w:r>
      <w:r w:rsidR="002372CB">
        <w:t>-</w:t>
      </w:r>
      <w:r w:rsidR="003624C3">
        <w:t>N</w:t>
      </w:r>
      <w:r w:rsidR="002372CB">
        <w:t>ESEK d.o.o., Krapinske Toplice, Selno, OIB: 58208420652</w:t>
      </w:r>
      <w:r w:rsidR="004702FA">
        <w:t>,</w:t>
      </w:r>
      <w:r w:rsidR="00740757">
        <w:t xml:space="preserve"> </w:t>
      </w:r>
      <w:r w:rsidR="002372CB">
        <w:t xml:space="preserve">Milanu </w:t>
      </w:r>
      <w:r w:rsidR="003624C3">
        <w:t>N</w:t>
      </w:r>
      <w:r w:rsidR="002372CB">
        <w:t xml:space="preserve">eseku, Krapinske Toplice, Selno 88a, </w:t>
      </w:r>
      <w:r w:rsidR="003624C3">
        <w:t>OIB: 91275764586, i Zvonku N</w:t>
      </w:r>
      <w:r w:rsidR="002372CB">
        <w:t>eseku, Krapinske Toplice, Selno 88a, OIB: 56690604185</w:t>
      </w:r>
      <w:r w:rsidR="00CC4F7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2372CB">
        <w:t>e</w:t>
      </w:r>
      <w:r>
        <w:t xml:space="preserve"> ovlašten</w:t>
      </w:r>
      <w:r w:rsidR="002372CB">
        <w:t>e</w:t>
      </w:r>
      <w:r>
        <w:t xml:space="preserve"> za zastupanje dužnika u roku iz točke I. ovog zaključka ne dostav</w:t>
      </w:r>
      <w:r w:rsidR="002372CB">
        <w:t>e</w:t>
      </w:r>
      <w:r>
        <w:t xml:space="preserve"> popis imovine i obveza dužnika, sud će odrediti saslušanje osob</w:t>
      </w:r>
      <w:r w:rsidR="002372CB">
        <w:t>a ovlaštenih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2372CB">
        <w:t>ama</w:t>
      </w:r>
      <w:r>
        <w:t xml:space="preserve"> ovlašten</w:t>
      </w:r>
      <w:r w:rsidR="002372CB">
        <w:t>im</w:t>
      </w:r>
      <w:r>
        <w:t xml:space="preserve"> za zastupanje odrediti dovođenje, a može </w:t>
      </w:r>
      <w:r w:rsidR="002372CB">
        <w:t>ih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2372CB">
        <w:t>e ovlaštene</w:t>
      </w:r>
      <w:r>
        <w:t xml:space="preserve"> za zastupanje dužnika po zakonu odgovara</w:t>
      </w:r>
      <w:r w:rsidR="002372CB">
        <w:t>ju</w:t>
      </w:r>
      <w:r>
        <w:t xml:space="preserve"> vjerovnicima osobno za naknadu štete koju</w:t>
      </w:r>
      <w:r w:rsidR="002372CB">
        <w:t xml:space="preserve"> su</w:t>
      </w:r>
      <w:r>
        <w:t xml:space="preserve"> </w:t>
      </w:r>
      <w:r w:rsidR="002372CB">
        <w:t xml:space="preserve">im </w:t>
      </w:r>
      <w:r>
        <w:t>prouzročil</w:t>
      </w:r>
      <w:r w:rsidR="002372CB">
        <w:t>e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372CB">
        <w:rPr>
          <w:b/>
        </w:rPr>
        <w:t>15</w:t>
      </w:r>
      <w:r w:rsidR="00CC4F74">
        <w:rPr>
          <w:b/>
        </w:rPr>
        <w:t>. studenog</w:t>
      </w:r>
      <w:r w:rsidR="00607035">
        <w:rPr>
          <w:b/>
        </w:rPr>
        <w:t xml:space="preserve"> 2017. u </w:t>
      </w:r>
      <w:r w:rsidR="00B81F47">
        <w:rPr>
          <w:b/>
        </w:rPr>
        <w:t>9,</w:t>
      </w:r>
      <w:r w:rsidR="002372CB">
        <w:rPr>
          <w:b/>
        </w:rPr>
        <w:t>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2372CB">
        <w:t>e ovlaštene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372CB">
        <w:t>1.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3624C3">
        <w:t>LIM-N</w:t>
      </w:r>
      <w:r w:rsidR="002372CB">
        <w:t>ESEK d.o.o., Krapinske Toplice, Selno, OIB: 58208420652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372CB">
        <w:t>10.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1E8" w:rsidR="003A61E8">
      <w:r>
        <w:separator/>
      </w:r>
    </w:p>
  </w:endnote>
  <w:endnote w:id="0" w:type="continuationSeparator">
    <w:p w:rsidRDefault="003A61E8" w:rsidR="003A6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1E8" w:rsidR="003A61E8">
      <w:r>
        <w:separator/>
      </w:r>
    </w:p>
  </w:footnote>
  <w:footnote w:id="0" w:type="continuationSeparator">
    <w:p w:rsidRDefault="003A61E8" w:rsidR="003A6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4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6B7A69">
      <w:rPr>
        <w:rFonts w:hAnsi="Verdana" w:ascii="Verdana"/>
        <w:b w:val="false"/>
        <w:sz w:val="24"/>
        <w:szCs w:val="24"/>
      </w:rPr>
      <w:t>4684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624C3"/>
    <w:rsid w:val="00376391"/>
    <w:rsid w:val="00380554"/>
    <w:rsid w:val="003839BE"/>
    <w:rsid w:val="00396DD3"/>
    <w:rsid w:val="003A61E8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B7A69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A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A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A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A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A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A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A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A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St-4684/2016-12</izvorni_sadrzaj>
    <derivirana_varijabla naziv="DomainObject.Oznaka_1">St-4684/2016-12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St-4684/2016-12</izvorni_sadrzaj>
    <derivirana_varijabla naziv="DomainObject.PoslovniBrojDokumenta_1">St-4684/2016-12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</izvorni_sadrzaj>
    <derivirana_varijabla naziv="DomainObject.Predmet.SudioniciListNaziv_1">
      <item>FINA Regionalni centar Zagreb</item>
      <item>LIM-NESEK d.o.o.</item>
      <item>Milan Nesek</item>
      <item>Zvonko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58208420652</item>
      <item>, OIB 91275764586</item>
      <item>, OIB 56690604185</item>
    </izvorni_sadrzaj>
    <derivirana_varijabla naziv="DomainObject.Predmet.SudioniciListNazivOIB_1">
      <item>, OIB 85821130368</item>
      <item>, OIB 58208420652</item>
      <item>, OIB 91275764586</item>
      <item>, OIB 56690604185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F63CF-02EF-4CF5-B563-174077197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894</properties:Words>
  <properties:Characters>4681</properties:Characters>
  <properties:Lines>134</properties:Lines>
  <properties:Paragraphs>53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2017-10-10T07:29:00Z</dcterms:created>
  <dc:creator>Korisnik</dc:creator>
  <cp:lastModifiedBy>Draženka Prpić</cp:lastModifiedBy>
  <cp:lastPrinted>2017-10-13T05:53:00Z</cp:lastPrinted>
  <dcterms:modified xmlns:xsi="http://www.w3.org/2001/XMLSchema-instance" xsi:type="dcterms:W3CDTF">2017-10-13T05:55:00Z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St-4684/2016-12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