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74ae" w14:paraId="3fb74ae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FB7CC7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FB7CC7">
        <w:rPr>
          <w:rFonts w:cs="Times New Roman"/>
        </w:rPr>
        <w:t xml:space="preserve">ovodom prijedloga predlagatelja Financijske agencije, Regionalni centar Zagreb, Podružnica Varaždin, za otvaranje stečajnog postupka nad dužnikom </w:t>
      </w:r>
      <w:r w:rsidR="00FB7CC7">
        <w:t>FASADA PROJEKT j.d.o.o., Ferdinandovac, Matije Gupca 4, OIB: 39693768986, 10. veljače</w:t>
      </w:r>
      <w:r w:rsidR="00FB7CC7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6063E0" w:rsidP="00EF04AA" w:rsidR="006063E0">
      <w:pPr>
        <w:ind w:firstLine="708"/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="00FB7CC7">
        <w:t>FASADA PROJEKT j.d.o.o., Ferdinandovac, Matije Gupca 4, OIB: 39693768986</w:t>
      </w:r>
      <w:r>
        <w:t>, da u roku od 15 dana od objave na mrežnoj stranici e-Oglasna ploča suda, uplate predujam za namirenje troškova prethodnog i otvorenog stečajnog postupka u iznosu od 2.000,00 kn, na račun ovoga suda koji se vodi kod Hrvatske poštanske banke d.d. Zagreb, IBAN: HR40 2390 0011 3000 0275 4, model: 02, s poziv</w:t>
      </w:r>
      <w:r w:rsidR="00FB7CC7">
        <w:t>om na poslovni broj spisa St-221</w:t>
      </w:r>
      <w:r>
        <w:t>/15, jer će u protivnom sud donijeti rješenje o otvaranju i</w:t>
      </w:r>
      <w:r w:rsidR="00FB7CC7">
        <w:t xml:space="preserve">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F04AA" w:rsidP="00EF04AA" w:rsidR="00EF04AA">
      <w:pPr>
        <w:jc w:val="center"/>
      </w:pP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B7CC7">
        <w:rPr>
          <w:rFonts w:cs="Times New Roman"/>
        </w:rPr>
        <w:t>10. veljače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79114C" w:rsidP="00CE6118" w:rsidR="0079114C">
      <w:pPr>
        <w:jc w:val="center"/>
        <w:rPr>
          <w:rFonts w:cs="Times New Roman"/>
        </w:rPr>
      </w:pPr>
    </w:p>
    <w:p w:rsidRDefault="00666C4B" w:rsidP="00461516" w:rsidR="00666C4B"/>
    <w:p w:rsidRDefault="00666C4B" w:rsidP="00FB7CC7" w:rsidR="00FB7CC7" w:rsidRPr="006F44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</w:p>
    <w:p w:rsidRDefault="00FB7CC7" w:rsidP="00FB7CC7" w:rsidR="00FB7CC7" w:rsidRPr="006F44C4">
      <w:pPr>
        <w:ind w:left="5664"/>
        <w:jc w:val="both"/>
      </w:pPr>
      <w:r w:rsidRPr="006F44C4">
        <w:tab/>
      </w:r>
      <w:r>
        <w:tab/>
      </w:r>
      <w:r w:rsidRPr="006F44C4">
        <w:t>SUDAC</w:t>
      </w:r>
    </w:p>
    <w:p w:rsidRDefault="00FB7CC7" w:rsidP="00FB7CC7" w:rsidR="00FB7CC7" w:rsidRPr="006F44C4">
      <w:pPr>
        <w:ind w:firstLine="708" w:left="5664"/>
        <w:jc w:val="both"/>
      </w:pPr>
    </w:p>
    <w:p w:rsidRDefault="00FB7CC7" w:rsidP="00FB7CC7" w:rsidR="00FB7CC7" w:rsidRPr="006F44C4">
      <w:pPr>
        <w:ind w:firstLine="708" w:left="4956"/>
        <w:jc w:val="both"/>
      </w:pPr>
      <w:r w:rsidRPr="006F44C4">
        <w:t>Ksenija Flack-Makitan, v.r.</w:t>
      </w:r>
    </w:p>
    <w:p w:rsidRDefault="00FB7CC7" w:rsidP="00FB7CC7" w:rsidR="00FB7CC7" w:rsidRPr="006F44C4">
      <w:pPr>
        <w:ind w:firstLine="708" w:left="4956"/>
        <w:jc w:val="both"/>
      </w:pPr>
    </w:p>
    <w:p w:rsidRDefault="00FB7CC7" w:rsidP="00FB7CC7" w:rsidR="00FB7CC7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FB7CC7" w:rsidR="00C42207">
      <w:pPr>
        <w:jc w:val="both"/>
      </w:pPr>
    </w:p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R="005F7221">
      <w:pPr>
        <w:jc w:val="both"/>
      </w:pP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EF04AA" w:rsidR="00EF04AA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>
      <w:pPr>
        <w:jc w:val="both"/>
        <w:rPr>
          <w:rFonts w:cs="Times New Roman"/>
        </w:rPr>
      </w:pP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4112C" w:rsidP="00A4112C" w:rsidR="00A4112C" w:rsidRPr="000F0DE4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C69" w:rsidP="00BA0147" w:rsidR="00832C69">
      <w:r>
        <w:separator/>
      </w:r>
    </w:p>
  </w:endnote>
  <w:endnote w:id="0" w:type="continuationSeparator">
    <w:p w:rsidRDefault="00832C69" w:rsidP="00BA0147" w:rsidR="00832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C69" w:rsidP="00BA0147" w:rsidR="00832C69">
      <w:r>
        <w:separator/>
      </w:r>
    </w:p>
  </w:footnote>
  <w:footnote w:id="0" w:type="continuationSeparator">
    <w:p w:rsidRDefault="00832C69" w:rsidP="00BA0147" w:rsidR="00832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0EB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FB7CC7">
      <w:t>221/15-12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</w:t>
    </w:r>
    <w:r w:rsidR="00FB7CC7">
      <w:t>-221/15-12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611DE"/>
    <w:rsid w:val="001D2BCB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F0EB9"/>
    <w:rsid w:val="005F4618"/>
    <w:rsid w:val="005F7221"/>
    <w:rsid w:val="006063E0"/>
    <w:rsid w:val="00613CF2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2B02"/>
    <w:rsid w:val="0076577E"/>
    <w:rsid w:val="0079114C"/>
    <w:rsid w:val="007D470A"/>
    <w:rsid w:val="0080270A"/>
    <w:rsid w:val="00806764"/>
    <w:rsid w:val="00832C69"/>
    <w:rsid w:val="008B385D"/>
    <w:rsid w:val="008B5950"/>
    <w:rsid w:val="00926C33"/>
    <w:rsid w:val="009668AE"/>
    <w:rsid w:val="00970E9C"/>
    <w:rsid w:val="009C0AFE"/>
    <w:rsid w:val="009F187F"/>
    <w:rsid w:val="009F4BEF"/>
    <w:rsid w:val="00A4112C"/>
    <w:rsid w:val="00AC55E9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A5506"/>
    <w:rsid w:val="00EC3F7F"/>
    <w:rsid w:val="00EF04AA"/>
    <w:rsid w:val="00EF51DF"/>
    <w:rsid w:val="00F07400"/>
    <w:rsid w:val="00FB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F0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F0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PROJEKT jednostavno društvo s ograničenom odgovornošću za graditeljstvo, trgovinu i usluge</izvorni_sadrzaj>
    <derivirana_varijabla naziv="DomainObject.Predmet.ProtustrankaFormated_1">  FASADA PROJEKT jednostavno društvo s ograničenom odgovornošću za graditeljstvo, trgovinu i usluge</derivirana_varijabla>
  </DomainObject.Predmet.ProtustrankaFormated>
  <DomainObject.Predmet.ProtustrankaFormatedOIB>
    <izvorni_sadrzaj>  FASADA PROJEKT jednostavno društvo s ograničenom odgovornošću za graditeljstvo, trgovinu i usluge, OIB 39693768986</izvorni_sadrzaj>
    <derivirana_varijabla naziv="DomainObject.Predmet.ProtustrankaFormatedOIB_1">  FASADA PROJEKT jednostavno društvo s ograničenom odgovornošću za graditeljstvo, trgovinu i usluge, OIB 39693768986</derivirana_varijabla>
  </DomainObject.Predmet.ProtustrankaFormatedOIB>
  <DomainObject.Predmet.ProtustrankaFormatedWithAdress>
    <izvorni_sadrzaj> FASADA PROJEKT jednostavno društvo s ograničenom odgovornošću za graditeljstvo, trgovinu i usluge, Matije Gupca 4, 48350 Ferdinandovac</izvorni_sadrzaj>
    <derivirana_varijabla naziv="DomainObject.Predmet.ProtustrankaFormatedWithAdress_1"> FASADA PROJEKT jednostavno društvo s ograničenom odgovornošću za graditeljstvo, trgovinu i usluge, Matije Gupca 4, 48350 Ferdinandovac</derivirana_varijabla>
  </DomainObject.Predmet.ProtustrankaFormatedWithAdress>
  <DomainObject.Predmet.ProtustrankaFormatedWithAdressOIB>
    <izvorni_sadrzaj> FASADA PROJEKT jednostavno društvo s ograničenom odgovornošću za graditeljstvo, trgovinu i usluge, OIB 39693768986, Matije Gupca 4, 48350 Ferdinandovac</izvorni_sadrzaj>
    <derivirana_varijabla naziv="DomainObject.Predmet.ProtustrankaFormatedWithAdressOIB_1"> FASADA PROJEKT jednostavno društvo s ograničenom odgovornošću za graditeljstvo, trgovinu i usluge, OIB 39693768986, Matije Gupca 4, 48350 Ferdinandovac</derivirana_varijabla>
  </DomainObject.Predmet.ProtustrankaFormatedWithAdressOIB>
  <DomainObject.Predmet.ProtustrankaWithAdress>
    <izvorni_sadrzaj>FASADA PROJEKT jednostavno društvo s ograničenom odgovornošću za graditeljstvo, trgovinu i usluge Matije Gupca 4, 48350 Ferdinandovac</izvorni_sadrzaj>
    <derivirana_varijabla naziv="DomainObject.Predmet.ProtustrankaWithAdress_1">FASADA PROJEKT jednostavno društvo s ograničenom odgovornošću za graditeljstvo, trgovinu i usluge Matije Gupca 4, 48350 Ferdinandovac</derivirana_varijabla>
  </DomainObject.Predmet.ProtustrankaWithAdress>
  <DomainObject.Predmet.ProtustrankaWithAdressOIB>
    <izvorni_sadrzaj>FASADA PROJEKT jednostavno društvo s ograničenom odgovornošću za graditeljstvo, trgovinu i usluge, OIB 39693768986, Matije Gupca 4, 48350 Ferdinandovac</izvorni_sadrzaj>
    <derivirana_varijabla naziv="DomainObject.Predmet.ProtustrankaWithAdressOIB_1">FASADA PROJEKT jednostavno društvo s ograničenom odgovornošću za graditeljstvo, trgovinu i usluge, OIB 39693768986, Matije Gupca 4, 48350 Ferdinandovac</derivirana_varijabla>
  </DomainObject.Predmet.ProtustrankaWithAdressOIB>
  <DomainObject.Predmet.ProtustrankaNazivFormated>
    <izvorni_sadrzaj>FASADA PROJEKT jednostavno društvo s ograničenom odgovornošću za graditeljstvo, trgovinu i usluge</izvorni_sadrzaj>
    <derivirana_varijabla naziv="DomainObject.Predmet.ProtustrankaNazivFormated_1">FASADA PROJEKT jednostavno društvo s ograničenom odgovornošću za graditeljstvo, trgovinu i usluge</derivirana_varijabla>
  </DomainObject.Predmet.ProtustrankaNazivFormated>
  <DomainObject.Predmet.ProtustrankaNazivFormatedOIB>
    <izvorni_sadrzaj>FASADA PROJEKT jednostavno društvo s ograničenom odgovornošću za graditeljstvo, trgovinu i usluge, OIB 39693768986</izvorni_sadrzaj>
    <derivirana_varijabla naziv="DomainObject.Predmet.ProtustrankaNazivFormatedOIB_1">FASADA PROJEKT jednostavno društvo s ograničenom odgovornošću za graditeljstvo, trgovinu i usluge, OIB 39693768986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14099.01</izvorni_sadrzaj>
    <derivirana_varijabla naziv="DomainObject.Predmet.TrenutnaVrijednost_1">14099.01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FASADA PROJEKT jednostavno društvo s ograničenom odgovornošću za graditeljstvo, trgovinu i usluge</item>
    </izvorni_sadrzaj>
    <derivirana_varijabla naziv="DomainObject.Predmet.ProtuStrankaListFormated_1">
      <item>FASADA PROJEKT jednostavno društvo s ograničenom odgovornošću za graditeljstvo, trgovinu i usluge</item>
    </derivirana_varijabla>
  </DomainObject.Predmet.ProtuStrankaListFormated>
  <DomainObject.Predmet.ProtuStrankaListFormatedOIB>
    <izvorni_sadrzaj>
      <item>FASADA PROJEKT jednostavno društvo s ograničenom odgovornošću za graditeljstvo, trgovinu i usluge, OIB 39693768986</item>
    </izvorni_sadrzaj>
    <derivirana_varijabla naziv="DomainObject.Predmet.ProtuStrankaListFormatedOIB_1">
      <item>FASADA PROJEKT jednostavno društvo s ograničenom odgovornošću za graditeljstvo, trgovinu i usluge, OIB 39693768986</item>
    </derivirana_varijabla>
  </DomainObject.Predmet.ProtuStrankaListFormatedOIB>
  <DomainObject.Predmet.ProtuStrankaListFormatedWithAdress>
    <izvorni_sadrzaj>
      <item>FASADA PROJEKT jednostavno društvo s ograničenom odgovornošću za graditeljstvo, trgovinu i usluge, Matije Gupca 4, 48350 Ferdinandovac</item>
    </izvorni_sadrzaj>
    <derivirana_varijabla naziv="DomainObject.Predmet.ProtuStrankaListFormatedWithAdress_1">
      <item>FASADA PROJEKT jednostavno društvo s ograničenom odgovornošću za graditeljstvo, trgovinu i usluge, Matije Gupca 4, 48350 Ferdinandovac</item>
    </derivirana_varijabla>
  </DomainObject.Predmet.ProtuStrankaListFormatedWithAdress>
  <DomainObject.Predmet.ProtuStrankaListFormatedWithAdressOIB>
    <izvorni_sadrzaj>
      <item>FASADA PROJEKT jednostavno društvo s ograničenom odgovornošću za graditeljstvo, trgovinu i usluge, OIB 39693768986, Matije Gupca 4, 48350 Ferdinandovac</item>
    </izvorni_sadrzaj>
    <derivirana_varijabla naziv="DomainObject.Predmet.ProtuStrankaListFormatedWithAdressOIB_1">
      <item>FASADA PROJEKT jednostavno društvo s ograničenom odgovornošću za graditeljstvo, trgovinu i usluge, OIB 39693768986, Matije Gupca 4, 48350 Ferdinandovac</item>
    </derivirana_varijabla>
  </DomainObject.Predmet.ProtuStrankaListFormatedWithAdressOIB>
  <DomainObject.Predmet.ProtuStrankaListNazivFormated>
    <izvorni_sadrzaj>
      <item>FASADA PROJEKT jednostavno društvo s ograničenom odgovornošću za graditeljstvo, trgovinu i usluge</item>
    </izvorni_sadrzaj>
    <derivirana_varijabla naziv="DomainObject.Predmet.ProtuStrankaListNazivFormated_1">
      <item>FASADA PROJEKT jednostavno društvo s ograničenom odgovornošću za graditeljstvo, trgovinu i usluge</item>
    </derivirana_varijabla>
  </DomainObject.Predmet.ProtuStrankaListNazivFormated>
  <DomainObject.Predmet.ProtuStrankaListNazivFormatedOIB>
    <izvorni_sadrzaj>
      <item>FASADA PROJEKT jednostavno društvo s ograničenom odgovornošću za graditeljstvo, trgovinu i usluge, OIB 39693768986</item>
    </izvorni_sadrzaj>
    <derivirana_varijabla naziv="DomainObject.Predmet.ProtuStrankaListNazivFormatedOIB_1">
      <item>FASADA PROJEKT jednostavno društvo s ograničenom odgovornošću za graditeljstvo, trgovinu i usluge, OIB 39693768986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FASADA PROJEKT jednostavno društvo s ograničenom odgovornošću za graditeljstvo, trgovinu i usluge</izvorni_sadrzaj>
    <derivirana_varijabla naziv="DomainObject.Predmet.ProtustrankaIDrugi_1">FASADA PROJEKT jednostavno društvo s ograničenom odgovornošću za graditeljstvo,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FASADA PROJEKT jednostavno društvo s ograničenom odgovornošću za graditeljstvo, trgovinu i usluge, OIB 39693768986, Matije Gupca 4, 48350 Ferdinandovac</izvorni_sadrzaj>
    <derivirana_varijabla naziv="DomainObject.Predmet.ProtustrankaIDrugiAdressOIB_1">FASADA PROJEKT jednostavno društvo s ograničenom odgovornošću za graditeljstvo, trgovinu i usluge, OIB 39693768986, Matije Gupca 4,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FASADA PROJEKT jednostavno društvo s ograničenom odgovornošću za graditeljstvo, trgovinu i usluge</item>
      <item>Sudski registar</item>
    </izvorni_sadrzaj>
    <derivirana_varijabla naziv="DomainObject.Predmet.SudioniciListNaziv_1">
      <item>Financijska agencija, Regionalni centar Zagreb, Podružnica Varaždin</item>
      <item>FASADA PROJEKT jednostavno društvo s ograničenom odgovornošću za graditeljstvo,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FASADA PROJEKT jednostavno društvo s ograničenom odgovornošću za graditeljstvo, trgovinu i usluge, OIB 39693768986, Matije Gupca 4,48350 Ferdinandovac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FASADA PROJEKT jednostavno društvo s ograničenom odgovornošću za graditeljstvo, trgovinu i usluge, OIB 39693768986, Matije Gupca 4,48350 Ferdinandovac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39693768986</item>
      <item>, OIB null</item>
    </izvorni_sadrzaj>
    <derivirana_varijabla naziv="DomainObject.Predmet.SudioniciListNazivOIB_1">
      <item>, OIB null</item>
      <item>, OIB 39693768986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86D00-12FF-4E69-AC40-B20D00DE7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1577</properties:Characters>
  <properties:Lines>62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2016-02-10T12:53:00Z</cp:lastPrinted>
  <dcterms:modified xmlns:xsi="http://www.w3.org/2001/XMLSchema-instance" xsi:type="dcterms:W3CDTF">2016-02-10T13:49:00Z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