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7e40" w14:paraId="2617e40" w:rsidRDefault="00E35BDF" w:rsidP="00E35BDF" w:rsidR="00E35BDF" w:rsidRPr="005B1E6A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</w:p>
    <w:p w:rsidRDefault="00E35BDF" w:rsidP="00E35BDF" w:rsidR="00E35BDF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REPUBLIKA HRVATSKA</w:t>
      </w:r>
    </w:p>
    <w:p w:rsidRDefault="00E35BDF" w:rsidP="00E35BDF" w:rsidR="00E35BDF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TR</w:t>
      </w:r>
      <w:r w:rsidR="00C917EB">
        <w:rPr>
          <w:rFonts w:cs="Times New Roman" w:hAnsi="Times New Roman" w:ascii="Times New Roman"/>
          <w:b/>
          <w:sz w:val="24"/>
        </w:rPr>
        <w:t>GOVAČKI SUD U ZADRU</w:t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</w:r>
      <w:r w:rsidR="00C917EB">
        <w:rPr>
          <w:rFonts w:cs="Times New Roman" w:hAnsi="Times New Roman" w:ascii="Times New Roman"/>
          <w:b/>
          <w:sz w:val="24"/>
        </w:rPr>
        <w:tab/>
        <w:t>7 St-55/15-22</w:t>
      </w:r>
    </w:p>
    <w:p w:rsidRDefault="00E35BDF" w:rsidP="00E35BDF" w:rsidR="00E35BDF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STALNA SLUŽBA U ŠIBENIKU</w:t>
      </w:r>
    </w:p>
    <w:p w:rsidRDefault="00E35BDF" w:rsidP="00E35BDF" w:rsidR="00E35BDF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 xml:space="preserve">22000 ŠIBENIK </w:t>
      </w:r>
    </w:p>
    <w:p w:rsidRDefault="00E35BDF" w:rsidP="00E35BDF" w:rsidR="00E35BDF" w:rsidRPr="00E35BDF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Stjepana Radića 81/II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U IME REPUBLIKE HRVATSKE</w:t>
      </w:r>
    </w:p>
    <w:p w:rsidRDefault="00E35BDF" w:rsidP="00E35BDF" w:rsidR="00E35BDF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35BDF" w:rsidP="00E35BDF" w:rsidR="00E35BDF" w:rsidRPr="00E35BD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35BDF">
        <w:rPr>
          <w:rFonts w:cs="Times New Roman" w:hAnsi="Times New Roman" w:ascii="Times New Roman"/>
          <w:b/>
          <w:sz w:val="24"/>
        </w:rPr>
        <w:t>R J E Š E N J E</w:t>
      </w:r>
    </w:p>
    <w:p w:rsidRDefault="00E35BDF" w:rsidP="00E35BDF" w:rsidR="00E35BDF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Trgovački sud u Zadru, Stalna služba u Šibeniku, po stečajnom sucu Jošku Livakoviću, povodom prijedloga predlagatelja </w:t>
      </w:r>
      <w:r w:rsidR="00C917EB">
        <w:rPr>
          <w:rFonts w:cs="Times New Roman" w:hAnsi="Times New Roman" w:ascii="Times New Roman"/>
          <w:sz w:val="24"/>
        </w:rPr>
        <w:t>Republike Hrvatske, Ministarstva financija, Porezne uprave Dalmacija</w:t>
      </w:r>
      <w:r>
        <w:rPr>
          <w:rFonts w:cs="Times New Roman" w:hAnsi="Times New Roman" w:ascii="Times New Roman"/>
          <w:sz w:val="24"/>
        </w:rPr>
        <w:t>,</w:t>
      </w:r>
      <w:r w:rsidR="00C917EB">
        <w:rPr>
          <w:rFonts w:cs="Times New Roman" w:hAnsi="Times New Roman" w:ascii="Times New Roman"/>
          <w:sz w:val="24"/>
        </w:rPr>
        <w:t xml:space="preserve"> zastupane po ŽDO u Šibeniku, Građansko-upravni odjel,</w:t>
      </w:r>
      <w:r w:rsidRPr="005B1E6A">
        <w:rPr>
          <w:rFonts w:cs="Times New Roman" w:hAnsi="Times New Roman" w:ascii="Times New Roman"/>
          <w:sz w:val="24"/>
        </w:rPr>
        <w:t xml:space="preserve"> za pokretanje stečajnog postupka nad </w:t>
      </w:r>
      <w:r w:rsidR="00C917EB">
        <w:rPr>
          <w:rFonts w:cs="Times New Roman" w:hAnsi="Times New Roman" w:ascii="Times New Roman"/>
          <w:sz w:val="24"/>
        </w:rPr>
        <w:t>stečajnim dužnikom BUMBAK d.o.o. iz Šibenika, 8. dalmatinske udarne brigade 32, MBS:100002313 OIB: 66095272340</w:t>
      </w:r>
      <w:r w:rsidRPr="005B1E6A">
        <w:rPr>
          <w:rFonts w:cs="Times New Roman" w:hAnsi="Times New Roman" w:ascii="Times New Roman"/>
          <w:sz w:val="24"/>
        </w:rPr>
        <w:t xml:space="preserve">, dana </w:t>
      </w:r>
      <w:r w:rsidR="00C917EB">
        <w:rPr>
          <w:rFonts w:cs="Times New Roman" w:hAnsi="Times New Roman" w:ascii="Times New Roman"/>
          <w:sz w:val="24"/>
        </w:rPr>
        <w:t xml:space="preserve">18. studenog </w:t>
      </w:r>
      <w:r w:rsidRPr="005B1E6A">
        <w:rPr>
          <w:rFonts w:cs="Times New Roman" w:hAnsi="Times New Roman" w:ascii="Times New Roman"/>
          <w:sz w:val="24"/>
        </w:rPr>
        <w:t>2015. godine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r i j e š i o  j e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I. Stečajnom upravitelju Milanu Macura, dipl. pravnik, odvjetnik iz Šibenika, S. Radića 24/I, OIB: 25991506239, odobrava se na ime nagrade i na ime naknade troškova iznos od </w:t>
      </w:r>
      <w:r w:rsidR="00C917EB">
        <w:rPr>
          <w:rFonts w:cs="Times New Roman" w:hAnsi="Times New Roman" w:ascii="Times New Roman"/>
          <w:sz w:val="24"/>
        </w:rPr>
        <w:t>4.000</w:t>
      </w:r>
      <w:r w:rsidRPr="005B1E6A">
        <w:rPr>
          <w:rFonts w:cs="Times New Roman" w:hAnsi="Times New Roman" w:ascii="Times New Roman"/>
          <w:sz w:val="24"/>
        </w:rPr>
        <w:t>,00 kn u neto iznosu (ukupan trošak) za obnašanje dužnosti privremenog stečajnog upravitelja u ovom stečajnom postupku.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Nalaže se računovodstvu suda da izvrši isplatu iznosa iz točke I. na žiro račun  privremeno</w:t>
      </w:r>
      <w:r>
        <w:rPr>
          <w:rFonts w:cs="Times New Roman" w:hAnsi="Times New Roman" w:ascii="Times New Roman"/>
          <w:sz w:val="24"/>
        </w:rPr>
        <w:t>g stečajnog upravitelja broj HR</w:t>
      </w:r>
      <w:r w:rsidRPr="005B1E6A">
        <w:rPr>
          <w:rFonts w:cs="Times New Roman" w:hAnsi="Times New Roman" w:ascii="Times New Roman"/>
          <w:sz w:val="24"/>
        </w:rPr>
        <w:t xml:space="preserve">5424070003104434126 kod OTP banke d.d. uz obveznu uplatu poreza, prireza i doprinosa, sa kontovnika </w:t>
      </w:r>
      <w:r w:rsidR="00C917EB">
        <w:rPr>
          <w:rFonts w:cs="Times New Roman" w:hAnsi="Times New Roman" w:ascii="Times New Roman"/>
          <w:sz w:val="24"/>
        </w:rPr>
        <w:t xml:space="preserve">IZV 92/15 </w:t>
      </w:r>
      <w:r w:rsidRPr="005B1E6A">
        <w:rPr>
          <w:rFonts w:cs="Times New Roman" w:hAnsi="Times New Roman" w:ascii="Times New Roman"/>
          <w:sz w:val="24"/>
        </w:rPr>
        <w:t>Trgovačkog suda u Zadru (stečajni upravitelj se nalazi u II. stupu mirovinskog osiguranja i nije u mirovini).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III.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>Ovim rješenjem je izvršen konačni obračun nagrade i naknade troškova stečajnog upravitelja.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 xml:space="preserve"> </w:t>
      </w:r>
      <w:r w:rsidRPr="005B1E6A">
        <w:rPr>
          <w:rFonts w:cs="Times New Roman" w:hAnsi="Times New Roman" w:ascii="Times New Roman"/>
          <w:sz w:val="24"/>
        </w:rPr>
        <w:t xml:space="preserve">Ovo rješenje se objavljuje u izvodu na oglasnu ploču Stalne službe u Šibeniku, bez oznake visine nagrade s napomenom da se u pisarnici može izvršiti uvid u potpuni izvod teksta rješenja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>. 4) stečajnog zakona.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U Šibeniku</w:t>
      </w:r>
      <w:r w:rsidR="00C917EB">
        <w:rPr>
          <w:rFonts w:cs="Times New Roman" w:hAnsi="Times New Roman" w:ascii="Times New Roman"/>
          <w:sz w:val="24"/>
        </w:rPr>
        <w:t>, 18. studenog</w:t>
      </w:r>
      <w:r w:rsidRPr="005B1E6A">
        <w:rPr>
          <w:rFonts w:cs="Times New Roman" w:hAnsi="Times New Roman" w:ascii="Times New Roman"/>
          <w:sz w:val="24"/>
        </w:rPr>
        <w:t xml:space="preserve"> 2015. godine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STEČAJNI SUDAC:</w:t>
      </w:r>
    </w:p>
    <w:p w:rsidRDefault="00E35BDF" w:rsidP="00E35BDF" w:rsidR="00E35BDF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Joško Livaković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POUKA O PRAVNOM LIJEKU: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 xml:space="preserve">Protiv ovog rješenja ima pravo žalbe stečajni upravitelj i svi vjerovnici (čl. </w:t>
      </w:r>
      <w:smartTag w:element="metricconverter" w:uri="urn:schemas-microsoft-com:office:smarttags">
        <w:smartTagPr>
          <w:attr w:val="29. st" w:name="ProductID"/>
        </w:smartTagPr>
        <w:r w:rsidRPr="005B1E6A">
          <w:rPr>
            <w:rFonts w:cs="Times New Roman" w:hAnsi="Times New Roman" w:ascii="Times New Roman"/>
            <w:sz w:val="24"/>
          </w:rPr>
          <w:t>29. st</w:t>
        </w:r>
      </w:smartTag>
      <w:r w:rsidRPr="005B1E6A">
        <w:rPr>
          <w:rFonts w:cs="Times New Roman" w:hAnsi="Times New Roman" w:ascii="Times New Roman"/>
          <w:sz w:val="24"/>
        </w:rPr>
        <w:t xml:space="preserve">. 5. SZ-a). Žalba se podnosi ovom sudu u roku od 8 dana od primitka, odnosno objave rješenja na oglasnoj ploči Stalne službe u Šibeniku (čl. </w:t>
      </w:r>
      <w:smartTag w:element="metricconverter" w:uri="urn:schemas-microsoft-com:office:smarttags">
        <w:smartTagPr>
          <w:attr w:val="11. st" w:name="ProductID"/>
        </w:smartTagPr>
        <w:r w:rsidRPr="005B1E6A">
          <w:rPr>
            <w:rFonts w:cs="Times New Roman" w:hAnsi="Times New Roman" w:ascii="Times New Roman"/>
            <w:sz w:val="24"/>
          </w:rPr>
          <w:t>11. st</w:t>
        </w:r>
      </w:smartTag>
      <w:r w:rsidRPr="005B1E6A">
        <w:rPr>
          <w:rFonts w:cs="Times New Roman" w:hAnsi="Times New Roman" w:ascii="Times New Roman"/>
          <w:sz w:val="24"/>
        </w:rPr>
        <w:t>. 2 i 3. SZ-a)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DN-a: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stečajnom upravitelju, Milan Macura, iz Šibenika, S. Radića 24I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 e-oglasna ploča Stalne službe u Šibeniku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B1E6A">
        <w:rPr>
          <w:rFonts w:cs="Times New Roman" w:hAnsi="Times New Roman" w:ascii="Times New Roman"/>
          <w:sz w:val="24"/>
        </w:rPr>
        <w:t>-</w:t>
      </w:r>
      <w:r>
        <w:rPr>
          <w:rFonts w:cs="Times New Roman" w:hAnsi="Times New Roman" w:ascii="Times New Roman"/>
          <w:sz w:val="24"/>
        </w:rPr>
        <w:t xml:space="preserve"> </w:t>
      </w:r>
      <w:r w:rsidR="00C917EB">
        <w:rPr>
          <w:rFonts w:cs="Times New Roman" w:hAnsi="Times New Roman" w:ascii="Times New Roman"/>
          <w:sz w:val="24"/>
        </w:rPr>
        <w:t>r</w:t>
      </w:r>
      <w:r w:rsidRPr="005B1E6A">
        <w:rPr>
          <w:rFonts w:cs="Times New Roman" w:hAnsi="Times New Roman" w:ascii="Times New Roman"/>
          <w:sz w:val="24"/>
        </w:rPr>
        <w:t>ačunovodstvo suda, nakon pravomoćnosti</w:t>
      </w:r>
    </w:p>
    <w:p w:rsidRDefault="00E35BDF" w:rsidP="00E35BDF" w:rsidR="00E35BDF" w:rsidRPr="005B1E6A">
      <w:pPr>
        <w:pStyle w:val="Bezproreda"/>
        <w:jc w:val="both"/>
        <w:rPr>
          <w:rFonts w:cs="Times New Roman" w:hAnsi="Times New Roman" w:ascii="Times New Roman"/>
          <w:sz w:val="28"/>
        </w:rPr>
      </w:pPr>
    </w:p>
    <w:p w:rsidRDefault="003B2747" w:rsidP="00E35BDF" w:rsidR="003B2747" w:rsidRPr="00E35B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3B2747" w:rsidRPr="00E35BD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BDF"/>
    <w:rsid w:val="000505E4"/>
    <w:rsid w:val="003B2747"/>
    <w:rsid w:val="00C917EB"/>
    <w:rsid w:val="00E3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5BD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0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5E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5BD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0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5E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2015.</izvorni_sadrzaj>
    <derivirana_varijabla naziv="DomainObject.Predmet.DatumRjesavanja_1">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BUMBAK d.o.o. za trgovinu i usluge</izvorni_sadrzaj>
    <derivirana_varijabla naziv="DomainObject.Predmet.ProtustrankaFormated_1">  BUMBAK d.o.o. za trgovinu i usluge</derivirana_varijabla>
  </DomainObject.Predmet.ProtustrankaFormated>
  <DomainObject.Predmet.ProtustrankaFormatedOIB>
    <izvorni_sadrzaj>  BUMBAK d.o.o. za trgovinu i usluge, OIB 66095272340</izvorni_sadrzaj>
    <derivirana_varijabla naziv="DomainObject.Predmet.ProtustrankaFormatedOIB_1">  BUMBAK d.o.o. za trgovinu i usluge, OIB 66095272340</derivirana_varijabla>
  </DomainObject.Predmet.ProtustrankaFormatedOIB>
  <DomainObject.Predmet.ProtustrankaFormatedWithAdress>
    <izvorni_sadrzaj> BUMBAK d.o.o. za trgovinu i usluge, 8. Dalmatinske udrane brigade 32, 22000 Šibenik</izvorni_sadrzaj>
    <derivirana_varijabla naziv="DomainObject.Predmet.ProtustrankaFormatedWithAdress_1"> BUMBAK d.o.o. za trgovinu i usluge, 8. Dalmatinske udrane brigade 32, 22000 Šibenik</derivirana_varijabla>
  </DomainObject.Predmet.ProtustrankaFormatedWithAdress>
  <DomainObject.Predmet.ProtustrankaFormatedWithAdressOIB>
    <izvorni_sadrzaj> BUMBAK d.o.o. za trgovinu i usluge, OIB 66095272340, 8. Dalmatinske udrane brigade 32, 22000 Šibenik</izvorni_sadrzaj>
    <derivirana_varijabla naziv="DomainObject.Predmet.ProtustrankaFormatedWithAdressOIB_1"> BUMBAK d.o.o. za trgovinu i usluge, OIB 66095272340, 8. Dalmatinske udrane brigade 32, 22000 Šibenik</derivirana_varijabla>
  </DomainObject.Predmet.ProtustrankaFormatedWithAdressOIB>
  <DomainObject.Predmet.ProtustrankaWithAdress>
    <izvorni_sadrzaj>BUMBAK d.o.o. za trgovinu i usluge 8. Dalmatinske udrane brigade 32, 22000 Šibenik</izvorni_sadrzaj>
    <derivirana_varijabla naziv="DomainObject.Predmet.ProtustrankaWithAdress_1">BUMBAK d.o.o. za trgovinu i usluge 8. Dalmatinske udrane brigade 32, 22000 Šibenik</derivirana_varijabla>
  </DomainObject.Predmet.ProtustrankaWithAdress>
  <DomainObject.Predmet.ProtustrankaWithAdressOIB>
    <izvorni_sadrzaj>BUMBAK d.o.o. za trgovinu i usluge, OIB 66095272340, 8. Dalmatinske udrane brigade 32, 22000 Šibenik</izvorni_sadrzaj>
    <derivirana_varijabla naziv="DomainObject.Predmet.ProtustrankaWithAdressOIB_1">BUMBAK d.o.o. za trgovinu i usluge, OIB 66095272340, 8. Dalmatinske udrane brigade 32, 22000 Šibenik</derivirana_varijabla>
  </DomainObject.Predmet.ProtustrankaWithAdressOIB>
  <DomainObject.Predmet.ProtustrankaNazivFormated>
    <izvorni_sadrzaj>BUMBAK d.o.o. za trgovinu i usluge</izvorni_sadrzaj>
    <derivirana_varijabla naziv="DomainObject.Predmet.ProtustrankaNazivFormated_1">BUMBAK d.o.o. za trgovinu i usluge</derivirana_varijabla>
  </DomainObject.Predmet.ProtustrankaNazivFormated>
  <DomainObject.Predmet.ProtustrankaNazivFormatedOIB>
    <izvorni_sadrzaj>BUMBAK d.o.o. za trgovinu i usluge, OIB 66095272340</izvorni_sadrzaj>
    <derivirana_varijabla naziv="DomainObject.Predmet.ProtustrankaNazivFormatedOIB_1">BUMBAK d.o.o. za trgovinu i usluge, OIB 66095272340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BUMBAK d.o.o. za trgovinu i usluge</item>
    </izvorni_sadrzaj>
    <derivirana_varijabla naziv="DomainObject.Predmet.ProtuStrankaListFormated_1">
      <item>BUMBAK d.o.o. za trgovinu i usluge</item>
    </derivirana_varijabla>
  </DomainObject.Predmet.ProtuStrankaListFormated>
  <DomainObject.Predmet.ProtuStrankaListFormatedOIB>
    <izvorni_sadrzaj>
      <item>BUMBAK d.o.o. za trgovinu i usluge, OIB 66095272340</item>
    </izvorni_sadrzaj>
    <derivirana_varijabla naziv="DomainObject.Predmet.ProtuStrankaListFormatedOIB_1">
      <item>BUMBAK d.o.o. za trgovinu i usluge, OIB 66095272340</item>
    </derivirana_varijabla>
  </DomainObject.Predmet.ProtuStrankaListFormatedOIB>
  <DomainObject.Predmet.ProtuStrankaListFormatedWithAdress>
    <izvorni_sadrzaj>
      <item>BUMBAK d.o.o. za trgovinu i usluge, 8. Dalmatinske udrane brigade 32, 22000 Šibenik</item>
    </izvorni_sadrzaj>
    <derivirana_varijabla naziv="DomainObject.Predmet.ProtuStrankaListFormatedWithAdress_1">
      <item>BUMBAK d.o.o. za trgovinu i usluge, 8. Dalmatinske udrane brigade 32, 22000 Šibenik</item>
    </derivirana_varijabla>
  </DomainObject.Predmet.ProtuStrankaListFormatedWithAdress>
  <DomainObject.Predmet.ProtuStrankaListFormatedWithAdressOIB>
    <izvorni_sadrzaj>
      <item>BUMBAK d.o.o. za trgovinu i usluge, OIB 66095272340, 8. Dalmatinske udrane brigade 32, 22000 Šibenik</item>
    </izvorni_sadrzaj>
    <derivirana_varijabla naziv="DomainObject.Predmet.ProtuStrankaListFormatedWithAdressOIB_1">
      <item>BUMBAK d.o.o. za trgovinu i usluge, OIB 66095272340, 8. Dalmatinske udrane brigade 32, 22000 Šibenik</item>
    </derivirana_varijabla>
  </DomainObject.Predmet.ProtuStrankaListFormatedWithAdressOIB>
  <DomainObject.Predmet.ProtuStrankaListNazivFormated>
    <izvorni_sadrzaj>
      <item>BUMBAK d.o.o. za trgovinu i usluge</item>
    </izvorni_sadrzaj>
    <derivirana_varijabla naziv="DomainObject.Predmet.ProtuStrankaListNazivFormated_1">
      <item>BUMBAK d.o.o. za trgovinu i usluge</item>
    </derivirana_varijabla>
  </DomainObject.Predmet.ProtuStrankaListNazivFormated>
  <DomainObject.Predmet.ProtuStrankaListNazivFormatedOIB>
    <izvorni_sadrzaj>
      <item>BUMBAK d.o.o. za trgovinu i usluge, OIB 66095272340</item>
    </izvorni_sadrzaj>
    <derivirana_varijabla naziv="DomainObject.Predmet.ProtuStrankaListNazivFormatedOIB_1">
      <item>BUMBAK d.o.o. za trgovinu i usluge, OIB 66095272340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Milan Macura</item>
    </izvorni_sadrzaj>
    <derivirana_varijabla naziv="DomainObject.Predmet.OstaliListFormated_1">
      <item>ŽDO U ŠIBENIKU - Građansko-upravni odjel punomoćnik sudionika u postupku RHMF POREZNA UPRAVA - Područni ured Šibenik</item>
      <item>Milan Macura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Milan Macura, OIB 25991506239</item>
    </izvorni_sadrzaj>
    <derivirana_varijabla naziv="DomainObject.Predmet.OstaliListFormatedOIB_1">
      <item>ŽDO U ŠIBENIKU - Građansko-upravni odjel punomoćnik sudionika u postupku RHMF POREZNA UPRAVA - Područni ured Šibenik</item>
      <item>Milan Macura, OIB 25991506239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Milan Macura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Milan Macura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Milan Macura, OIB 25991506239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Milan Macura, OIB 25991506239</item>
    </derivirana_varijabla>
  </DomainObject.Predmet.OstaliListFormatedWithAdressOIB>
  <DomainObject.Predmet.OstaliListNazivFormated>
    <izvorni_sadrzaj>
      <item>ŽDO U ŠIBENIKU - Građansko-upravni odjel</item>
      <item>Milan Macura</item>
    </izvorni_sadrzaj>
    <derivirana_varijabla naziv="DomainObject.Predmet.OstaliListNazivFormated_1">
      <item>ŽDO U ŠIBENIKU - Građansko-upravni odjel</item>
      <item>Milan Macura</item>
    </derivirana_varijabla>
  </DomainObject.Predmet.OstaliListNazivFormated>
  <DomainObject.Predmet.OstaliListNazivFormatedOIB>
    <izvorni_sadrzaj>
      <item>ŽDO U ŠIBENIKU - Građansko-upravni odjel</item>
      <item>Milan Macura, OIB 25991506239</item>
    </izvorni_sadrzaj>
    <derivirana_varijabla naziv="DomainObject.Predmet.OstaliListNazivFormatedOIB_1">
      <item>ŽDO U ŠIBENIKU - Građansko-upravni odjel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BUMBAK d.o.o. za trgovinu i usluge</izvorni_sadrzaj>
    <derivirana_varijabla naziv="DomainObject.Predmet.ProtustrankaIDrugi_1">BUMBAK d.o.o. za trgovinu i usluge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BUMBAK d.o.o. za trgovinu i usluge, OIB 66095272340, 8. Dalmatinske udrane brigade 32, 22000 Šibenik</izvorni_sadrzaj>
    <derivirana_varijabla naziv="DomainObject.Predmet.ProtustrankaIDrugiAdressOIB_1">BUMBAK d.o.o. za trgovinu i usluge, OIB 66095272340, 8. Dalmatinske udrane brigade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2015.</izvorni_sadrzaj>
    <derivirana_varijabla naziv="DomainObject.Predmet.OdlukaRjesenje.DatumDonosenjaOdluke_1">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St-55/2015-15</izvorni_sadrzaj>
    <derivirana_varijabla naziv="DomainObject.Predmet.OdlukaRjesenje.Oznaka_1">St-55/2015-15</derivirana_varijabla>
  </DomainObject.Predmet.OdlukaRjesenje.Oznaka>
  <DomainObject.Predmet.SudioniciListNaziv>
    <izvorni_sadrzaj>
      <item>RHMF POREZNA UPRAVA - Područni ured Šibenik</item>
      <item>BUMBAK d.o.o. za trgovinu i usluge</item>
      <item>ŽDO U ŠIBENIKU - Građansko-upravni odjel</item>
      <item>Milan Macura</item>
    </izvorni_sadrzaj>
    <derivirana_varijabla naziv="DomainObject.Predmet.SudioniciListNaziv_1">
      <item>RHMF POREZNA UPRAVA - Područni ured Šibenik</item>
      <item>BUMBAK d.o.o. za trgovinu i usluge</item>
      <item>ŽDO U ŠIBENIKU - Građansko-upravni odjel</item>
      <item>Milan Macura</item>
    </derivirana_varijabla>
  </DomainObject.Predmet.SudioniciListNaziv>
  <DomainObject.Predmet.SudioniciListAdressOIB>
    <izvorni_sadrzaj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izvorni_sadrzaj>
    <derivirana_varijabla naziv="DomainObject.Predmet.SudioniciListAdressOIB_1">
      <item>RHMF POREZNA UPRAVA - Područni ured Šibenik</item>
      <item>BUMBAK d.o.o. za trgovinu i usluge, OIB 66095272340, 8. Dalmatinske udrane brigade 32,22000 Šibenik</item>
      <item>ŽDO U ŠIBENIKU - Građansko-upravni odjel, P. Grubišića 3,22000 Šibenik</item>
      <item>Milan Macura, OIB 25991506239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66095272340</item>
      <item>, OIB null</item>
      <item>, OIB 25991506239</item>
    </izvorni_sadrzaj>
    <derivirana_varijabla naziv="DomainObject.Predmet.SudioniciListNazivOIB_1">
      <item>, OIB null</item>
      <item>, OIB 66095272340</item>
      <item>, OIB null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1739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2015-11-18T09:23:00Z</dcterms:created>
  <dc:creator>Joško Livaković</dc:creator>
  <cp:lastModifiedBy>Joško Livaković</cp:lastModifiedBy>
  <cp:lastPrinted>2015-11-18T09:22:00Z</cp:lastPrinted>
  <dcterms:modified xmlns:xsi="http://www.w3.org/2001/XMLSchema-instance" xsi:type="dcterms:W3CDTF">2015-11-18T09:24:00Z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