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579d" w14:paraId="2c3579d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267386">
        <w:t>313/16-8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267386">
        <w:t>GRAD-PROM d.o.o., OIB: 83358899628 sa sjedištem u Breznici, Breznica 168</w:t>
      </w:r>
      <w:r w:rsidRPr="003517FD">
        <w:t xml:space="preserve">, dana </w:t>
      </w:r>
      <w:r w:rsidR="00267386">
        <w:t>21</w:t>
      </w:r>
      <w:r w:rsidRPr="003517FD">
        <w:t xml:space="preserve">. </w:t>
      </w:r>
      <w:r w:rsidR="00267386">
        <w:t>rujna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267386">
        <w:t>GRAD-PROM d.o.o., OIB: 83358899628 sa sjedištem u Breznici, Breznica 168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267386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23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studeni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>
        <w:rPr>
          <w:b/>
          <w:u w:val="single"/>
        </w:rPr>
        <w:t>09,2</w:t>
      </w:r>
      <w:r w:rsidR="00CC2EF9" w:rsidRPr="003517FD">
        <w:rPr>
          <w:b/>
          <w:u w:val="single"/>
        </w:rPr>
        <w:t>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267386">
        <w:t>Mirko Andrašek, OIB: 78547704533, Breznica, Breznica 168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911B01">
        <w:t xml:space="preserve"> dana 30. listopada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3517FD">
        <w:t>St-</w:t>
      </w:r>
      <w:r w:rsidR="00267386">
        <w:t>601/15-6</w:t>
      </w:r>
      <w:r w:rsidRPr="003517FD">
        <w:t xml:space="preserve"> </w:t>
      </w:r>
      <w:r>
        <w:t>od</w:t>
      </w:r>
      <w:r w:rsidR="00267386">
        <w:t xml:space="preserve"> 7</w:t>
      </w:r>
      <w:r w:rsidR="00911B01">
        <w:t xml:space="preserve">. </w:t>
      </w:r>
      <w:r w:rsidR="00267386">
        <w:t>siječnja 2016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267386">
        <w:t>21</w:t>
      </w:r>
      <w:r w:rsidR="00066C4E" w:rsidRPr="003517FD">
        <w:t xml:space="preserve">. </w:t>
      </w:r>
      <w:r w:rsidR="00267386">
        <w:t>rujna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A36299">
        <w:t>,v .r.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267386" w:rsidP="00804BB0" w:rsidR="00267386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67386" w:rsidP="00267386" w:rsidR="00267386" w:rsidRPr="003517FD">
      <w:pPr>
        <w:spacing w:lineRule="auto" w:line="240" w:after="0"/>
        <w:jc w:val="both"/>
      </w:pPr>
      <w:r w:rsidRPr="003517FD">
        <w:t xml:space="preserve">- direktor dužnika </w:t>
      </w:r>
      <w:r>
        <w:t>Mirko Andrašek, OIB: 78547704533, Breznica, Breznica 168</w:t>
      </w:r>
    </w:p>
    <w:p w:rsidRDefault="00267386" w:rsidP="00267386" w:rsidR="00267386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699" w:rsidP="00CD4711" w:rsidR="00233699">
      <w:pPr>
        <w:spacing w:lineRule="auto" w:line="240" w:after="0"/>
      </w:pPr>
      <w:r>
        <w:separator/>
      </w:r>
    </w:p>
  </w:endnote>
  <w:endnote w:id="0" w:type="continuationSeparator">
    <w:p w:rsidRDefault="00233699" w:rsidP="00CD4711" w:rsidR="002336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699" w:rsidP="00CD4711" w:rsidR="00233699">
      <w:pPr>
        <w:spacing w:lineRule="auto" w:line="240" w:after="0"/>
      </w:pPr>
      <w:r>
        <w:separator/>
      </w:r>
    </w:p>
  </w:footnote>
  <w:footnote w:id="0" w:type="continuationSeparator">
    <w:p w:rsidRDefault="00233699" w:rsidP="00CD4711" w:rsidR="002336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E9C">
          <w:rPr>
            <w:noProof/>
          </w:rPr>
          <w:t>2</w:t>
        </w:r>
        <w:r>
          <w:fldChar w:fldCharType="end"/>
        </w:r>
      </w:p>
    </w:sdtContent>
  </w:sdt>
  <w:p w:rsidRDefault="00267386" w:rsidP="00267386" w:rsidR="00267386" w:rsidRPr="003517FD">
    <w:pPr>
      <w:pStyle w:val="Zaglavlje"/>
      <w:jc w:val="right"/>
    </w:pPr>
    <w:r w:rsidRPr="003517FD">
      <w:t>Poslovni broj: 2 St-</w:t>
    </w:r>
    <w:r>
      <w:t>313/16-8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33699"/>
    <w:rsid w:val="00267386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77E9C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3629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7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GRAD-PROM društvo s ograničenom odgovornošću za graditeljstvo i usluge</izvorni_sadrzaj>
    <derivirana_varijabla naziv="DomainObject.Predmet.ProtustrankaFormated_1">  GRAD-PROM društvo s ograničenom odgovornošću za graditeljstvo i usluge</derivirana_varijabla>
  </DomainObject.Predmet.ProtustrankaFormated>
  <DomainObject.Predmet.ProtustrankaFormatedOIB>
    <izvorni_sadrzaj>  GRAD-PROM društvo s ograničenom odgovornošću za graditeljstvo i usluge, OIB 83358899628</izvorni_sadrzaj>
    <derivirana_varijabla naziv="DomainObject.Predmet.ProtustrankaFormatedOIB_1">  GRAD-PROM društvo s ograničenom odgovornošću za graditeljstvo i usluge, OIB 83358899628</derivirana_varijabla>
  </DomainObject.Predmet.ProtustrankaFormatedOIB>
  <DomainObject.Predmet.ProtustrankaFormatedWithAdress>
    <izvorni_sadrzaj> GRAD-PROM društvo s ograničenom odgovornošću za graditeljstvo i usluge, Breznica 168, 42225 Breznica</izvorni_sadrzaj>
    <derivirana_varijabla naziv="DomainObject.Predmet.ProtustrankaFormatedWithAdress_1"> GRAD-PROM društvo s ograničenom odgovornošću za graditeljstvo i usluge, Breznica 168, 42225 Breznica</derivirana_varijabla>
  </DomainObject.Predmet.ProtustrankaFormatedWithAdress>
  <DomainObject.Predmet.ProtustrankaFormatedWithAdressOIB>
    <izvorni_sadrzaj> GRAD-PROM društvo s ograničenom odgovornošću za graditeljstvo i usluge, OIB 83358899628, Breznica 168, 42225 Breznica</izvorni_sadrzaj>
    <derivirana_varijabla naziv="DomainObject.Predmet.ProtustrankaFormatedWithAdressOIB_1"> GRAD-PROM društvo s ograničenom odgovornošću za graditeljstvo i usluge, OIB 83358899628, Breznica 168, 42225 Breznica</derivirana_varijabla>
  </DomainObject.Predmet.ProtustrankaFormatedWithAdressOIB>
  <DomainObject.Predmet.ProtustrankaWithAdress>
    <izvorni_sadrzaj>GRAD-PROM društvo s ograničenom odgovornošću za graditeljstvo i usluge Breznica 168, 42225 Breznica</izvorni_sadrzaj>
    <derivirana_varijabla naziv="DomainObject.Predmet.ProtustrankaWithAdress_1">GRAD-PROM društvo s ograničenom odgovornošću za graditeljstvo i usluge Breznica 168, 42225 Breznica</derivirana_varijabla>
  </DomainObject.Predmet.ProtustrankaWithAdress>
  <DomainObject.Predmet.ProtustrankaWithAdressOIB>
    <izvorni_sadrzaj>GRAD-PROM društvo s ograničenom odgovornošću za graditeljstvo i usluge, OIB 83358899628, Breznica 168, 42225 Breznica</izvorni_sadrzaj>
    <derivirana_varijabla naziv="DomainObject.Predmet.ProtustrankaWithAdressOIB_1">GRAD-PROM društvo s ograničenom odgovornošću za graditeljstvo i usluge, OIB 83358899628, Breznica 168, 42225 Breznica</derivirana_varijabla>
  </DomainObject.Predmet.ProtustrankaWithAdressOIB>
  <DomainObject.Predmet.ProtustrankaNazivFormated>
    <izvorni_sadrzaj>GRAD-PROM društvo s ograničenom odgovornošću za graditeljstvo i usluge</izvorni_sadrzaj>
    <derivirana_varijabla naziv="DomainObject.Predmet.ProtustrankaNazivFormated_1">GRAD-PROM društvo s ograničenom odgovornošću za graditeljstvo i usluge</derivirana_varijabla>
  </DomainObject.Predmet.ProtustrankaNazivFormated>
  <DomainObject.Predmet.ProtustrankaNazivFormatedOIB>
    <izvorni_sadrzaj>GRAD-PROM društvo s ograničenom odgovornošću za graditeljstvo i usluge, OIB 83358899628</izvorni_sadrzaj>
    <derivirana_varijabla naziv="DomainObject.Predmet.ProtustrankaNazivFormatedOIB_1">GRAD-PROM društvo s ograničenom odgovornošću za graditeljstvo i usluge, OIB 83358899628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1514556.70</izvorni_sadrzaj>
    <derivirana_varijabla naziv="DomainObject.Predmet.TrenutnaVrijednost_1">1514556.70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GRAD-PROM društvo s ograničenom odgovornošću za graditeljstvo i usluge</item>
    </izvorni_sadrzaj>
    <derivirana_varijabla naziv="DomainObject.Predmet.ProtuStrankaListFormated_1">
      <item>GRAD-PROM društvo s ograničenom odgovornošću za graditeljstvo i usluge</item>
    </derivirana_varijabla>
  </DomainObject.Predmet.ProtuStrankaListFormated>
  <DomainObject.Predmet.ProtuStrankaListFormatedOIB>
    <izvorni_sadrzaj>
      <item>GRAD-PROM društvo s ograničenom odgovornošću za graditeljstvo i usluge, OIB 83358899628</item>
    </izvorni_sadrzaj>
    <derivirana_varijabla naziv="DomainObject.Predmet.ProtuStrankaListFormatedOIB_1">
      <item>GRAD-PROM društvo s ograničenom odgovornošću za graditeljstvo i usluge, OIB 83358899628</item>
    </derivirana_varijabla>
  </DomainObject.Predmet.ProtuStrankaListFormatedOIB>
  <DomainObject.Predmet.ProtuStrankaListFormatedWithAdress>
    <izvorni_sadrzaj>
      <item>GRAD-PROM društvo s ograničenom odgovornošću za graditeljstvo i usluge, Breznica 168, 42225 Breznica</item>
    </izvorni_sadrzaj>
    <derivirana_varijabla naziv="DomainObject.Predmet.ProtuStrankaListFormatedWithAdress_1">
      <item>GRAD-PROM društvo s ograničenom odgovornošću za graditeljstvo i usluge, Breznica 168, 42225 Breznica</item>
    </derivirana_varijabla>
  </DomainObject.Predmet.ProtuStrankaListFormatedWithAdress>
  <DomainObject.Predmet.ProtuStrankaListFormatedWithAdressOIB>
    <izvorni_sadrzaj>
      <item>GRAD-PROM društvo s ograničenom odgovornošću za graditeljstvo i usluge, OIB 83358899628, Breznica 168, 42225 Breznica</item>
    </izvorni_sadrzaj>
    <derivirana_varijabla naziv="DomainObject.Predmet.ProtuStrankaListFormatedWithAdressOIB_1">
      <item>GRAD-PROM društvo s ograničenom odgovornošću za graditeljstvo i usluge, OIB 83358899628, Breznica 168, 42225 Breznica</item>
    </derivirana_varijabla>
  </DomainObject.Predmet.ProtuStrankaListFormatedWithAdressOIB>
  <DomainObject.Predmet.ProtuStrankaListNazivFormated>
    <izvorni_sadrzaj>
      <item>GRAD-PROM društvo s ograničenom odgovornošću za graditeljstvo i usluge</item>
    </izvorni_sadrzaj>
    <derivirana_varijabla naziv="DomainObject.Predmet.ProtuStrankaListNazivFormated_1">
      <item>GRAD-PROM društvo s ograničenom odgovornošću za graditeljstvo i usluge</item>
    </derivirana_varijabla>
  </DomainObject.Predmet.ProtuStrankaListNazivFormated>
  <DomainObject.Predmet.ProtuStrankaListNazivFormatedOIB>
    <izvorni_sadrzaj>
      <item>GRAD-PROM društvo s ograničenom odgovornošću za graditeljstvo i usluge, OIB 83358899628</item>
    </izvorni_sadrzaj>
    <derivirana_varijabla naziv="DomainObject.Predmet.ProtuStrankaListNazivFormatedOIB_1">
      <item>GRAD-PROM društvo s ograničenom odgovornošću za graditeljstvo i usluge, OIB 83358899628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Mirko Andrašek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Mirko Andrašek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Mirko Andrašek, OIB 78547704533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Mirko Andrašek, OIB 78547704533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Mirko Andrašek, Breznica 168, 42225 Breznica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Mirko Andrašek, Breznica 168, 42225 Breznica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Mirko Andrašek, OIB 78547704533, Breznica 168, 42225 Breznica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Mirko Andrašek, OIB 78547704533, Breznica 168, 42225 Breznica</item>
    </derivirana_varijabla>
  </DomainObject.Predmet.OstaliListFormatedWithAdressOIB>
  <DomainObject.Predmet.OstaliListNazivFormated>
    <izvorni_sadrzaj>
      <item>Županijsko državno odvjetništvo u Varaždinu</item>
      <item>Mirko Andrašek</item>
    </izvorni_sadrzaj>
    <derivirana_varijabla naziv="DomainObject.Predmet.OstaliListNazivFormated_1">
      <item>Županijsko državno odvjetništvo u Varaždinu</item>
      <item>Mirko Andrašek</item>
    </derivirana_varijabla>
  </DomainObject.Predmet.OstaliListNazivFormated>
  <DomainObject.Predmet.OstaliListNazivFormatedOIB>
    <izvorni_sadrzaj>
      <item>Županijsko državno odvjetništvo u Varaždinu</item>
      <item>Mirko Andrašek, OIB 78547704533</item>
    </izvorni_sadrzaj>
    <derivirana_varijabla naziv="DomainObject.Predmet.OstaliListNazivFormatedOIB_1">
      <item>Županijsko državno odvjetništvo u Varaždinu</item>
      <item>Mirko Andrašek, OIB 78547704533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GRAD-PROM društvo s ograničenom odgovornošću za graditeljstvo i usluge</izvorni_sadrzaj>
    <derivirana_varijabla naziv="DomainObject.Predmet.ProtustrankaIDrugi_1">GRAD-PROM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GRAD-PROM društvo s ograničenom odgovornošću za graditeljstvo i usluge, OIB 83358899628, Breznica 168, 42225 Breznica</izvorni_sadrzaj>
    <derivirana_varijabla naziv="DomainObject.Predmet.ProtustrankaIDrugiAdressOIB_1">GRAD-PROM društvo s ograničenom odgovornošću za graditeljstvo i usluge, OIB 83358899628, Breznica 168,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GRAD-PROM društvo s ograničenom odgovornošću za graditeljstvo i usluge</item>
      <item>Županijsko državno odvjetništvo u Varaždinu</item>
      <item>RH Ministarstvo financija - Porezna uprava, Područni ured sjeverna Hrvatska</item>
      <item>Mirko Andrašek</item>
    </izvorni_sadrzaj>
    <derivirana_varijabla naziv="DomainObject.Predmet.SudioniciListNaziv_1">
      <item>GRAD-PROM društvo s ograničenom odgovornošću za graditeljstvo i usluge</item>
      <item>Županijsko državno odvjetništvo u Varaždinu</item>
      <item>RH Ministarstvo financija - Porezna uprava, Područni ured sjeverna Hrvatska</item>
      <item>Mirko Andrašek</item>
    </derivirana_varijabla>
  </DomainObject.Predmet.SudioniciListNaziv>
  <DomainObject.Predmet.SudioniciListAdressOIB>
    <izvorni_sadrzaj>
      <item>GRAD-PROM društvo s ograničenom odgovornošću za graditeljstvo i usluge, OIB 83358899628, Breznica 168,42225 Breznica</item>
      <item>Županijsko državno odvjetništvo u Varaždinu</item>
      <item>RH Ministarstvo financija - Porezna uprava, Područni ured sjeverna Hrvatska, OIB 18683136487, Graberje 1,42000 Varaždin</item>
      <item>Mirko Andrašek, OIB 78547704533, Breznica 168,42225 Breznica</item>
    </izvorni_sadrzaj>
    <derivirana_varijabla naziv="DomainObject.Predmet.SudioniciListAdressOIB_1">
      <item>GRAD-PROM društvo s ograničenom odgovornošću za graditeljstvo i usluge, OIB 83358899628, Breznica 168,42225 Breznica</item>
      <item>Županijsko državno odvjetništvo u Varaždinu</item>
      <item>RH Ministarstvo financija - Porezna uprava, Područni ured sjeverna Hrvatska, OIB 18683136487, Graberje 1,42000 Varaždin</item>
      <item>Mirko Andrašek, OIB 78547704533, Breznica 168,42225 Breznica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83358899628</item>
      <item>, OIB null</item>
      <item>, OIB 18683136487</item>
      <item>, OIB 78547704533</item>
    </izvorni_sadrzaj>
    <derivirana_varijabla naziv="DomainObject.Predmet.SudioniciListNazivOIB_1">
      <item>, OIB 83358899628</item>
      <item>, OIB null</item>
      <item>, OIB 18683136487</item>
      <item>, OIB 78547704533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83EEB7-5DEF-40D5-A9E0-7A0F26F2E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2641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2016-09-21T11:35:00Z</dcterms:created>
  <dc:creator>Maja Valušnig</dc:creator>
  <cp:lastModifiedBy>Marko Makaj</cp:lastModifiedBy>
  <cp:lastPrinted>2016-09-21T11:36:00Z</cp:lastPrinted>
  <dcterms:modified xmlns:xsi="http://www.w3.org/2001/XMLSchema-instance" xsi:type="dcterms:W3CDTF">2016-09-21T11:37:00Z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