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2d20" w14:paraId="fe02d20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0712D6">
        <w:t>287/15-7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0712D6" w:rsidRPr="005C4012">
        <w:t xml:space="preserve">ZSUPPONITS d.o.o., </w:t>
      </w:r>
      <w:proofErr w:type="spellStart"/>
      <w:r w:rsidR="000712D6" w:rsidRPr="005C4012">
        <w:t>Sukošan</w:t>
      </w:r>
      <w:proofErr w:type="spellEnd"/>
      <w:r w:rsidR="000712D6" w:rsidRPr="005C4012">
        <w:t>, XXVII ulica 53, OIB 64234206326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0712D6" w:rsidRPr="005C4012">
        <w:t xml:space="preserve">ZSUPPONITS d.o.o., </w:t>
      </w:r>
      <w:proofErr w:type="spellStart"/>
      <w:r w:rsidR="000712D6" w:rsidRPr="005C4012">
        <w:t>Sukošan</w:t>
      </w:r>
      <w:proofErr w:type="spellEnd"/>
      <w:r w:rsidR="000712D6" w:rsidRPr="005C4012">
        <w:t>, XXVII ulica 53, OIB 64234206326</w:t>
      </w:r>
      <w:r w:rsidR="00785AF4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0712D6">
        <w:t>14,05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proofErr w:type="spellStart"/>
      <w:r w:rsidR="00AE6A0E">
        <w:t>Jelenko</w:t>
      </w:r>
      <w:proofErr w:type="spellEnd"/>
      <w:r w:rsidR="00AE6A0E">
        <w:t xml:space="preserve"> </w:t>
      </w:r>
      <w:proofErr w:type="spellStart"/>
      <w:r w:rsidR="00AE6A0E">
        <w:t>Lehki</w:t>
      </w:r>
      <w:proofErr w:type="spellEnd"/>
      <w:r w:rsidR="00AE6A0E">
        <w:t xml:space="preserve"> iz Zagreba, Pavla </w:t>
      </w:r>
      <w:proofErr w:type="spellStart"/>
      <w:r w:rsidR="00AE6A0E">
        <w:t>Hatza</w:t>
      </w:r>
      <w:proofErr w:type="spellEnd"/>
      <w:r w:rsidR="00AE6A0E">
        <w:t xml:space="preserve">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0712D6" w:rsidRPr="005C4012">
        <w:t xml:space="preserve">ZSUPPONITS d.o.o., </w:t>
      </w:r>
      <w:proofErr w:type="spellStart"/>
      <w:r w:rsidR="000712D6" w:rsidRPr="005C4012">
        <w:t>Sukošan</w:t>
      </w:r>
      <w:proofErr w:type="spellEnd"/>
      <w:r w:rsidR="000712D6" w:rsidRPr="005C4012">
        <w:t>, XXVII ulica 53, OIB 64234206326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0712D6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0712D6">
        <w:t>1206</w:t>
      </w:r>
      <w:r w:rsidR="00C45A25">
        <w:t xml:space="preserve"> </w:t>
      </w:r>
      <w:r w:rsidRPr="00B604B0">
        <w:t xml:space="preserve">dana u ukupnom iznosu od </w:t>
      </w:r>
      <w:r w:rsidR="000712D6">
        <w:t>23.638,97</w:t>
      </w:r>
      <w:r w:rsidR="00C45A25">
        <w:t xml:space="preserve"> </w:t>
      </w:r>
      <w:r w:rsidRPr="00B604B0">
        <w:t xml:space="preserve">kuna, da nema zaposlenih, </w:t>
      </w:r>
      <w:r w:rsidR="000712D6">
        <w:t xml:space="preserve">ima otvoren račun kod OTP banke Hrvatska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654" w:rsidR="00543654">
      <w:r>
        <w:separator/>
      </w:r>
    </w:p>
  </w:endnote>
  <w:endnote w:id="0" w:type="continuationSeparator">
    <w:p w:rsidRDefault="00543654" w:rsidR="00543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654" w:rsidR="00543654">
      <w:r>
        <w:separator/>
      </w:r>
    </w:p>
  </w:footnote>
  <w:footnote w:id="0" w:type="continuationSeparator">
    <w:p w:rsidRDefault="00543654" w:rsidR="00543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B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0712D6" w:rsidRPr="00AB42D5">
      <w:t>Poslovni broj: 5</w:t>
    </w:r>
    <w:r w:rsidR="000712D6">
      <w:t xml:space="preserve"> St-287/15-7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12D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C6BA1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654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B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6B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ZSUPPONITS društvo s ograničenom odgovornošću za turizam i građenje</izvorni_sadrzaj>
    <derivirana_varijabla naziv="DomainObject.Predmet.ProtustrankaFormated_1">  ZSUPPONITS društvo s ograničenom odgovornošću za turizam i građenje</derivirana_varijabla>
  </DomainObject.Predmet.ProtustrankaFormated>
  <DomainObject.Predmet.ProtustrankaFormatedOIB>
    <izvorni_sadrzaj>  ZSUPPONITS društvo s ograničenom odgovornošću za turizam i građenje, OIB 64234206326</izvorni_sadrzaj>
    <derivirana_varijabla naziv="DomainObject.Predmet.ProtustrankaFormatedOIB_1">  ZSUPPONITS društvo s ograničenom odgovornošću za turizam i građenje, OIB 64234206326</derivirana_varijabla>
  </DomainObject.Predmet.ProtustrankaFormatedOIB>
  <DomainObject.Predmet.ProtustrankaFormatedWithAdress>
    <izvorni_sadrzaj> ZSUPPONITS društvo s ograničenom odgovornošću za turizam i građenje, XXVII ulica 53, 23206 Sukošan</izvorni_sadrzaj>
    <derivirana_varijabla naziv="DomainObject.Predmet.ProtustrankaFormatedWithAdress_1"> ZSUPPONITS društvo s ograničenom odgovornošću za turizam i građenje, XXVII ulica 53, 23206 Sukošan</derivirana_varijabla>
  </DomainObject.Predmet.ProtustrankaFormatedWithAdress>
  <DomainObject.Predmet.ProtustrankaFormatedWithAdressOIB>
    <izvorni_sadrzaj> ZSUPPONITS društvo s ograničenom odgovornošću za turizam i građenje, OIB 64234206326, XXVII ulica 53, 23206 Sukošan</izvorni_sadrzaj>
    <derivirana_varijabla naziv="DomainObject.Predmet.ProtustrankaFormatedWithAdressOIB_1"> ZSUPPONITS društvo s ograničenom odgovornošću za turizam i građenje, OIB 64234206326, XXVII ulica 53, 23206 Sukošan</derivirana_varijabla>
  </DomainObject.Predmet.ProtustrankaFormatedWithAdressOIB>
  <DomainObject.Predmet.ProtustrankaWithAdress>
    <izvorni_sadrzaj>ZSUPPONITS društvo s ograničenom odgovornošću za turizam i građenje XXVII ulica 53, 23206 Sukošan</izvorni_sadrzaj>
    <derivirana_varijabla naziv="DomainObject.Predmet.ProtustrankaWithAdress_1">ZSUPPONITS društvo s ograničenom odgovornošću za turizam i građenje XXVII ulica 53, 23206 Sukošan</derivirana_varijabla>
  </DomainObject.Predmet.ProtustrankaWithAdress>
  <DomainObject.Predmet.ProtustrankaWithAdressOIB>
    <izvorni_sadrzaj>ZSUPPONITS društvo s ograničenom odgovornošću za turizam i građenje, OIB 64234206326, XXVII ulica 53, 23206 Sukošan</izvorni_sadrzaj>
    <derivirana_varijabla naziv="DomainObject.Predmet.ProtustrankaWithAdressOIB_1">ZSUPPONITS društvo s ograničenom odgovornošću za turizam i građenje, OIB 64234206326, XXVII ulica 53, 23206 Sukošan</derivirana_varijabla>
  </DomainObject.Predmet.ProtustrankaWithAdressOIB>
  <DomainObject.Predmet.ProtustrankaNazivFormated>
    <izvorni_sadrzaj>ZSUPPONITS društvo s ograničenom odgovornošću za turizam i građenje</izvorni_sadrzaj>
    <derivirana_varijabla naziv="DomainObject.Predmet.ProtustrankaNazivFormated_1">ZSUPPONITS društvo s ograničenom odgovornošću za turizam i građenje</derivirana_varijabla>
  </DomainObject.Predmet.ProtustrankaNazivFormated>
  <DomainObject.Predmet.ProtustrankaNazivFormatedOIB>
    <izvorni_sadrzaj>ZSUPPONITS društvo s ograničenom odgovornošću za turizam i građenje, OIB 64234206326</izvorni_sadrzaj>
    <derivirana_varijabla naziv="DomainObject.Predmet.ProtustrankaNazivFormatedOIB_1">ZSUPPONITS društvo s ograničenom odgovornošću za turizam i građenje, OIB 64234206326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23638.97</izvorni_sadrzaj>
    <derivirana_varijabla naziv="DomainObject.Predmet.TrenutnaVrijednost_1">23638.97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ZSUPPONITS društvo s ograničenom odgovornošću za turizam i građenje</item>
    </izvorni_sadrzaj>
    <derivirana_varijabla naziv="DomainObject.Predmet.ProtuStrankaListFormated_1">
      <item>ZSUPPONITS društvo s ograničenom odgovornošću za turizam i građenje</item>
    </derivirana_varijabla>
  </DomainObject.Predmet.ProtuStrankaListFormated>
  <DomainObject.Predmet.ProtuStrankaListFormatedOIB>
    <izvorni_sadrzaj>
      <item>ZSUPPONITS društvo s ograničenom odgovornošću za turizam i građenje, OIB 64234206326</item>
    </izvorni_sadrzaj>
    <derivirana_varijabla naziv="DomainObject.Predmet.ProtuStrankaListFormatedOIB_1">
      <item>ZSUPPONITS društvo s ograničenom odgovornošću za turizam i građenje, OIB 64234206326</item>
    </derivirana_varijabla>
  </DomainObject.Predmet.ProtuStrankaListFormatedOIB>
  <DomainObject.Predmet.ProtuStrankaListFormatedWithAdress>
    <izvorni_sadrzaj>
      <item>ZSUPPONITS društvo s ograničenom odgovornošću za turizam i građenje, XXVII ulica 53, 23206 Sukošan</item>
    </izvorni_sadrzaj>
    <derivirana_varijabla naziv="DomainObject.Predmet.ProtuStrankaListFormatedWithAdress_1">
      <item>ZSUPPONITS društvo s ograničenom odgovornošću za turizam i građenje, XXVII ulica 53, 23206 Sukošan</item>
    </derivirana_varijabla>
  </DomainObject.Predmet.ProtuStrankaListFormatedWithAdress>
  <DomainObject.Predmet.ProtuStrankaListFormatedWithAdressOIB>
    <izvorni_sadrzaj>
      <item>ZSUPPONITS društvo s ograničenom odgovornošću za turizam i građenje, OIB 64234206326, XXVII ulica 53, 23206 Sukošan</item>
    </izvorni_sadrzaj>
    <derivirana_varijabla naziv="DomainObject.Predmet.ProtuStrankaListFormatedWithAdressOIB_1">
      <item>ZSUPPONITS društvo s ograničenom odgovornošću za turizam i građenje, OIB 64234206326, XXVII ulica 53, 23206 Sukošan</item>
    </derivirana_varijabla>
  </DomainObject.Predmet.ProtuStrankaListFormatedWithAdressOIB>
  <DomainObject.Predmet.ProtuStrankaListNazivFormated>
    <izvorni_sadrzaj>
      <item>ZSUPPONITS društvo s ograničenom odgovornošću za turizam i građenje</item>
    </izvorni_sadrzaj>
    <derivirana_varijabla naziv="DomainObject.Predmet.ProtuStrankaListNazivFormated_1">
      <item>ZSUPPONITS društvo s ograničenom odgovornošću za turizam i građenje</item>
    </derivirana_varijabla>
  </DomainObject.Predmet.ProtuStrankaListNazivFormated>
  <DomainObject.Predmet.ProtuStrankaListNazivFormatedOIB>
    <izvorni_sadrzaj>
      <item>ZSUPPONITS društvo s ograničenom odgovornošću za turizam i građenje, OIB 64234206326</item>
    </izvorni_sadrzaj>
    <derivirana_varijabla naziv="DomainObject.Predmet.ProtuStrankaListNazivFormatedOIB_1">
      <item>ZSUPPONITS društvo s ograničenom odgovornošću za turizam i građenje, OIB 64234206326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ZSUPPONITS društvo s ograničenom odgovornošću za turizam i građenje</izvorni_sadrzaj>
    <derivirana_varijabla naziv="DomainObject.Predmet.ProtustrankaIDrugi_1">ZSUPPONITS društvo s ograničenom odgovornošću za turizam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ZSUPPONITS društvo s ograničenom odgovornošću za turizam i građenje, OIB 64234206326, XXVII ulica 53, 23206 Sukošan</izvorni_sadrzaj>
    <derivirana_varijabla naziv="DomainObject.Predmet.ProtustrankaIDrugiAdressOIB_1">ZSUPPONITS društvo s ograničenom odgovornošću za turizam i građenje, OIB 64234206326, XXVII ulica 53,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ZSUPPONITS društvo s ograničenom odgovornošću za turizam i građenje</item>
    </izvorni_sadrzaj>
    <derivirana_varijabla naziv="DomainObject.Predmet.SudioniciListNaziv_1">
      <item>FINA</item>
      <item>ZSUPPONITS društvo s ograničenom odgovornošću za turizam i građenje</item>
    </derivirana_varijabla>
  </DomainObject.Predmet.SudioniciListNaziv>
  <DomainObject.Predmet.SudioniciListAdressOIB>
    <izvorni_sadrzaj>
      <item>FINA, OIB 85821130368</item>
      <item>ZSUPPONITS društvo s ograničenom odgovornošću za turizam i građenje, OIB 64234206326, XXVII ulica 53,23206 Sukošan</item>
    </izvorni_sadrzaj>
    <derivirana_varijabla naziv="DomainObject.Predmet.SudioniciListAdressOIB_1">
      <item>FINA, OIB 85821130368</item>
      <item>ZSUPPONITS društvo s ograničenom odgovornošću za turizam i građenje, OIB 64234206326, XXVII ulica 53,23206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64234206326</item>
    </izvorni_sadrzaj>
    <derivirana_varijabla naziv="DomainObject.Predmet.SudioniciListNazivOIB_1">
      <item>, OIB 85821130368</item>
      <item>, OIB 64234206326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4693</properties:Characters>
  <properties:Lines>123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2016-04-04T09:32:00Z</dcterms:created>
  <dc:creator>Administrator</dc:creator>
  <cp:lastModifiedBy>Vedrana Raspović</cp:lastModifiedBy>
  <cp:lastPrinted>2016-04-04T09:32:00Z</cp:lastPrinted>
  <dcterms:modified xmlns:xsi="http://www.w3.org/2001/XMLSchema-instance" xsi:type="dcterms:W3CDTF">2016-04-04T12:12:00Z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