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2079" w14:paraId="15c2079" w:rsidRDefault="00BF3EC1" w:rsidP="00910611" w:rsidR="00BF3E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EC1" w:rsidP="00910611" w:rsidR="00BF3EC1">
      <w:r>
        <w:rPr>
          <w:rFonts w:eastAsia="MS Mincho"/>
        </w:rPr>
        <w:t>REPUBLIKA HRVATSKA</w:t>
      </w:r>
    </w:p>
    <w:p w:rsidRDefault="00BF3EC1" w:rsidP="00910611" w:rsidR="00BF3EC1">
      <w:r>
        <w:rPr>
          <w:rFonts w:eastAsia="MS Mincho"/>
        </w:rPr>
        <w:t>TRGOVAČKI SUD U RIJECI</w:t>
      </w:r>
    </w:p>
    <w:p w:rsidRDefault="00BF3EC1" w:rsidR="00BF3E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 xml:space="preserve">Trgovački sud u Rijeci, po sucu ovog suda Veri Jelenović, u postupku sklapanja predstečajne nagodbe nad dužnikom </w:t>
      </w:r>
      <w:r w:rsidR="00AD74C1" w:rsidRPr="00AD74C1">
        <w:t>TELEVIZIJA PRIMORJA I GORSKOG KOTARA d. o. o. za proizvodnju i emitiranje televizijskog programa Rijeka, Slavka Krautzeka 83</w:t>
      </w:r>
      <w:r w:rsidR="00CF4368" w:rsidRPr="00AD74C1">
        <w:t xml:space="preserve">, OIB: </w:t>
      </w:r>
      <w:r w:rsidR="00AD74C1" w:rsidRPr="00AD74C1">
        <w:rPr>
          <w:bCs/>
        </w:rPr>
        <w:t>80896790278</w:t>
      </w:r>
      <w:r w:rsidR="00E02A9F">
        <w:rPr>
          <w:bCs/>
        </w:rPr>
        <w:t xml:space="preserve">, Rijeka, </w:t>
      </w:r>
      <w:r w:rsidRPr="00DC0722">
        <w:t>na temelju čl. 66. st. 4. i 5. Zakona o financijskom poslovanju i pr</w:t>
      </w:r>
      <w:r w:rsidR="00DC0722" w:rsidRPr="00DC0722">
        <w:t>edstečajnoj nagodbi (NN 108/12,</w:t>
      </w:r>
      <w:r w:rsidRPr="00DC0722">
        <w:t xml:space="preserve"> 144/12</w:t>
      </w:r>
      <w:r w:rsidR="00DC0722" w:rsidRPr="00DC0722">
        <w:t>, 81/13 i 112/13</w:t>
      </w:r>
      <w:r w:rsidRPr="00DC0722">
        <w:t xml:space="preserve">, dalje ZFPPN-i), dana </w:t>
      </w:r>
      <w:r w:rsidR="00CF4368">
        <w:t>2</w:t>
      </w:r>
      <w:r w:rsidR="00AD74C1">
        <w:t>5</w:t>
      </w:r>
      <w:r w:rsidR="00CF4368">
        <w:t xml:space="preserve">. veljače </w:t>
      </w:r>
      <w:r w:rsidR="00DC0722" w:rsidRPr="00DC0722">
        <w:t>201</w:t>
      </w:r>
      <w:r w:rsidR="00CF4368">
        <w:t>6</w:t>
      </w:r>
      <w:r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>Ročište radi sklapanja predstečajne</w:t>
      </w:r>
      <w:r w:rsidR="00560505" w:rsidRPr="00DC0722">
        <w:t xml:space="preserve"> nagodbe nad dužnikom</w:t>
      </w:r>
      <w:r w:rsidRPr="00DC0722">
        <w:t xml:space="preserve"> </w:t>
      </w:r>
      <w:r w:rsidR="00AD74C1" w:rsidRPr="00AD74C1">
        <w:t xml:space="preserve">TELEVIZIJA PRIMORJA I GORSKOG KOTARA d. o. o. za proizvodnju i emitiranje televizijskog programa Rijeka, Slavka Krautzeka 83, OIB: </w:t>
      </w:r>
      <w:r w:rsidR="00AD74C1" w:rsidRPr="00AD74C1">
        <w:rPr>
          <w:bCs/>
        </w:rPr>
        <w:t>80896790278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AD74C1" w:rsidP="00760F72" w:rsidR="00760F72" w:rsidRPr="00DC0722">
      <w:pPr>
        <w:jc w:val="center"/>
      </w:pPr>
      <w:r>
        <w:t>31</w:t>
      </w:r>
      <w:r w:rsidR="0064227B">
        <w:t>. ožujka 2016</w:t>
      </w:r>
      <w:r w:rsidR="00760F72" w:rsidRPr="00DC0722">
        <w:t xml:space="preserve">.g. u </w:t>
      </w:r>
      <w:r w:rsidR="0064227B">
        <w:t>9,00</w:t>
      </w:r>
      <w:r w:rsidR="00760F72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AD74C1">
        <w:t>25. velja</w:t>
      </w:r>
      <w:r w:rsidR="0064227B">
        <w:t>če 2016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</w:t>
      </w:r>
      <w:r w:rsidR="00F7383E">
        <w:t xml:space="preserve">    </w:t>
      </w:r>
      <w:r w:rsidRPr="00DC0722">
        <w:t xml:space="preserve">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60F72" w:rsidRPr="00DC0722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60F72" w:rsidRPr="00DC0722">
        <w:t>oglasn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suda</w:t>
      </w:r>
      <w:r w:rsidR="00AE1998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AD74C1">
        <w:t>25</w:t>
      </w:r>
      <w:r w:rsidR="0064227B">
        <w:t>. veljače 2016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B07" w:rsidR="00974B07">
      <w:r>
        <w:separator/>
      </w:r>
    </w:p>
  </w:endnote>
  <w:endnote w:id="0" w:type="continuationSeparator">
    <w:p w:rsidRDefault="00974B07" w:rsidR="00974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4C1" w:rsidR="00AD74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4C1" w:rsidR="00AD74C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4C1" w:rsidR="00AD74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B07" w:rsidR="00974B07">
      <w:r>
        <w:separator/>
      </w:r>
    </w:p>
  </w:footnote>
  <w:footnote w:id="0" w:type="continuationSeparator">
    <w:p w:rsidRDefault="00974B07" w:rsidR="00974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4C1" w:rsidR="00AD74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>Posl. br. 14 Stpn-</w:t>
    </w:r>
    <w:r w:rsidR="00AD74C1">
      <w:t>34/2015</w:t>
    </w:r>
    <w:r w:rsidRPr="00BB6F1B">
      <w:t>-</w:t>
    </w:r>
    <w:r w:rsidR="00AD74C1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4C1" w:rsidR="00AD74C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F7A76"/>
    <w:rsid w:val="00120ECA"/>
    <w:rsid w:val="001534EB"/>
    <w:rsid w:val="00195026"/>
    <w:rsid w:val="001C2356"/>
    <w:rsid w:val="001E5A2A"/>
    <w:rsid w:val="00254BEB"/>
    <w:rsid w:val="00261107"/>
    <w:rsid w:val="002901BF"/>
    <w:rsid w:val="002A0C18"/>
    <w:rsid w:val="0031402A"/>
    <w:rsid w:val="00333140"/>
    <w:rsid w:val="0038054A"/>
    <w:rsid w:val="00546779"/>
    <w:rsid w:val="00560505"/>
    <w:rsid w:val="005E03EC"/>
    <w:rsid w:val="00606084"/>
    <w:rsid w:val="0064227B"/>
    <w:rsid w:val="00760F72"/>
    <w:rsid w:val="0076411A"/>
    <w:rsid w:val="00805B8F"/>
    <w:rsid w:val="0081752B"/>
    <w:rsid w:val="008C0509"/>
    <w:rsid w:val="00974B07"/>
    <w:rsid w:val="00A222B2"/>
    <w:rsid w:val="00AD1CC3"/>
    <w:rsid w:val="00AD74C1"/>
    <w:rsid w:val="00AE1998"/>
    <w:rsid w:val="00B75948"/>
    <w:rsid w:val="00BB6F1B"/>
    <w:rsid w:val="00BF3EC1"/>
    <w:rsid w:val="00C552C0"/>
    <w:rsid w:val="00C85ECE"/>
    <w:rsid w:val="00CC14A6"/>
    <w:rsid w:val="00CC3C67"/>
    <w:rsid w:val="00CF4368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A750A"/>
    <w:rsid w:val="00EC728A"/>
    <w:rsid w:val="00F027EB"/>
    <w:rsid w:val="00F05885"/>
    <w:rsid w:val="00F14E0B"/>
    <w:rsid w:val="00F4400B"/>
    <w:rsid w:val="00F7383E"/>
    <w:rsid w:val="00F74D93"/>
    <w:rsid w:val="00F9255F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3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3E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3EC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3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3E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3EC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TELEVIZIJA PRIMORJA I GORSKOG KOTARA d.o.o. Rijeka</izvorni_sadrzaj>
    <derivirana_varijabla naziv="DomainObject.Predmet.StrankaFormated_1">  TELEVIZIJA PRIMORJA I GORSKOG KOTARA d.o.o. Rijeka</derivirana_varijabla>
  </DomainObject.Predmet.StrankaFormated>
  <DomainObject.Predmet.StrankaFormatedOIB>
    <izvorni_sadrzaj>  TELEVIZIJA PRIMORJA I GORSKOG KOTARA d.o.o. Rijeka, OIB 80896790278</izvorni_sadrzaj>
    <derivirana_varijabla naziv="DomainObject.Predmet.StrankaFormatedOIB_1">  TELEVIZIJA PRIMORJA I GORSKOG KOTARA d.o.o. Rijeka, OIB 80896790278</derivirana_varijabla>
  </DomainObject.Predmet.StrankaFormatedOIB>
  <DomainObject.Predmet.StrankaFormatedWithAdress>
    <izvorni_sadrzaj> TELEVIZIJA PRIMORJA I GORSKOG KOTARA d.o.o. Rijeka, Slavka Krautzeka 83, 51000 Rijeka</izvorni_sadrzaj>
    <derivirana_varijabla naziv="DomainObject.Predmet.StrankaFormatedWithAdress_1"> TELEVIZIJA PRIMORJA I GORSKOG KOTARA d.o.o. Rijeka, Slavka Krautzeka 83, 51000 Rijeka</derivirana_varijabla>
  </DomainObject.Predmet.StrankaFormatedWithAdress>
  <DomainObject.Predmet.StrankaFormatedWithAdressOIB>
    <izvorni_sadrzaj> TELEVIZIJA PRIMORJA I GORSKOG KOTARA d.o.o. Rijeka, OIB 80896790278, Slavka Krautzeka 83, 51000 Rijeka</izvorni_sadrzaj>
    <derivirana_varijabla naziv="DomainObject.Predmet.StrankaFormatedWithAdressOIB_1"> TELEVIZIJA PRIMORJA I GORSKOG KOTARA d.o.o. Rijeka, OIB 80896790278, Slavka Krautzeka 83, 51000 Rijeka</derivirana_varijabla>
  </DomainObject.Predmet.StrankaFormatedWithAdressOIB>
  <DomainObject.Predmet.StrankaWithAdress>
    <izvorni_sadrzaj>TELEVIZIJA PRIMORJA I GORSKOG KOTARA d.o.o. Rijeka Slavka Krautzeka 83,51000 Rijeka</izvorni_sadrzaj>
    <derivirana_varijabla naziv="DomainObject.Predmet.StrankaWithAdress_1">TELEVIZIJA PRIMORJA I GORSKOG KOTARA d.o.o. Rijeka Slavka Krautzeka 83,51000 Rijeka</derivirana_varijabla>
  </DomainObject.Predmet.StrankaWithAdress>
  <DomainObject.Predmet.StrankaWithAdressOIB>
    <izvorni_sadrzaj>TELEVIZIJA PRIMORJA I GORSKOG KOTARA d.o.o. Rijeka, OIB 80896790278, Slavka Krautzeka 83,51000 Rijeka</izvorni_sadrzaj>
    <derivirana_varijabla naziv="DomainObject.Predmet.StrankaWithAdressOIB_1">TELEVIZIJA PRIMORJA I GORSKOG KOTARA d.o.o. Rijeka, OIB 80896790278, Slavka Krautzeka 83,51000 Rijeka</derivirana_varijabla>
  </DomainObject.Predmet.StrankaWithAdressOIB>
  <DomainObject.Predmet.StrankaNazivFormated>
    <izvorni_sadrzaj>TELEVIZIJA PRIMORJA I GORSKOG KOTARA d.o.o. Rijeka</izvorni_sadrzaj>
    <derivirana_varijabla naziv="DomainObject.Predmet.StrankaNazivFormated_1">TELEVIZIJA PRIMORJA I GORSKOG KOTARA d.o.o. Rijeka</derivirana_varijabla>
  </DomainObject.Predmet.StrankaNazivFormated>
  <DomainObject.Predmet.StrankaNazivFormatedOIB>
    <izvorni_sadrzaj>TELEVIZIJA PRIMORJA I GORSKOG KOTARA d.o.o. Rijeka, OIB 80896790278</izvorni_sadrzaj>
    <derivirana_varijabla naziv="DomainObject.Predmet.StrankaNazivFormatedOIB_1">TELEVIZIJA PRIMORJA I GORSKOG KOTARA d.o.o. Rijeka, OIB 80896790278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TELEVIZIJA PRIMORJA I GORSKOG KOTARA d.o.o. Rijeka</item>
    </izvorni_sadrzaj>
    <derivirana_varijabla naziv="DomainObject.Predmet.StrankaListFormated_1">
      <item>TELEVIZIJA PRIMORJA I GORSKOG KOTARA d.o.o. Rijeka</item>
    </derivirana_varijabla>
  </DomainObject.Predmet.StrankaListFormated>
  <DomainObject.Predmet.StrankaListFormatedOIB>
    <izvorni_sadrzaj>
      <item>TELEVIZIJA PRIMORJA I GORSKOG KOTARA d.o.o. Rijeka, OIB 80896790278</item>
    </izvorni_sadrzaj>
    <derivirana_varijabla naziv="DomainObject.Predmet.StrankaListFormatedOIB_1">
      <item>TELEVIZIJA PRIMORJA I GORSKOG KOTARA d.o.o. Rijeka, OIB 80896790278</item>
    </derivirana_varijabla>
  </DomainObject.Predmet.StrankaListFormatedOIB>
  <DomainObject.Predmet.StrankaListFormatedWithAdress>
    <izvorni_sadrzaj>
      <item>TELEVIZIJA PRIMORJA I GORSKOG KOTARA d.o.o. Rijeka, Slavka Krautzeka 83, 51000 Rijeka</item>
    </izvorni_sadrzaj>
    <derivirana_varijabla naziv="DomainObject.Predmet.StrankaListFormatedWithAdress_1">
      <item>TELEVIZIJA PRIMORJA I GORSKOG KOTARA d.o.o. Rijeka, Slavka Krautzeka 83, 51000 Rijeka</item>
    </derivirana_varijabla>
  </DomainObject.Predmet.StrankaListFormatedWithAdress>
  <DomainObject.Predmet.StrankaListFormatedWithAdressOIB>
    <izvorni_sadrzaj>
      <item>TELEVIZIJA PRIMORJA I GORSKOG KOTARA d.o.o. Rijeka, OIB 80896790278, Slavka Krautzeka 83, 51000 Rijeka</item>
    </izvorni_sadrzaj>
    <derivirana_varijabla naziv="DomainObject.Predmet.StrankaListFormatedWithAdressOIB_1">
      <item>TELEVIZIJA PRIMORJA I GORSKOG KOTARA d.o.o. Rijeka, OIB 80896790278, Slavka Krautzeka 83, 51000 Rijeka</item>
    </derivirana_varijabla>
  </DomainObject.Predmet.StrankaListFormatedWithAdressOIB>
  <DomainObject.Predmet.StrankaListNazivFormated>
    <izvorni_sadrzaj>
      <item>TELEVIZIJA PRIMORJA I GORSKOG KOTARA d.o.o. Rijeka</item>
    </izvorni_sadrzaj>
    <derivirana_varijabla naziv="DomainObject.Predmet.StrankaListNazivFormated_1">
      <item>TELEVIZIJA PRIMORJA I GORSKOG KOTARA d.o.o. Rijeka</item>
    </derivirana_varijabla>
  </DomainObject.Predmet.StrankaListNazivFormated>
  <DomainObject.Predmet.StrankaListNazivFormatedOIB>
    <izvorni_sadrzaj>
      <item>TELEVIZIJA PRIMORJA I GORSKOG KOTARA d.o.o. Rijeka, OIB 80896790278</item>
    </izvorni_sadrzaj>
    <derivirana_varijabla naziv="DomainObject.Predmet.StrankaListNazivFormatedOIB_1">
      <item>TELEVIZIJA PRIMORJA I GORSKOG KOTARA d.o.o. Rijeka, OIB 80896790278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TELEVIZIJA PRIMORJA I GORSKOG KOTARA d.o.o. Rijeka</izvorni_sadrzaj>
    <derivirana_varijabla naziv="DomainObject.Predmet.StrankaIDrugi_1">TELEVIZIJA PRIMORJA I GORSKOG KOTARA d.o.o.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TELEVIZIJA PRIMORJA I GORSKOG KOTARA d.o.o. Rijeka, OIB 80896790278, Slavka Krautzeka 83, 51000 Rijeka</izvorni_sadrzaj>
    <derivirana_varijabla naziv="DomainObject.Predmet.StrankaIDrugiAdressOIB_1">TELEVIZIJA PRIMORJA I GORSKOG KOTARA d.o.o. Rijeka, OIB 80896790278, Slavka Krautzeka 83,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PRIMORJA I GORSKOG KOTARA d.o.o. Rijeka</item>
    </izvorni_sadrzaj>
    <derivirana_varijabla naziv="DomainObject.Predmet.SudioniciListNaziv_1">
      <item>TELEVIZIJA PRIMORJA I GORSKOG KOTARA d.o.o. Rijeka</item>
    </derivirana_varijabla>
  </DomainObject.Predmet.SudioniciListNaziv>
  <DomainObject.Predmet.SudioniciListAdressOIB>
    <izvorni_sadrzaj>
      <item>TELEVIZIJA PRIMORJA I GORSKOG KOTARA d.o.o. Rijeka, OIB 80896790278, Slavka Krautzeka 83,51000 Rijeka</item>
    </izvorni_sadrzaj>
    <derivirana_varijabla naziv="DomainObject.Predmet.SudioniciListAdressOIB_1">
      <item>TELEVIZIJA PRIMORJA I GORSKOG KOTARA d.o.o. Rijeka, OIB 80896790278, Slavka Krautzeka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80896790278</item>
    </izvorni_sadrzaj>
    <derivirana_varijabla naziv="DomainObject.Predmet.SudioniciListNazivOIB_1"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242</properties:Words>
  <properties:Characters>1173</properties:Characters>
  <properties:Lines>60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2016-02-25T12:14:00Z</dcterms:created>
  <dc:creator>vjelenovic</dc:creator>
  <cp:lastModifiedBy>Danijela Fumić</cp:lastModifiedBy>
  <cp:lastPrinted>2016-02-25T12:14:00Z</cp:lastPrinted>
  <dcterms:modified xmlns:xsi="http://www.w3.org/2001/XMLSchema-instance" xsi:type="dcterms:W3CDTF">2016-02-25T12:15:00Z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