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3eae6" w14:paraId="f43eae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BA356B">
        <w:t>2547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E4B20">
        <w:t>10</w:t>
      </w:r>
      <w:r w:rsidR="00B95AE6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BA356B" w:rsidR="00BA356B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BA356B">
        <w:t>VELGO d.o.o., Dugo Selo, Josipa Zorića 29, MBS: 010047506,</w:t>
      </w:r>
    </w:p>
    <w:p w:rsidRDefault="00BA356B" w:rsidP="00BA356B" w:rsidR="001B2ED3">
      <w:pPr>
        <w:ind w:firstLine="708"/>
        <w:jc w:val="both"/>
      </w:pPr>
      <w:r>
        <w:t xml:space="preserve">   OIB:47513437634</w:t>
      </w:r>
    </w:p>
    <w:p w:rsidRDefault="006E4B20" w:rsidP="006E4B20" w:rsidR="006E4B20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BA356B">
        <w:t>3.581.198,15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A509BA">
        <w:t>una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>
        <w:t>10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5A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B2ED3"/>
    <w:rsid w:val="001E50FB"/>
    <w:rsid w:val="001F6933"/>
    <w:rsid w:val="00205F0A"/>
    <w:rsid w:val="00230A63"/>
    <w:rsid w:val="00263D6D"/>
    <w:rsid w:val="00264D19"/>
    <w:rsid w:val="00276582"/>
    <w:rsid w:val="00297E94"/>
    <w:rsid w:val="00325398"/>
    <w:rsid w:val="00355747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A5ADE"/>
    <w:rsid w:val="005D476D"/>
    <w:rsid w:val="005E4AB8"/>
    <w:rsid w:val="005F0073"/>
    <w:rsid w:val="005F4627"/>
    <w:rsid w:val="00627F6A"/>
    <w:rsid w:val="00657B8E"/>
    <w:rsid w:val="006E4B20"/>
    <w:rsid w:val="007B5AFD"/>
    <w:rsid w:val="007D5A5D"/>
    <w:rsid w:val="008155EE"/>
    <w:rsid w:val="008613BD"/>
    <w:rsid w:val="00863025"/>
    <w:rsid w:val="00871F01"/>
    <w:rsid w:val="00900AF5"/>
    <w:rsid w:val="00920CA0"/>
    <w:rsid w:val="009419D8"/>
    <w:rsid w:val="00A509BA"/>
    <w:rsid w:val="00A71431"/>
    <w:rsid w:val="00A85F69"/>
    <w:rsid w:val="00AB60FD"/>
    <w:rsid w:val="00AC4528"/>
    <w:rsid w:val="00AD027A"/>
    <w:rsid w:val="00B82F18"/>
    <w:rsid w:val="00B95AE6"/>
    <w:rsid w:val="00BA356B"/>
    <w:rsid w:val="00BB7841"/>
    <w:rsid w:val="00BE5428"/>
    <w:rsid w:val="00C146A5"/>
    <w:rsid w:val="00C76C44"/>
    <w:rsid w:val="00C836B9"/>
    <w:rsid w:val="00C958E9"/>
    <w:rsid w:val="00CE7362"/>
    <w:rsid w:val="00D01B78"/>
    <w:rsid w:val="00D147D5"/>
    <w:rsid w:val="00D66226"/>
    <w:rsid w:val="00DB51B1"/>
    <w:rsid w:val="00E05BED"/>
    <w:rsid w:val="00EC3302"/>
    <w:rsid w:val="00ED6AA8"/>
    <w:rsid w:val="00F034D3"/>
    <w:rsid w:val="00F2647C"/>
    <w:rsid w:val="00FA61F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5A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5A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5A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5A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5A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5A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5A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5A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5A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5A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2547</izvorni_sadrzaj>
    <derivirana_varijabla naziv="DomainObject.Predmet.Broj_1">2547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St-2547/2015</izvorni_sadrzaj>
    <derivirana_varijabla naziv="DomainObject.Predmet.OznakaBroj_1">St-2547/2015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VELGO d.o.o. zastupanog po punomoćniku VELIMIR MARJAN MUDROVČIĆ; TOMISLAV NOVAČIĆ</izvorni_sadrzaj>
    <derivirana_varijabla naziv="DomainObject.Predmet.ProtustrankaFormated_1">  VELGO d.o.o. zastupanog po punomoćniku VELIMIR MARJAN MUDROVČIĆ; TOMISLAV NOVAČIĆ</derivirana_varijabla>
  </DomainObject.Predmet.ProtustrankaFormated>
  <DomainObject.Predmet.ProtustrankaFormatedOIB>
    <izvorni_sadrzaj>  VELGO d.o.o., OIB 47513437634 zastupanog po punomoćniku VELIMIR MARJAN MUDROVČIĆ; TOMISLAV NOVAČIĆ</izvorni_sadrzaj>
    <derivirana_varijabla naziv="DomainObject.Predmet.ProtustrankaFormatedOIB_1">  VELGO d.o.o., OIB 47513437634 zastupanog po punomoćniku VELIMIR MARJAN MUDROVČIĆ; TOMISLAV NOVAČIĆ</derivirana_varijabla>
  </DomainObject.Predmet.ProtustrankaFormatedOIB>
  <DomainObject.Predmet.ProtustrankaFormatedWithAdress>
    <izvorni_sadrzaj> VELGO d.o.o., Josipa Zorića 29, 10370 Dugo Selo zastupanog po punomoćniku VELIMIR MARJAN MUDROVČIĆ; TOMISLAV NOVAČIĆ</izvorni_sadrzaj>
    <derivirana_varijabla naziv="DomainObject.Predmet.ProtustrankaFormatedWithAdress_1"> VELGO d.o.o., Josipa Zorića 29, 10370 Dugo Selo zastupanog po punomoćniku VELIMIR MARJAN MUDROVČIĆ; TOMISLAV NOVAČIĆ</derivirana_varijabla>
  </DomainObject.Predmet.ProtustrankaFormatedWithAdress>
  <DomainObject.Predmet.ProtustrankaFormatedWithAdressOIB>
    <izvorni_sadrzaj> VELGO d.o.o., OIB 47513437634, Josipa Zorića 29, 10370 Dugo Selo zastupanog po punomoćniku VELIMIR MARJAN MUDROVČIĆ; TOMISLAV NOVAČIĆ</izvorni_sadrzaj>
    <derivirana_varijabla naziv="DomainObject.Predmet.ProtustrankaFormatedWithAdressOIB_1"> VELGO d.o.o., OIB 47513437634, Josipa Zorića 29, 10370 Dugo Selo zastupanog po punomoćniku VELIMIR MARJAN MUDROVČIĆ; TOMISLAV NOVAČIĆ</derivirana_varijabla>
  </DomainObject.Predmet.ProtustrankaFormatedWithAdressOIB>
  <DomainObject.Predmet.ProtustrankaWithAdress>
    <izvorni_sadrzaj>VELGO d.o.o. Josipa Zorića 29, 10370 Dugo Selo</izvorni_sadrzaj>
    <derivirana_varijabla naziv="DomainObject.Predmet.ProtustrankaWithAdress_1">VELGO d.o.o. Josipa Zorića 29, 10370 Dugo Selo</derivirana_varijabla>
  </DomainObject.Predmet.ProtustrankaWithAdress>
  <DomainObject.Predmet.ProtustrankaWithAdressOIB>
    <izvorni_sadrzaj>VELGO d.o.o., OIB 47513437634, Josipa Zorića 29, 10370 Dugo Selo</izvorni_sadrzaj>
    <derivirana_varijabla naziv="DomainObject.Predmet.ProtustrankaWithAdressOIB_1">VELGO d.o.o., OIB 47513437634, Josipa Zorića 29, 10370 Dugo Selo</derivirana_varijabla>
  </DomainObject.Predmet.ProtustrankaWithAdressOIB>
  <DomainObject.Predmet.ProtustrankaNazivFormated>
    <izvorni_sadrzaj>VELGO d.o.o.</izvorni_sadrzaj>
    <derivirana_varijabla naziv="DomainObject.Predmet.ProtustrankaNazivFormated_1">VELGO d.o.o.</derivirana_varijabla>
  </DomainObject.Predmet.ProtustrankaNazivFormated>
  <DomainObject.Predmet.ProtustrankaNazivFormatedOIB>
    <izvorni_sadrzaj>VELGO d.o.o., OIB 47513437634</izvorni_sadrzaj>
    <derivirana_varijabla naziv="DomainObject.Predmet.ProtustrankaNazivFormatedOIB_1">VELGO d.o.o., OIB 47513437634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VELGO d.o.o. zastupanog po punomoćniku VELIMIR MARJAN MUDROVČIĆ; TOMISLAV NOVAČIĆ</item>
    </izvorni_sadrzaj>
    <derivirana_varijabla naziv="DomainObject.Predmet.ProtuStrankaListFormated_1">
      <item>VELGO d.o.o. zastupanog po punomoćniku VELIMIR MARJAN MUDROVČIĆ; TOMISLAV NOVAČIĆ</item>
    </derivirana_varijabla>
  </DomainObject.Predmet.ProtuStrankaListFormated>
  <DomainObject.Predmet.ProtuStrankaListFormatedOIB>
    <izvorni_sadrzaj>
      <item>VELGO d.o.o., OIB 47513437634 zastupanog po punomoćniku VELIMIR MARJAN MUDROVČIĆ; TOMISLAV NOVAČIĆ</item>
    </izvorni_sadrzaj>
    <derivirana_varijabla naziv="DomainObject.Predmet.ProtuStrankaListFormatedOIB_1">
      <item>VELGO d.o.o., OIB 47513437634 zastupanog po punomoćniku VELIMIR MARJAN MUDROVČIĆ; TOMISLAV NOVAČIĆ</item>
    </derivirana_varijabla>
  </DomainObject.Predmet.ProtuStrankaListFormatedOIB>
  <DomainObject.Predmet.ProtuStrankaListFormatedWithAdress>
    <izvorni_sadrzaj>
      <item>VELGO d.o.o., Josipa Zorića 29, 10370 Dugo Selo zastupanog po punomoćniku VELIMIR MARJAN MUDROVČIĆ; TOMISLAV NOVAČIĆ</item>
    </izvorni_sadrzaj>
    <derivirana_varijabla naziv="DomainObject.Predmet.ProtuStrankaListFormatedWithAdress_1">
      <item>VELGO d.o.o., Josipa Zorića 29, 10370 Dugo Selo zastupanog po punomoćniku VELIMIR MARJAN MUDROVČIĆ; TOMISLAV NOVAČIĆ</item>
    </derivirana_varijabla>
  </DomainObject.Predmet.ProtuStrankaListFormatedWithAdress>
  <DomainObject.Predmet.ProtuStrankaListFormatedWithAdressOIB>
    <izvorni_sadrzaj>
      <item>VELGO d.o.o., OIB 47513437634, Josipa Zorića 29, 10370 Dugo Selo zastupanog po punomoćniku VELIMIR MARJAN MUDROVČIĆ; TOMISLAV NOVAČIĆ</item>
    </izvorni_sadrzaj>
    <derivirana_varijabla naziv="DomainObject.Predmet.ProtuStrankaListFormatedWithAdressOIB_1">
      <item>VELGO d.o.o., OIB 47513437634, Josipa Zorića 29, 10370 Dugo Selo zastupanog po punomoćniku VELIMIR MARJAN MUDROVČIĆ; TOMISLAV NOVAČIĆ</item>
    </derivirana_varijabla>
  </DomainObject.Predmet.ProtuStrankaListFormatedWithAdressOIB>
  <DomainObject.Predmet.ProtuStrankaListNazivFormated>
    <izvorni_sadrzaj>
      <item>VELGO d.o.o.</item>
    </izvorni_sadrzaj>
    <derivirana_varijabla naziv="DomainObject.Predmet.ProtuStrankaListNazivFormated_1">
      <item>VELGO d.o.o.</item>
    </derivirana_varijabla>
  </DomainObject.Predmet.ProtuStrankaListNazivFormated>
  <DomainObject.Predmet.ProtuStrankaListNazivFormatedOIB>
    <izvorni_sadrzaj>
      <item>VELGO d.o.o., OIB 47513437634</item>
    </izvorni_sadrzaj>
    <derivirana_varijabla naziv="DomainObject.Predmet.ProtuStrankaListNazivFormatedOIB_1">
      <item>VELGO d.o.o., OIB 47513437634</item>
    </derivirana_varijabla>
  </DomainObject.Predmet.ProtuStrankaListNazivFormatedOIB>
  <DomainObject.Predmet.OstaliListFormated>
    <izvorni_sadrzaj>
      <item>VELIMIR MARJAN MUDROVČIĆ punomoćnik sudionika u postupku VELGO d.o.o.</item>
      <item>TOMISLAV NOVAČIĆ punomoćnik sudionika u postupku VELGO d.o.o.</item>
    </izvorni_sadrzaj>
    <derivirana_varijabla naziv="DomainObject.Predmet.OstaliListFormated_1">
      <item>VELIMIR MARJAN MUDROVČIĆ punomoćnik sudionika u postupku VELGO d.o.o.</item>
      <item>TOMISLAV NOVAČIĆ punomoćnik sudionika u postupku VELGO d.o.o.</item>
    </derivirana_varijabla>
  </DomainObject.Predmet.OstaliListFormated>
  <DomainObject.Predmet.OstaliListFormatedOIB>
    <izvorni_sadrzaj>
      <item>VELIMIR MARJAN MUDROVČIĆ, OIB 15734588450 punomoćnik sudionika u postupku VELGO d.o.o.</item>
      <item>TOMISLAV NOVAČIĆ, OIB 15064493044 punomoćnik sudionika u postupku VELGO d.o.o.</item>
    </izvorni_sadrzaj>
    <derivirana_varijabla naziv="DomainObject.Predmet.OstaliListFormatedOIB_1">
      <item>VELIMIR MARJAN MUDROVČIĆ, OIB 15734588450 punomoćnik sudionika u postupku VELGO d.o.o.</item>
      <item>TOMISLAV NOVAČIĆ, OIB 15064493044 punomoćnik sudionika u postupku VELGO d.o.o.</item>
    </derivirana_varijabla>
  </DomainObject.Predmet.OstaliListFormatedOIB>
  <DomainObject.Predmet.OstaliListFormatedWithAdress>
    <izvorni_sadrzaj>
      <item>VELIMIR MARJAN MUDROVČIĆ, Josipa Zorića 29, 10370 Dugo Selo punomoćnik sudionika u postupku VELGO d.o.o.</item>
      <item>TOMISLAV NOVAČIĆ, Ivana Matkovića 8, 34000 Požega punomoćnik sudionika u postupku VELGO d.o.o.</item>
    </izvorni_sadrzaj>
    <derivirana_varijabla naziv="DomainObject.Predmet.OstaliListFormatedWithAdress_1">
      <item>VELIMIR MARJAN MUDROVČIĆ, Josipa Zorića 29, 10370 Dugo Selo punomoćnik sudionika u postupku VELGO d.o.o.</item>
      <item>TOMISLAV NOVAČIĆ, Ivana Matkovića 8, 34000 Požega punomoćnik sudionika u postupku VELGO d.o.o.</item>
    </derivirana_varijabla>
  </DomainObject.Predmet.OstaliListFormatedWithAdress>
  <DomainObject.Predmet.OstaliListFormatedWithAdressOIB>
    <izvorni_sadrzaj>
      <item>VELIMIR MARJAN MUDROVČIĆ, OIB 15734588450, Josipa Zorića 29, 10370 Dugo Selo punomoćnik sudionika u postupku VELGO d.o.o.</item>
      <item>TOMISLAV NOVAČIĆ, OIB 15064493044, Ivana Matkovića 8, 34000 Požega punomoćnik sudionika u postupku VELGO d.o.o.</item>
    </izvorni_sadrzaj>
    <derivirana_varijabla naziv="DomainObject.Predmet.OstaliListFormatedWithAdressOIB_1">
      <item>VELIMIR MARJAN MUDROVČIĆ, OIB 15734588450, Josipa Zorića 29, 10370 Dugo Selo punomoćnik sudionika u postupku VELGO d.o.o.</item>
      <item>TOMISLAV NOVAČIĆ, OIB 15064493044, Ivana Matkovića 8, 34000 Požega punomoćnik sudionika u postupku VELGO d.o.o.</item>
    </derivirana_varijabla>
  </DomainObject.Predmet.OstaliListFormatedWithAdressOIB>
  <DomainObject.Predmet.OstaliListNazivFormated>
    <izvorni_sadrzaj>
      <item>VELIMIR MARJAN MUDROVČIĆ</item>
      <item>TOMISLAV NOVAČIĆ</item>
    </izvorni_sadrzaj>
    <derivirana_varijabla naziv="DomainObject.Predmet.OstaliListNazivFormated_1">
      <item>VELIMIR MARJAN MUDROVČIĆ</item>
      <item>TOMISLAV NOVAČIĆ</item>
    </derivirana_varijabla>
  </DomainObject.Predmet.OstaliListNazivFormated>
  <DomainObject.Predmet.OstaliListNazivFormatedOIB>
    <izvorni_sadrzaj>
      <item>VELIMIR MARJAN MUDROVČIĆ, OIB 15734588450</item>
      <item>TOMISLAV NOVAČIĆ, OIB 15064493044</item>
    </izvorni_sadrzaj>
    <derivirana_varijabla naziv="DomainObject.Predmet.OstaliListNazivFormatedOIB_1">
      <item>VELIMIR MARJAN MUDROVČIĆ, OIB 15734588450</item>
      <item>TOMISLAV NOVAČIĆ, OIB 15064493044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VELGO d.o.o.</izvorni_sadrzaj>
    <derivirana_varijabla naziv="DomainObject.Predmet.ProtustrankaIDrugi_1">VELGO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VELGO d.o.o., OIB 47513437634, Josipa Zorića 29, 10370 Dugo Selo</izvorni_sadrzaj>
    <derivirana_varijabla naziv="DomainObject.Predmet.ProtustrankaIDrugiAdressOIB_1">VELGO d.o.o., OIB 47513437634, Josipa Zorića 29,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VELGO d.o.o.</item>
      <item>FINA Regionalni centar Zagreb</item>
      <item>VELIMIR MARJAN MUDROVČIĆ</item>
      <item>TOMISLAV NOVAČIĆ</item>
    </izvorni_sadrzaj>
    <derivirana_varijabla naziv="DomainObject.Predmet.SudioniciListNaziv_1">
      <item>VELGO d.o.o.</item>
      <item>FINA Regionalni centar Zagreb</item>
      <item>VELIMIR MARJAN MUDROVČIĆ</item>
      <item>TOMISLAV NOVAČIĆ</item>
    </derivirana_varijabla>
  </DomainObject.Predmet.SudioniciListNaziv>
  <DomainObject.Predmet.SudioniciListAdressOIB>
    <izvorni_sadrzaj>
      <item>VELGO d.o.o., OIB 47513437634, Josipa Zorića 29,10370 Dugo Selo</item>
      <item>FINA Regionalni centar Zagreb, OIB 85821130368, Trg svibanjskih žrtava 1995. 1,10000 Zagreb</item>
      <item>VELIMIR MARJAN MUDROVČIĆ, OIB 15734588450, Josipa Zorića 29,10370 Dugo Selo</item>
      <item>TOMISLAV NOVAČIĆ, OIB 15064493044, Ivana Matkovića 8,34000 Požega</item>
    </izvorni_sadrzaj>
    <derivirana_varijabla naziv="DomainObject.Predmet.SudioniciListAdressOIB_1">
      <item>VELGO d.o.o., OIB 47513437634, Josipa Zorića 29,10370 Dugo Selo</item>
      <item>FINA Regionalni centar Zagreb, OIB 85821130368, Trg svibanjskih žrtava 1995. 1,10000 Zagreb</item>
      <item>VELIMIR MARJAN MUDROVČIĆ, OIB 15734588450, Josipa Zorića 29,10370 Dugo Selo</item>
      <item>TOMISLAV NOVAČIĆ, OIB 15064493044, Ivana Matkovića 8,34000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47513437634</item>
      <item>, OIB 85821130368</item>
      <item>, OIB 15734588450</item>
      <item>, OIB 15064493044</item>
    </izvorni_sadrzaj>
    <derivirana_varijabla naziv="DomainObject.Predmet.SudioniciListNazivOIB_1">
      <item>, OIB 47513437634</item>
      <item>, OIB 85821130368</item>
      <item>, OIB 15734588450</item>
      <item>, OIB 15064493044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1301</properties:Characters>
  <properties:Lines>46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2015-11-10T06:34:00Z</dcterms:created>
  <dc:creator>ilukac</dc:creator>
  <cp:lastModifiedBy>Ksenija Nol</cp:lastModifiedBy>
  <cp:lastPrinted>2015-11-10T06:22:00Z</cp:lastPrinted>
  <dcterms:modified xmlns:xsi="http://www.w3.org/2001/XMLSchema-instance" xsi:type="dcterms:W3CDTF">2015-11-10T10:21:00Z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