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0747c" w14:paraId="940747c" w:rsidRDefault="00584F88" w:rsidP="00584F88" w:rsidR="00584F88">
      <w:pPr>
        <w15:collapsed w:val="false"/>
        <w:rPr>
          <w:b/>
        </w:rPr>
      </w:pPr>
      <w:bookmarkStart w:name="_GoBack" w:id="0"/>
      <w:bookmarkEnd w:id="0"/>
      <w:r>
        <w:rPr>
          <w:b/>
          <w:sz w:val="16"/>
          <w:szCs w:val="16"/>
        </w:rPr>
        <w:t xml:space="preserve">                          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3100" cx="527050"/>
            <wp:effectExtent b="0" r="6350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 </w:t>
      </w:r>
    </w:p>
    <w:p w:rsidRDefault="00584F88" w:rsidP="00584F88" w:rsidR="00584F88" w:rsidRPr="0047448E">
      <w:r w:rsidRPr="0047448E">
        <w:t xml:space="preserve">   </w:t>
      </w:r>
      <w:r>
        <w:t xml:space="preserve"> </w:t>
      </w:r>
      <w:r w:rsidRPr="0047448E">
        <w:t xml:space="preserve">REPUBLIKA HRVATSKA </w:t>
      </w:r>
      <w:r w:rsidRPr="0047448E">
        <w:tab/>
      </w:r>
      <w:r w:rsidRPr="0047448E">
        <w:tab/>
      </w:r>
      <w:r w:rsidRPr="0047448E">
        <w:tab/>
      </w:r>
      <w:r w:rsidRPr="0047448E">
        <w:tab/>
      </w:r>
      <w:r w:rsidRPr="0047448E">
        <w:tab/>
      </w:r>
    </w:p>
    <w:p w:rsidRDefault="00584F88" w:rsidP="00584F88" w:rsidR="00584F88">
      <w:r w:rsidRPr="0047448E">
        <w:t xml:space="preserve"> TRGOVAČKI SUD U </w:t>
      </w:r>
      <w:r>
        <w:t>PAZINU</w:t>
      </w:r>
    </w:p>
    <w:p w:rsidRDefault="00584F88" w:rsidP="00584F88" w:rsidR="00584F88" w:rsidRPr="0047448E">
      <w:r>
        <w:t xml:space="preserve">     52000 PAZIN, Dršćevka 1</w:t>
      </w:r>
      <w:r>
        <w:tab/>
      </w:r>
      <w:r>
        <w:tab/>
      </w:r>
      <w:r>
        <w:tab/>
      </w:r>
      <w:r>
        <w:tab/>
      </w:r>
      <w:r>
        <w:tab/>
      </w:r>
    </w:p>
    <w:p w:rsidRDefault="00584F88" w:rsidP="00584F88" w:rsidR="00584F88" w:rsidRPr="00DA15C9">
      <w:pPr>
        <w:jc w:val="both"/>
      </w:pPr>
    </w:p>
    <w:p w:rsidRDefault="00584F88" w:rsidP="00584F88" w:rsidR="00584F88">
      <w:pPr>
        <w:jc w:val="center"/>
      </w:pPr>
      <w:r>
        <w:t>R E P U B L I K A  H R V A T S K A</w:t>
      </w:r>
    </w:p>
    <w:p w:rsidRDefault="00584F88" w:rsidP="00584F88" w:rsidR="00584F88"/>
    <w:p w:rsidRDefault="00584F88" w:rsidP="00584F88" w:rsidR="00584F88">
      <w:pPr>
        <w:jc w:val="center"/>
      </w:pPr>
      <w:r>
        <w:t>R J E Š E NJ E</w:t>
      </w:r>
    </w:p>
    <w:p w:rsidRDefault="00584F88" w:rsidP="00584F88" w:rsidR="00584F88" w:rsidRPr="00DA15C9"/>
    <w:p w:rsidRDefault="00584F88" w:rsidP="00A01445" w:rsidR="00584F88" w:rsidRPr="00B32C54">
      <w:pPr>
        <w:jc w:val="both"/>
      </w:pPr>
      <w:r w:rsidRPr="00E336FF">
        <w:tab/>
        <w:t xml:space="preserve">Trgovački sud u Pazinu, po stečajnom sucu </w:t>
      </w:r>
      <w:r>
        <w:t>Damiru Rabaru</w:t>
      </w:r>
      <w:r w:rsidRPr="00E336FF">
        <w:t xml:space="preserve">, </w:t>
      </w:r>
      <w:r>
        <w:t>po prijedlogu</w:t>
      </w:r>
      <w:r w:rsidRPr="00E336FF">
        <w:t xml:space="preserve"> </w:t>
      </w:r>
      <w:r>
        <w:t>po</w:t>
      </w:r>
      <w:r w:rsidRPr="00DA15C9">
        <w:t xml:space="preserve"> prijedlogu</w:t>
      </w:r>
      <w:r w:rsidRPr="00F15138">
        <w:t xml:space="preserve"> </w:t>
      </w:r>
      <w:r>
        <w:t xml:space="preserve">FINE, </w:t>
      </w:r>
      <w:r w:rsidRPr="00B32C54">
        <w:t xml:space="preserve">RC Rijeka, Podružnica Pula, Giardini 5, za otvaranje stečajnog postupka nad dužnikom </w:t>
      </w:r>
      <w:r w:rsidR="00C065D5" w:rsidRPr="00C065D5">
        <w:t>CARLETTO d.o.o.</w:t>
      </w:r>
      <w:r w:rsidR="00C065D5">
        <w:t xml:space="preserve"> </w:t>
      </w:r>
      <w:r w:rsidR="00C065D5" w:rsidRPr="00C065D5">
        <w:t>Rovinj</w:t>
      </w:r>
      <w:r w:rsidR="00026DB8">
        <w:t xml:space="preserve">, </w:t>
      </w:r>
      <w:r w:rsidR="00C065D5" w:rsidRPr="00C065D5">
        <w:t>De Amicis 8</w:t>
      </w:r>
      <w:r w:rsidR="00A01445">
        <w:t xml:space="preserve">, OIB: </w:t>
      </w:r>
      <w:r w:rsidR="00C065D5" w:rsidRPr="00C065D5">
        <w:t>82436256904</w:t>
      </w:r>
      <w:r w:rsidR="001962D1">
        <w:t xml:space="preserve">, </w:t>
      </w:r>
      <w:r w:rsidRPr="00B32C54">
        <w:t xml:space="preserve">dana </w:t>
      </w:r>
      <w:r w:rsidR="00C065D5">
        <w:t>29</w:t>
      </w:r>
      <w:r w:rsidRPr="00B32C54">
        <w:t xml:space="preserve">. </w:t>
      </w:r>
      <w:r w:rsidR="007D7199">
        <w:t>srpnja</w:t>
      </w:r>
      <w:r w:rsidRPr="00B32C54">
        <w:t xml:space="preserve"> 2016. godine</w:t>
      </w:r>
    </w:p>
    <w:p w:rsidRDefault="00584F88" w:rsidP="00584F88" w:rsidR="00584F88">
      <w:pPr>
        <w:jc w:val="both"/>
      </w:pPr>
    </w:p>
    <w:p w:rsidRDefault="00584F88" w:rsidP="00584F88" w:rsidR="00584F88" w:rsidRPr="00DA15C9">
      <w:pPr>
        <w:ind w:firstLine="708"/>
      </w:pPr>
      <w:r>
        <w:tab/>
      </w:r>
      <w:r>
        <w:tab/>
      </w:r>
      <w:r>
        <w:tab/>
      </w:r>
      <w:r>
        <w:tab/>
        <w:t xml:space="preserve">     </w:t>
      </w:r>
      <w:r w:rsidRPr="00DA15C9">
        <w:t>r i j e š i o   j e</w:t>
      </w:r>
    </w:p>
    <w:p w:rsidRDefault="00584F88" w:rsidP="00584F88" w:rsidR="00584F88" w:rsidRPr="00DA15C9">
      <w:pPr>
        <w:ind w:firstLine="708"/>
      </w:pPr>
    </w:p>
    <w:p w:rsidRDefault="00584F88" w:rsidP="00026DB8" w:rsidR="00026DB8">
      <w:pPr>
        <w:jc w:val="both"/>
      </w:pPr>
      <w:r>
        <w:tab/>
      </w:r>
      <w:r w:rsidR="00026DB8">
        <w:t xml:space="preserve"> I.    </w:t>
      </w:r>
      <w:r>
        <w:t>Obustavlja se postupak po prijedlogu</w:t>
      </w:r>
      <w:r w:rsidRPr="00E336FF">
        <w:t xml:space="preserve"> </w:t>
      </w:r>
      <w:r>
        <w:t>FINE, RC Rijeka, Podružnica Pula, Giardini 5</w:t>
      </w:r>
      <w:r w:rsidRPr="00B37E10">
        <w:t xml:space="preserve">, </w:t>
      </w:r>
      <w:r>
        <w:t xml:space="preserve">za otvaranje stečajnog postupka nad </w:t>
      </w:r>
      <w:r w:rsidR="00C065D5" w:rsidRPr="00C065D5">
        <w:t>CARLETTO d.o.o.</w:t>
      </w:r>
      <w:r w:rsidR="00C065D5">
        <w:t xml:space="preserve"> </w:t>
      </w:r>
      <w:r w:rsidR="00C065D5" w:rsidRPr="00C065D5">
        <w:t>Rovinj</w:t>
      </w:r>
      <w:r w:rsidR="00C065D5">
        <w:t xml:space="preserve">, </w:t>
      </w:r>
      <w:r w:rsidR="00C065D5" w:rsidRPr="00C065D5">
        <w:t>De Amicis 8</w:t>
      </w:r>
      <w:r w:rsidR="00C065D5">
        <w:t xml:space="preserve">, OIB: </w:t>
      </w:r>
      <w:r w:rsidR="00C065D5" w:rsidRPr="00C065D5">
        <w:t>82436256904</w:t>
      </w:r>
      <w:r>
        <w:t xml:space="preserve">, koji je zaprimljen </w:t>
      </w:r>
      <w:r w:rsidR="00C065D5">
        <w:t>10</w:t>
      </w:r>
      <w:r w:rsidR="003931B8">
        <w:t xml:space="preserve">. </w:t>
      </w:r>
      <w:r w:rsidR="00CA48F6">
        <w:t>lipnja</w:t>
      </w:r>
      <w:r w:rsidR="00A01445">
        <w:t xml:space="preserve"> </w:t>
      </w:r>
      <w:r>
        <w:t>201</w:t>
      </w:r>
      <w:r w:rsidR="00026DB8">
        <w:t>6</w:t>
      </w:r>
      <w:r>
        <w:t>.</w:t>
      </w:r>
    </w:p>
    <w:p w:rsidRDefault="00584F88" w:rsidP="00026DB8" w:rsidR="00026DB8">
      <w:pPr>
        <w:jc w:val="both"/>
      </w:pPr>
      <w:r>
        <w:t xml:space="preserve"> </w:t>
      </w:r>
    </w:p>
    <w:p w:rsidRDefault="00026DB8" w:rsidP="00026DB8" w:rsidR="00026DB8" w:rsidRPr="00C168FD">
      <w:pPr>
        <w:jc w:val="both"/>
      </w:pPr>
      <w:r>
        <w:tab/>
        <w:t xml:space="preserve">II.    </w:t>
      </w:r>
      <w:r w:rsidRPr="00C168FD">
        <w:t xml:space="preserve">Ročište određeno za dan </w:t>
      </w:r>
      <w:r w:rsidR="001962D1">
        <w:t>15</w:t>
      </w:r>
      <w:r>
        <w:t>. rujna 2016.</w:t>
      </w:r>
      <w:r w:rsidRPr="00C168FD">
        <w:t xml:space="preserve"> godine otkazuje se kao bespredmetno. </w:t>
      </w:r>
    </w:p>
    <w:p w:rsidRDefault="00584F88" w:rsidP="00584F88" w:rsidR="00584F88" w:rsidRPr="00DA15C9">
      <w:pPr>
        <w:jc w:val="both"/>
      </w:pPr>
    </w:p>
    <w:p w:rsidRDefault="00584F88" w:rsidP="00584F88" w:rsidR="00584F88" w:rsidRPr="00DA15C9">
      <w:pPr>
        <w:jc w:val="center"/>
      </w:pPr>
      <w:r w:rsidRPr="00DA15C9">
        <w:t>Obrazloženje</w:t>
      </w:r>
    </w:p>
    <w:p w:rsidRDefault="00584F88" w:rsidP="00584F88" w:rsidR="00584F88"/>
    <w:p w:rsidRDefault="00584F88" w:rsidP="00584F88" w:rsidR="00CA48F6">
      <w:pPr>
        <w:jc w:val="both"/>
      </w:pPr>
      <w:r>
        <w:tab/>
        <w:t xml:space="preserve">Pozivom na odredbu čl. </w:t>
      </w:r>
      <w:r w:rsidR="00EE21F0">
        <w:t>444</w:t>
      </w:r>
      <w:r>
        <w:t xml:space="preserve">. st. 2. </w:t>
      </w:r>
      <w:r w:rsidR="00EE21F0">
        <w:t xml:space="preserve">Stečajnog zakona </w:t>
      </w:r>
      <w:r>
        <w:t xml:space="preserve">FINA je podnijela prijedlog za pokretanje stečajnog postupka nad dužnikom </w:t>
      </w:r>
      <w:r w:rsidR="00C065D5" w:rsidRPr="00C065D5">
        <w:t>CARLETTO d.o.o.</w:t>
      </w:r>
      <w:r w:rsidR="00C065D5">
        <w:t xml:space="preserve"> </w:t>
      </w:r>
      <w:r w:rsidR="00C065D5" w:rsidRPr="00C065D5">
        <w:t>Rovinj</w:t>
      </w:r>
      <w:r w:rsidR="00C065D5">
        <w:t xml:space="preserve">, </w:t>
      </w:r>
      <w:r w:rsidR="00C065D5" w:rsidRPr="00C065D5">
        <w:t>De Amicis 8</w:t>
      </w:r>
      <w:r w:rsidR="00C065D5">
        <w:t xml:space="preserve">, OIB: </w:t>
      </w:r>
      <w:r w:rsidR="00C065D5" w:rsidRPr="00C065D5">
        <w:t>82436256904</w:t>
      </w:r>
      <w:r w:rsidR="00C065D5">
        <w:t>.</w:t>
      </w:r>
    </w:p>
    <w:p w:rsidRDefault="00C065D5" w:rsidP="00584F88" w:rsidR="00C065D5">
      <w:pPr>
        <w:jc w:val="both"/>
      </w:pPr>
    </w:p>
    <w:p w:rsidRDefault="00584F88" w:rsidP="00584F88" w:rsidR="00584F88" w:rsidRPr="00DA15C9">
      <w:pPr>
        <w:jc w:val="both"/>
      </w:pPr>
      <w:r>
        <w:tab/>
        <w:t xml:space="preserve">Budući je dana </w:t>
      </w:r>
      <w:r w:rsidR="00C065D5">
        <w:t>29</w:t>
      </w:r>
      <w:r w:rsidR="00026DB8">
        <w:t>.</w:t>
      </w:r>
      <w:r w:rsidR="003931B8">
        <w:t xml:space="preserve"> </w:t>
      </w:r>
      <w:r w:rsidR="001962D1">
        <w:t>srpnja</w:t>
      </w:r>
      <w:r>
        <w:t xml:space="preserve"> 2016</w:t>
      </w:r>
      <w:r w:rsidR="00026DB8">
        <w:t>. g.</w:t>
      </w:r>
      <w:r w:rsidR="00026DB8" w:rsidRPr="00026DB8">
        <w:t xml:space="preserve"> </w:t>
      </w:r>
      <w:r w:rsidR="00122BBC">
        <w:t>FINA</w:t>
      </w:r>
      <w:r w:rsidR="00026DB8">
        <w:t xml:space="preserve"> dostavila </w:t>
      </w:r>
      <w:r>
        <w:t xml:space="preserve">Potvrdu od </w:t>
      </w:r>
      <w:r w:rsidR="00C065D5">
        <w:t>28</w:t>
      </w:r>
      <w:r w:rsidR="003931B8">
        <w:t xml:space="preserve">. </w:t>
      </w:r>
      <w:r w:rsidR="00CA48F6">
        <w:t>srpnja</w:t>
      </w:r>
      <w:r w:rsidR="00A01445">
        <w:t xml:space="preserve"> </w:t>
      </w:r>
      <w:r>
        <w:t>2016. g. iz koje proizlazi da računi društva nisu u blokadi i da nema nepodmirenih obveza, proizlazi da je dužnik prije završetka prethodnog postupka postao sposoban za plaćanje, pa je po odredbi čl. 128. st. 9. Stečajnog zakona (NN 71/15) valjalo obustaviti postupak, pa je donesena odluka kao u izreci.</w:t>
      </w:r>
    </w:p>
    <w:p w:rsidRDefault="00584F88" w:rsidP="00584F88" w:rsidR="00584F88" w:rsidRPr="00DA15C9">
      <w:pPr>
        <w:jc w:val="both"/>
      </w:pPr>
      <w:r w:rsidRPr="00717C43">
        <w:tab/>
      </w:r>
    </w:p>
    <w:p w:rsidRDefault="00584F88" w:rsidP="00584F88" w:rsidR="00584F88">
      <w:pPr>
        <w:jc w:val="center"/>
      </w:pPr>
      <w:r w:rsidRPr="00DA15C9">
        <w:t xml:space="preserve">U Pazinu, </w:t>
      </w:r>
      <w:r w:rsidR="00C065D5">
        <w:t>29</w:t>
      </w:r>
      <w:r>
        <w:t xml:space="preserve">. </w:t>
      </w:r>
      <w:r w:rsidR="001962D1">
        <w:t>srpnja</w:t>
      </w:r>
      <w:r w:rsidR="00EE21F0">
        <w:t xml:space="preserve"> </w:t>
      </w:r>
      <w:r>
        <w:t>2016. godine</w:t>
      </w:r>
    </w:p>
    <w:p w:rsidRDefault="00584F88" w:rsidP="00584F88" w:rsidR="00584F88" w:rsidRPr="00DA15C9">
      <w:pPr>
        <w:jc w:val="center"/>
      </w:pPr>
    </w:p>
    <w:p w:rsidRDefault="00584F88" w:rsidP="00584F88" w:rsidR="00584F88" w:rsidRPr="00DA15C9">
      <w:pPr>
        <w:jc w:val="center"/>
      </w:pPr>
      <w:r w:rsidRPr="00DA15C9">
        <w:t xml:space="preserve">                                                             </w:t>
      </w:r>
      <w:r w:rsidRPr="00DA15C9">
        <w:tab/>
        <w:t xml:space="preserve"> </w:t>
      </w:r>
      <w:r w:rsidRPr="00DA15C9">
        <w:tab/>
      </w:r>
      <w:r>
        <w:t xml:space="preserve">  </w:t>
      </w:r>
      <w:r>
        <w:tab/>
      </w:r>
      <w:r w:rsidRPr="00DA15C9">
        <w:t>Stečajni sudac</w:t>
      </w:r>
    </w:p>
    <w:p w:rsidRDefault="00584F88" w:rsidP="004C60F9" w:rsidR="00584F88">
      <w:pPr>
        <w:jc w:val="center"/>
      </w:pPr>
      <w:r w:rsidRPr="00DA15C9">
        <w:tab/>
        <w:t xml:space="preserve">                                                                  </w:t>
      </w:r>
      <w:r>
        <w:t xml:space="preserve">    </w:t>
      </w:r>
      <w:r>
        <w:tab/>
      </w:r>
      <w:r>
        <w:tab/>
        <w:t>Damir Rabar</w:t>
      </w:r>
    </w:p>
    <w:p w:rsidRDefault="00FA03BC" w:rsidP="00584F88" w:rsidR="00FA03BC">
      <w:pPr>
        <w:jc w:val="both"/>
      </w:pPr>
    </w:p>
    <w:p w:rsidRDefault="00D502CB" w:rsidP="00584F88" w:rsidR="00D502CB" w:rsidRPr="00DA15C9">
      <w:pPr>
        <w:jc w:val="both"/>
      </w:pPr>
    </w:p>
    <w:p w:rsidRDefault="00584F88" w:rsidP="00584F88" w:rsidR="00584F88">
      <w:r>
        <w:t>UPUTA O PRAVNOM LIJEKU:</w:t>
      </w:r>
    </w:p>
    <w:p w:rsidRDefault="00584F88" w:rsidP="00584F88" w:rsidR="00584F88">
      <w:pPr>
        <w:ind w:firstLine="720"/>
        <w:jc w:val="both"/>
      </w:pPr>
      <w: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584F88" w:rsidP="00584F88" w:rsidR="00584F88">
      <w:pPr>
        <w:jc w:val="both"/>
      </w:pPr>
    </w:p>
    <w:p w:rsidRDefault="00584F88" w:rsidP="00584F88" w:rsidR="00584F88">
      <w:pPr>
        <w:jc w:val="both"/>
      </w:pPr>
      <w:r w:rsidRPr="004E6F95">
        <w:t>DNA:</w:t>
      </w:r>
    </w:p>
    <w:p w:rsidRDefault="00584F88" w:rsidP="00584F88" w:rsidR="00584F88">
      <w:pPr>
        <w:jc w:val="both"/>
      </w:pPr>
      <w:r>
        <w:t>- FINA, RC Rijeka, Podružnica Pula, Giardini 5</w:t>
      </w:r>
      <w:r w:rsidRPr="004E6F95">
        <w:t xml:space="preserve"> </w:t>
      </w:r>
    </w:p>
    <w:p w:rsidRDefault="00584F88" w:rsidP="00584F88" w:rsidR="00584F88">
      <w:r>
        <w:t xml:space="preserve">- dužnik </w:t>
      </w:r>
    </w:p>
    <w:p w:rsidRDefault="00D502CB" w:rsidP="00584F88" w:rsidR="00D502CB">
      <w:r>
        <w:t>- e-Oglasna ploča sudova 8 dana</w:t>
      </w:r>
    </w:p>
    <w:sectPr w:rsidSect="00026DB8" w:rsidR="00D502CB">
      <w:headerReference w:type="default" r:id="rId10"/>
      <w:headerReference w:type="first" r:id="rId11"/>
      <w:pgSz w:h="16838" w:w="11906"/>
      <w:pgMar w:gutter="0" w:footer="709" w:header="709" w:left="1418" w:bottom="851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26DB8" w:rsidP="00584F88" w:rsidR="00026DB8">
      <w:r>
        <w:separator/>
      </w:r>
    </w:p>
  </w:endnote>
  <w:endnote w:id="0" w:type="continuationSeparator">
    <w:p w:rsidRDefault="00026DB8" w:rsidP="00584F88" w:rsidR="00026D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26DB8" w:rsidP="00584F88" w:rsidR="00026DB8">
      <w:r>
        <w:separator/>
      </w:r>
    </w:p>
  </w:footnote>
  <w:footnote w:id="0" w:type="continuationSeparator">
    <w:p w:rsidRDefault="00026DB8" w:rsidP="00584F88" w:rsidR="00026D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026DB8" w:rsidR="00026DB8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D502CB">
          <w:rPr>
            <w:noProof/>
          </w:rPr>
          <w:t>2</w:t>
        </w:r>
        <w:r>
          <w:fldChar w:fldCharType="end"/>
        </w:r>
        <w:r>
          <w:tab/>
          <w:t>Posl.br.: 1 St-528/16-_</w:t>
        </w:r>
      </w:p>
    </w:sdtContent>
  </w:sdt>
  <w:p w:rsidRDefault="00026DB8" w:rsidR="00026DB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6DB8" w:rsidP="00026DB8" w:rsidR="00026DB8">
    <w:pPr>
      <w:pStyle w:val="Zaglavlje"/>
      <w:jc w:val="right"/>
    </w:pPr>
    <w:r>
      <w:t>Posl. br.: 1 St-</w:t>
    </w:r>
    <w:r w:rsidR="00C065D5">
      <w:t>856</w:t>
    </w:r>
    <w:r w:rsidR="007C0A04">
      <w:t>/16-</w:t>
    </w:r>
    <w:r w:rsidR="001962D1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BB2858"/>
    <w:multiLevelType w:val="hybridMultilevel"/>
    <w:tmpl w:val="D15AF756"/>
    <w:lvl w:tplc="32BE0FB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F88"/>
    <w:rsid w:val="00011A5F"/>
    <w:rsid w:val="00026DB8"/>
    <w:rsid w:val="001007F1"/>
    <w:rsid w:val="00122BBC"/>
    <w:rsid w:val="001962D1"/>
    <w:rsid w:val="00284B1B"/>
    <w:rsid w:val="00386A76"/>
    <w:rsid w:val="003931B8"/>
    <w:rsid w:val="003F6E9A"/>
    <w:rsid w:val="00494693"/>
    <w:rsid w:val="004C60F9"/>
    <w:rsid w:val="00584F88"/>
    <w:rsid w:val="00783CD8"/>
    <w:rsid w:val="007C0A04"/>
    <w:rsid w:val="007D7199"/>
    <w:rsid w:val="008E59FA"/>
    <w:rsid w:val="00A01445"/>
    <w:rsid w:val="00A81B6B"/>
    <w:rsid w:val="00B32C54"/>
    <w:rsid w:val="00B76F49"/>
    <w:rsid w:val="00C065D5"/>
    <w:rsid w:val="00CA48F6"/>
    <w:rsid w:val="00CC1C5B"/>
    <w:rsid w:val="00D502CB"/>
    <w:rsid w:val="00EA4EA5"/>
    <w:rsid w:val="00EE21F0"/>
    <w:rsid w:val="00F06F78"/>
    <w:rsid w:val="00F74821"/>
    <w:rsid w:val="00FA03BC"/>
    <w:rsid w:val="00FA4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84F8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84F8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84F88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4F8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84F88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4F8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84F88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11A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1A5F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1A5F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1A5F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1A5F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84F8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84F8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84F88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4F8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84F88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4F8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84F88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11A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1A5F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1A5F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1A5F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1A5F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355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8760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7698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524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srpnja 2016.</izvorni_sadrzaj>
    <derivirana_varijabla naziv="DomainObject.DatumDonosenjaOdluke_1">29.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856</izvorni_sadrzaj>
    <derivirana_varijabla naziv="DomainObject.Predmet.Broj_1">856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lipnja 2016.</izvorni_sadrzaj>
    <derivirana_varijabla naziv="DomainObject.Predmet.DatumOsnivanja_1">10.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St-856/2016</izvorni_sadrzaj>
    <derivirana_varijabla naziv="DomainObject.Predmet.OznakaBroj_1">St-856/2016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CARLETTO d.o.o. ROVINJ</izvorni_sadrzaj>
    <derivirana_varijabla naziv="DomainObject.Predmet.ProtustrankaFormated_1">  CARLETTO d.o.o. ROVINJ</derivirana_varijabla>
  </DomainObject.Predmet.ProtustrankaFormated>
  <DomainObject.Predmet.ProtustrankaFormatedOIB>
    <izvorni_sadrzaj>  CARLETTO d.o.o. ROVINJ, OIB 82436256904</izvorni_sadrzaj>
    <derivirana_varijabla naziv="DomainObject.Predmet.ProtustrankaFormatedOIB_1">  CARLETTO d.o.o. ROVINJ, OIB 82436256904</derivirana_varijabla>
  </DomainObject.Predmet.ProtustrankaFormatedOIB>
  <DomainObject.Predmet.ProtustrankaFormatedWithAdress>
    <izvorni_sadrzaj> CARLETTO d.o.o. ROVINJ, De Amicis 8, 52210 Rovinj</izvorni_sadrzaj>
    <derivirana_varijabla naziv="DomainObject.Predmet.ProtustrankaFormatedWithAdress_1"> CARLETTO d.o.o. ROVINJ, De Amicis 8, 52210 Rovinj</derivirana_varijabla>
  </DomainObject.Predmet.ProtustrankaFormatedWithAdress>
  <DomainObject.Predmet.ProtustrankaFormatedWithAdressOIB>
    <izvorni_sadrzaj> CARLETTO d.o.o. ROVINJ, OIB 82436256904, De Amicis 8, 52210 Rovinj</izvorni_sadrzaj>
    <derivirana_varijabla naziv="DomainObject.Predmet.ProtustrankaFormatedWithAdressOIB_1"> CARLETTO d.o.o. ROVINJ, OIB 82436256904, De Amicis 8, 52210 Rovinj</derivirana_varijabla>
  </DomainObject.Predmet.ProtustrankaFormatedWithAdressOIB>
  <DomainObject.Predmet.ProtustrankaWithAdress>
    <izvorni_sadrzaj>CARLETTO d.o.o. ROVINJ De Amicis 8, 52210 Rovinj</izvorni_sadrzaj>
    <derivirana_varijabla naziv="DomainObject.Predmet.ProtustrankaWithAdress_1">CARLETTO d.o.o. ROVINJ De Amicis 8, 52210 Rovinj</derivirana_varijabla>
  </DomainObject.Predmet.ProtustrankaWithAdress>
  <DomainObject.Predmet.ProtustrankaWithAdressOIB>
    <izvorni_sadrzaj>CARLETTO d.o.o. ROVINJ, OIB 82436256904, De Amicis 8, 52210 Rovinj</izvorni_sadrzaj>
    <derivirana_varijabla naziv="DomainObject.Predmet.ProtustrankaWithAdressOIB_1">CARLETTO d.o.o. ROVINJ, OIB 82436256904, De Amicis 8, 52210 Rovinj</derivirana_varijabla>
  </DomainObject.Predmet.ProtustrankaWithAdressOIB>
  <DomainObject.Predmet.ProtustrankaNazivFormated>
    <izvorni_sadrzaj>CARLETTO d.o.o. ROVINJ</izvorni_sadrzaj>
    <derivirana_varijabla naziv="DomainObject.Predmet.ProtustrankaNazivFormated_1">CARLETTO d.o.o. ROVINJ</derivirana_varijabla>
  </DomainObject.Predmet.ProtustrankaNazivFormated>
  <DomainObject.Predmet.ProtustrankaNazivFormatedOIB>
    <izvorni_sadrzaj>CARLETTO d.o.o. ROVINJ, OIB 82436256904</izvorni_sadrzaj>
    <derivirana_varijabla naziv="DomainObject.Predmet.ProtustrankaNazivFormatedOIB_1">CARLETTO d.o.o. ROVINJ, OIB 82436256904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18663.39</izvorni_sadrzaj>
    <derivirana_varijabla naziv="DomainObject.Predmet.TrenutnaVrijednost_1">18663.39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CARLETTO d.o.o. ROVINJ</item>
    </izvorni_sadrzaj>
    <derivirana_varijabla naziv="DomainObject.Predmet.ProtuStrankaListFormated_1">
      <item>CARLETTO d.o.o. ROVINJ</item>
    </derivirana_varijabla>
  </DomainObject.Predmet.ProtuStrankaListFormated>
  <DomainObject.Predmet.ProtuStrankaListFormatedOIB>
    <izvorni_sadrzaj>
      <item>CARLETTO d.o.o. ROVINJ, OIB 82436256904</item>
    </izvorni_sadrzaj>
    <derivirana_varijabla naziv="DomainObject.Predmet.ProtuStrankaListFormatedOIB_1">
      <item>CARLETTO d.o.o. ROVINJ, OIB 82436256904</item>
    </derivirana_varijabla>
  </DomainObject.Predmet.ProtuStrankaListFormatedOIB>
  <DomainObject.Predmet.ProtuStrankaListFormatedWithAdress>
    <izvorni_sadrzaj>
      <item>CARLETTO d.o.o. ROVINJ, De Amicis 8, 52210 Rovinj</item>
    </izvorni_sadrzaj>
    <derivirana_varijabla naziv="DomainObject.Predmet.ProtuStrankaListFormatedWithAdress_1">
      <item>CARLETTO d.o.o. ROVINJ, De Amicis 8, 52210 Rovinj</item>
    </derivirana_varijabla>
  </DomainObject.Predmet.ProtuStrankaListFormatedWithAdress>
  <DomainObject.Predmet.ProtuStrankaListFormatedWithAdressOIB>
    <izvorni_sadrzaj>
      <item>CARLETTO d.o.o. ROVINJ, OIB 82436256904, De Amicis 8, 52210 Rovinj</item>
    </izvorni_sadrzaj>
    <derivirana_varijabla naziv="DomainObject.Predmet.ProtuStrankaListFormatedWithAdressOIB_1">
      <item>CARLETTO d.o.o. ROVINJ, OIB 82436256904, De Amicis 8, 52210 Rovinj</item>
    </derivirana_varijabla>
  </DomainObject.Predmet.ProtuStrankaListFormatedWithAdressOIB>
  <DomainObject.Predmet.ProtuStrankaListNazivFormated>
    <izvorni_sadrzaj>
      <item>CARLETTO d.o.o. ROVINJ</item>
    </izvorni_sadrzaj>
    <derivirana_varijabla naziv="DomainObject.Predmet.ProtuStrankaListNazivFormated_1">
      <item>CARLETTO d.o.o. ROVINJ</item>
    </derivirana_varijabla>
  </DomainObject.Predmet.ProtuStrankaListNazivFormated>
  <DomainObject.Predmet.ProtuStrankaListNazivFormatedOIB>
    <izvorni_sadrzaj>
      <item>CARLETTO d.o.o. ROVINJ, OIB 82436256904</item>
    </izvorni_sadrzaj>
    <derivirana_varijabla naziv="DomainObject.Predmet.ProtuStrankaListNazivFormatedOIB_1">
      <item>CARLETTO d.o.o. ROVINJ, OIB 82436256904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srpnja 2016.</izvorni_sadrzaj>
    <derivirana_varijabla naziv="DomainObject.Datum_1">29.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CARLETTO d.o.o. ROVINJ</izvorni_sadrzaj>
    <derivirana_varijabla naziv="DomainObject.Predmet.ProtustrankaIDrugi_1">CARLETTO d.o.o. ROVINJ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CARLETTO d.o.o. ROVINJ, OIB 82436256904, De Amicis 8, 52210 Rovinj</izvorni_sadrzaj>
    <derivirana_varijabla naziv="DomainObject.Predmet.ProtustrankaIDrugiAdressOIB_1">CARLETTO d.o.o. ROVINJ, OIB 82436256904, De Amicis 8,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CARLETTO d.o.o. ROVINJ</item>
    </izvorni_sadrzaj>
    <derivirana_varijabla naziv="DomainObject.Predmet.SudioniciListNaziv_1">
      <item>FINANCIJSKA AGENCIJA, RC RIJEKA, PODRUŽNICA PULA, PULA</item>
      <item>CARLETTO d.o.o. ROVINJ</item>
    </derivirana_varijabla>
  </DomainObject.Predmet.SudioniciListNaziv>
  <DomainObject.Predmet.SudioniciListAdressOIB>
    <izvorni_sadrzaj>
      <item>FINANCIJSKA AGENCIJA, RC RIJEKA, PODRUŽNICA PULA, PULA, OIB 85821130368, Giardini 5,52100 Pula</item>
      <item>CARLETTO d.o.o. ROVINJ, OIB 82436256904, De Amicis 8,52210 Rovinj</item>
    </izvorni_sadrzaj>
    <derivirana_varijabla naziv="DomainObject.Predmet.SudioniciListAdressOIB_1">
      <item>FINANCIJSKA AGENCIJA, RC RIJEKA, PODRUŽNICA PULA, PULA, OIB 85821130368, Giardini 5,52100 Pula</item>
      <item>CARLETTO d.o.o. ROVINJ, OIB 82436256904, De Amicis 8,52210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82436256904</item>
    </izvorni_sadrzaj>
    <derivirana_varijabla naziv="DomainObject.Predmet.SudioniciListNazivOIB_1">
      <item>, OIB 85821130368</item>
      <item>, OIB 82436256904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291</properties:Words>
  <properties:Characters>1402</properties:Characters>
  <properties:Lines>49</properties:Lines>
  <properties:Paragraphs>21</properties:Paragraphs>
  <properties:TotalTime>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2016-05-13T11:48:00Z</dcterms:created>
  <dc:creator>Damir Rabar</dc:creator>
  <cp:lastModifiedBy>Lorena Paris Aničić</cp:lastModifiedBy>
  <cp:lastPrinted>2016-07-21T08:24:00Z</cp:lastPrinted>
  <dcterms:modified xmlns:xsi="http://www.w3.org/2001/XMLSchema-instance" xsi:type="dcterms:W3CDTF">2016-07-29T11:14:00Z</dcterms:modified>
  <cp:revision>14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