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d92a" w14:paraId="909d92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4457E4">
        <w:t>214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4457E4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4457E4">
        <w:t>ERLIĆ j.</w:t>
      </w:r>
      <w:r w:rsidR="004457E4" w:rsidRPr="00A56DCC">
        <w:t>d.o.o.</w:t>
      </w:r>
      <w:r w:rsidR="004457E4">
        <w:t xml:space="preserve"> za računovodstvene usluge</w:t>
      </w:r>
      <w:r w:rsidR="004457E4" w:rsidRPr="00A56DCC">
        <w:t xml:space="preserve">, </w:t>
      </w:r>
      <w:r w:rsidR="004457E4">
        <w:t>Zadar</w:t>
      </w:r>
      <w:r w:rsidR="004457E4" w:rsidRPr="00A56DCC">
        <w:t xml:space="preserve">, </w:t>
      </w:r>
      <w:r w:rsidR="004457E4">
        <w:t>Poljana D. Domjanića 48</w:t>
      </w:r>
      <w:r w:rsidR="004457E4" w:rsidRPr="00A56DCC">
        <w:t xml:space="preserve">, OIB: </w:t>
      </w:r>
      <w:r w:rsidR="004457E4">
        <w:t>03523659587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601A65">
        <w:t>9</w:t>
      </w:r>
      <w:r w:rsidR="00076762">
        <w:t>,</w:t>
      </w:r>
      <w:r w:rsidR="00601A65">
        <w:t>50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4457E4">
        <w:t>Ana Erlić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C6673" w:rsidP="002C6673" w:rsidR="00601A65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601A65">
        <w:t>utvrđuje da je u spis 8. kolovoza 2018. zaprimljen podnesak i potvrda FINA-e iz koje proizlazi da je račun dužnika deblokiran.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601A65" w:rsidP="002C6673" w:rsidR="00601A65">
      <w:pPr>
        <w:jc w:val="both"/>
      </w:pPr>
      <w:r>
        <w:t>nema uvjeta za održavanje današnjeg ročišta i odluka će uslijediti naknadno pismenim putem.</w:t>
      </w:r>
    </w:p>
    <w:p w:rsidRDefault="00601A65" w:rsidP="002C6673" w:rsidR="00601A65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601A65">
        <w:t>9,50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A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457E4">
      <w:t>214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4457E4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1A65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06DA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0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6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6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6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6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0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6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6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6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6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St-214/2018-7</izvorni_sadrzaj>
    <derivirana_varijabla naziv="DomainObject.Zapisnik.Oznaka_1">St-214/2018-7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ERLIĆ j.d.o.o. za računovodstvene usluge</izvorni_sadrzaj>
    <derivirana_varijabla naziv="DomainObject.Predmet.ProtustrankaFormated_1">  ERLIĆ j.d.o.o. za računovodstvene usluge</derivirana_varijabla>
  </DomainObject.Predmet.ProtustrankaFormated>
  <DomainObject.Predmet.ProtustrankaFormatedOIB>
    <izvorni_sadrzaj>  ERLIĆ j.d.o.o. za računovodstvene usluge, OIB 03523659587</izvorni_sadrzaj>
    <derivirana_varijabla naziv="DomainObject.Predmet.ProtustrankaFormatedOIB_1">  ERLIĆ j.d.o.o. za računovodstvene usluge, OIB 03523659587</derivirana_varijabla>
  </DomainObject.Predmet.ProtustrankaFormatedOIB>
  <DomainObject.Predmet.ProtustrankaFormatedWithAdress>
    <izvorni_sadrzaj> ERLIĆ j.d.o.o. za računovodstvene usluge, Poljana D. Domjanića 48, 23000 Zadar</izvorni_sadrzaj>
    <derivirana_varijabla naziv="DomainObject.Predmet.ProtustrankaFormatedWithAdress_1"> ERLIĆ j.d.o.o. za računovodstvene usluge, Poljana D. Domjanića 48, 23000 Zadar</derivirana_varijabla>
  </DomainObject.Predmet.ProtustrankaFormatedWithAdress>
  <DomainObject.Predmet.ProtustrankaFormatedWithAdressOIB>
    <izvorni_sadrzaj> ERLIĆ j.d.o.o. za računovodstvene usluge, OIB 03523659587, Poljana D. Domjanića 48, 23000 Zadar</izvorni_sadrzaj>
    <derivirana_varijabla naziv="DomainObject.Predmet.ProtustrankaFormatedWithAdressOIB_1"> ERLIĆ j.d.o.o. za računovodstvene usluge, OIB 03523659587, Poljana D. Domjanića 48, 23000 Zadar</derivirana_varijabla>
  </DomainObject.Predmet.ProtustrankaFormatedWithAdressOIB>
  <DomainObject.Predmet.ProtustrankaWithAdress>
    <izvorni_sadrzaj>ERLIĆ j.d.o.o. za računovodstvene usluge Poljana D. Domjanića 48, 23000 Zadar</izvorni_sadrzaj>
    <derivirana_varijabla naziv="DomainObject.Predmet.ProtustrankaWithAdress_1">ERLIĆ j.d.o.o. za računovodstvene usluge Poljana D. Domjanića 48, 23000 Zadar</derivirana_varijabla>
  </DomainObject.Predmet.ProtustrankaWithAdress>
  <DomainObject.Predmet.ProtustrankaWithAdressOIB>
    <izvorni_sadrzaj>ERLIĆ j.d.o.o. za računovodstvene usluge, OIB 03523659587, Poljana D. Domjanića 48, 23000 Zadar</izvorni_sadrzaj>
    <derivirana_varijabla naziv="DomainObject.Predmet.ProtustrankaWithAdressOIB_1">ERLIĆ j.d.o.o. za računovodstvene usluge, OIB 03523659587, Poljana D. Domjanića 48, 23000 Zadar</derivirana_varijabla>
  </DomainObject.Predmet.ProtustrankaWithAdressOIB>
  <DomainObject.Predmet.ProtustrankaNazivFormated>
    <izvorni_sadrzaj>ERLIĆ j.d.o.o. za računovodstvene usluge</izvorni_sadrzaj>
    <derivirana_varijabla naziv="DomainObject.Predmet.ProtustrankaNazivFormated_1">ERLIĆ j.d.o.o. za računovodstvene usluge</derivirana_varijabla>
  </DomainObject.Predmet.ProtustrankaNazivFormated>
  <DomainObject.Predmet.ProtustrankaNazivFormatedOIB>
    <izvorni_sadrzaj>ERLIĆ j.d.o.o. za računovodstvene usluge, OIB 03523659587</izvorni_sadrzaj>
    <derivirana_varijabla naziv="DomainObject.Predmet.ProtustrankaNazivFormatedOIB_1">ERLIĆ j.d.o.o. za računovodstvene usluge, OIB 03523659587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ERLIĆ j.d.o.o. za računovodstvene usluge</item>
    </izvorni_sadrzaj>
    <derivirana_varijabla naziv="DomainObject.Predmet.ProtuStrankaListFormated_1">
      <item>ERLIĆ j.d.o.o. za računovodstvene usluge</item>
    </derivirana_varijabla>
  </DomainObject.Predmet.ProtuStrankaListFormated>
  <DomainObject.Predmet.ProtuStrankaListFormatedOIB>
    <izvorni_sadrzaj>
      <item>ERLIĆ j.d.o.o. za računovodstvene usluge, OIB 03523659587</item>
    </izvorni_sadrzaj>
    <derivirana_varijabla naziv="DomainObject.Predmet.ProtuStrankaListFormatedOIB_1">
      <item>ERLIĆ j.d.o.o. za računovodstvene usluge, OIB 03523659587</item>
    </derivirana_varijabla>
  </DomainObject.Predmet.ProtuStrankaListFormatedOIB>
  <DomainObject.Predmet.ProtuStrankaListFormatedWithAdress>
    <izvorni_sadrzaj>
      <item>ERLIĆ j.d.o.o. za računovodstvene usluge, Poljana D. Domjanića 48, 23000 Zadar</item>
    </izvorni_sadrzaj>
    <derivirana_varijabla naziv="DomainObject.Predmet.ProtuStrankaListFormatedWithAdress_1">
      <item>ERLIĆ j.d.o.o. za računovodstvene usluge, Poljana D. Domjanića 48, 23000 Zadar</item>
    </derivirana_varijabla>
  </DomainObject.Predmet.ProtuStrankaListFormatedWithAdress>
  <DomainObject.Predmet.ProtuStrankaListFormatedWithAdressOIB>
    <izvorni_sadrzaj>
      <item>ERLIĆ j.d.o.o. za računovodstvene usluge, OIB 03523659587, Poljana D. Domjanića 48, 23000 Zadar</item>
    </izvorni_sadrzaj>
    <derivirana_varijabla naziv="DomainObject.Predmet.ProtuStrankaListFormatedWithAdressOIB_1">
      <item>ERLIĆ j.d.o.o. za računovodstvene usluge, OIB 03523659587, Poljana D. Domjanića 48, 23000 Zadar</item>
    </derivirana_varijabla>
  </DomainObject.Predmet.ProtuStrankaListFormatedWithAdressOIB>
  <DomainObject.Predmet.ProtuStrankaListNazivFormated>
    <izvorni_sadrzaj>
      <item>ERLIĆ j.d.o.o. za računovodstvene usluge</item>
    </izvorni_sadrzaj>
    <derivirana_varijabla naziv="DomainObject.Predmet.ProtuStrankaListNazivFormated_1">
      <item>ERLIĆ j.d.o.o. za računovodstvene usluge</item>
    </derivirana_varijabla>
  </DomainObject.Predmet.ProtuStrankaListNazivFormated>
  <DomainObject.Predmet.ProtuStrankaListNazivFormatedOIB>
    <izvorni_sadrzaj>
      <item>ERLIĆ j.d.o.o. za računovodstvene usluge, OIB 03523659587</item>
    </izvorni_sadrzaj>
    <derivirana_varijabla naziv="DomainObject.Predmet.ProtuStrankaListNazivFormatedOIB_1">
      <item>ERLIĆ j.d.o.o. za računovodstvene usluge, OIB 03523659587</item>
    </derivirana_varijabla>
  </DomainObject.Predmet.ProtuStrankaListNazivFormatedOIB>
  <DomainObject.Predmet.OstaliListFormated>
    <izvorni_sadrzaj>
      <item>Ana Erlić</item>
    </izvorni_sadrzaj>
    <derivirana_varijabla naziv="DomainObject.Predmet.OstaliListFormated_1">
      <item>Ana Erlić</item>
    </derivirana_varijabla>
  </DomainObject.Predmet.OstaliListFormated>
  <DomainObject.Predmet.OstaliListFormatedOIB>
    <izvorni_sadrzaj>
      <item>Ana Erlić, OIB 78113306610</item>
    </izvorni_sadrzaj>
    <derivirana_varijabla naziv="DomainObject.Predmet.OstaliListFormatedOIB_1">
      <item>Ana Erlić, OIB 78113306610</item>
    </derivirana_varijabla>
  </DomainObject.Predmet.OstaliListFormatedOIB>
  <DomainObject.Predmet.OstaliListFormatedWithAdress>
    <izvorni_sadrzaj>
      <item>Ana Erlić, Put Bilih Stina 11, 23232 Nin</item>
    </izvorni_sadrzaj>
    <derivirana_varijabla naziv="DomainObject.Predmet.OstaliListFormatedWithAdress_1">
      <item>Ana Erlić, Put Bilih Stina 11, 23232 Nin</item>
    </derivirana_varijabla>
  </DomainObject.Predmet.OstaliListFormatedWithAdress>
  <DomainObject.Predmet.OstaliListFormatedWithAdressOIB>
    <izvorni_sadrzaj>
      <item>Ana Erlić, OIB 78113306610, Put Bilih Stina 11, 23232 Nin</item>
    </izvorni_sadrzaj>
    <derivirana_varijabla naziv="DomainObject.Predmet.OstaliListFormatedWithAdressOIB_1">
      <item>Ana Erlić, OIB 78113306610, Put Bilih Stina 11, 23232 Nin</item>
    </derivirana_varijabla>
  </DomainObject.Predmet.OstaliListFormatedWithAdressOIB>
  <DomainObject.Predmet.OstaliListNazivFormated>
    <izvorni_sadrzaj>
      <item>Ana Erlić</item>
    </izvorni_sadrzaj>
    <derivirana_varijabla naziv="DomainObject.Predmet.OstaliListNazivFormated_1">
      <item>Ana Erlić</item>
    </derivirana_varijabla>
  </DomainObject.Predmet.OstaliListNazivFormated>
  <DomainObject.Predmet.OstaliListNazivFormatedOIB>
    <izvorni_sadrzaj>
      <item>Ana Erlić, OIB 78113306610</item>
    </izvorni_sadrzaj>
    <derivirana_varijabla naziv="DomainObject.Predmet.OstaliListNazivFormatedOIB_1">
      <item>Ana Erlić, OIB 78113306610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St-214/2018-7</izvorni_sadrzaj>
    <derivirana_varijabla naziv="DomainObject.PoslovniBrojDokumenta_1">St-214/2018-7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ERLIĆ j.d.o.o. za računovodstvene usluge</izvorni_sadrzaj>
    <derivirana_varijabla naziv="DomainObject.Predmet.ProtustrankaIDrugi_1">ERLIĆ j.d.o.o. za računovodstvene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ERLIĆ j.d.o.o. za računovodstvene usluge, OIB 03523659587, Poljana D. Domjanića 48, 23000 Zadar</izvorni_sadrzaj>
    <derivirana_varijabla naziv="DomainObject.Predmet.ProtustrankaIDrugiAdressOIB_1">ERLIĆ j.d.o.o. za računovodstvene usluge, OIB 03523659587, Poljana D. Domjanića 48,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ERLIĆ j.d.o.o. za računovodstvene usluge</item>
      <item>Ana Erlić</item>
    </izvorni_sadrzaj>
    <derivirana_varijabla naziv="DomainObject.Predmet.SudioniciListNaziv_1">
      <item>FINA</item>
      <item>ERLIĆ j.d.o.o. za računovodstvene usluge</item>
      <item>Ana Erlić</item>
    </derivirana_varijabla>
  </DomainObject.Predmet.SudioniciListNaziv>
  <DomainObject.Predmet.SudioniciListAdressOIB>
    <izvorni_sadrzaj>
      <item>FINA, OIB 85821130368, Ivana Danila 4,23000 Zadar</item>
      <item>ERLIĆ j.d.o.o. za računovodstvene usluge, OIB 03523659587, Poljana D. Domjanića 48,23000 Zadar</item>
      <item>Ana Erlić, OIB 78113306610, Put Bilih Stina 11,23232 Nin</item>
    </izvorni_sadrzaj>
    <derivirana_varijabla naziv="DomainObject.Predmet.SudioniciListAdressOIB_1">
      <item>FINA, OIB 85821130368, Ivana Danila 4,23000 Zadar</item>
      <item>ERLIĆ j.d.o.o. za računovodstvene usluge, OIB 03523659587, Poljana D. Domjanića 48,23000 Zadar</item>
      <item>Ana Erlić, OIB 78113306610, Put Bilih Stina 11,23232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03523659587</item>
      <item>, OIB 78113306610</item>
    </izvorni_sadrzaj>
    <derivirana_varijabla naziv="DomainObject.Predmet.SudioniciListNazivOIB_1">
      <item>, OIB 85821130368</item>
      <item>, OIB 03523659587</item>
      <item>, OIB 78113306610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815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2018-09-03T12:04:00Z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St-214/2018-7 / Zapisnik - Ročište radi izjašnjenja o prijedlogu za otvaranje steč.post (1 St-214-2018-povodom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