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78bf" w14:paraId="26f78bf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broj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: 6 St-</w:t>
      </w:r>
      <w:r w:rsid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27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11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Hrvatska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Tuđmana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  R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182B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sudskoj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savjetnici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Anamariji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Financijske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agencije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Regionalnog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centra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Podružnice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Perivoj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L.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Marune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 od </w:t>
      </w:r>
      <w:r w:rsidR="00182B32"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  <w:r w:rsidR="007B0533"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="00182B32"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siječnja</w:t>
      </w:r>
      <w:proofErr w:type="spellEnd"/>
      <w:proofErr w:type="gram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proofErr w:type="gram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82B32" w:rsidRPr="00182B32">
        <w:rPr>
          <w:rFonts w:cs="Times New Roman" w:hAnsi="Times New Roman" w:ascii="Times New Roman"/>
          <w:sz w:val="24"/>
          <w:szCs w:val="24"/>
        </w:rPr>
        <w:t xml:space="preserve">KROASAN j.d.o.o., Brodarica, Aleksandra </w:t>
      </w:r>
      <w:proofErr w:type="spellStart"/>
      <w:r w:rsidR="00182B32" w:rsidRPr="00182B32">
        <w:rPr>
          <w:rFonts w:cs="Times New Roman" w:hAnsi="Times New Roman" w:ascii="Times New Roman"/>
          <w:sz w:val="24"/>
          <w:szCs w:val="24"/>
        </w:rPr>
        <w:t>Curavića</w:t>
      </w:r>
      <w:proofErr w:type="spellEnd"/>
      <w:r w:rsidR="00182B32" w:rsidRPr="00182B32">
        <w:rPr>
          <w:rFonts w:cs="Times New Roman" w:hAnsi="Times New Roman" w:ascii="Times New Roman"/>
          <w:sz w:val="24"/>
          <w:szCs w:val="24"/>
        </w:rPr>
        <w:t xml:space="preserve"> 6, OIB: 85224329396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182B32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</w:t>
      </w:r>
      <w:r w:rsidR="007B0533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125201" w:rsidP="00125201" w:rsidR="00125201" w:rsidRPr="00182B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</w:t>
      </w:r>
      <w:proofErr w:type="gram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 e š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 j e</w:t>
      </w: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Otvara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82B32" w:rsidRPr="00182B32">
        <w:rPr>
          <w:rFonts w:cs="Times New Roman" w:hAnsi="Times New Roman" w:ascii="Times New Roman"/>
          <w:sz w:val="24"/>
          <w:szCs w:val="24"/>
        </w:rPr>
        <w:t xml:space="preserve">KROASAN j.d.o.o., Brodarica, Aleksandra </w:t>
      </w:r>
      <w:proofErr w:type="spellStart"/>
      <w:r w:rsidR="00182B32" w:rsidRPr="00182B32">
        <w:rPr>
          <w:rFonts w:cs="Times New Roman" w:hAnsi="Times New Roman" w:ascii="Times New Roman"/>
          <w:sz w:val="24"/>
          <w:szCs w:val="24"/>
        </w:rPr>
        <w:t>Curavića</w:t>
      </w:r>
      <w:proofErr w:type="spellEnd"/>
      <w:r w:rsidR="00182B32" w:rsidRPr="00182B32">
        <w:rPr>
          <w:rFonts w:cs="Times New Roman" w:hAnsi="Times New Roman" w:ascii="Times New Roman"/>
          <w:sz w:val="24"/>
          <w:szCs w:val="24"/>
        </w:rPr>
        <w:t xml:space="preserve"> 6, OIB: 85224329396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proofErr w:type="spellStart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danom</w:t>
      </w:r>
      <w:proofErr w:type="spellEnd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182B32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</w:t>
      </w:r>
      <w:r w:rsidR="007B0533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="00A53E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="00A53E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2018.  </w:t>
      </w:r>
      <w:proofErr w:type="gramStart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proofErr w:type="gramEnd"/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5103DC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A53E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25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kada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objaviti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 w:rsidRPr="00182B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82B32" w:rsidRPr="00182B32">
        <w:rPr>
          <w:rFonts w:cs="Times New Roman" w:hAnsi="Times New Roman" w:ascii="Times New Roman"/>
          <w:color w:themeColor="text1" w:val="000000"/>
          <w:sz w:val="24"/>
          <w:szCs w:val="24"/>
        </w:rPr>
        <w:t>Ivan Rude iz Šibenika, Stjepana Radića 6/II</w:t>
      </w:r>
      <w:r w:rsidRPr="00182B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182B32" w:rsidRPr="00182B32">
        <w:rPr>
          <w:rFonts w:cs="Times New Roman" w:hAnsi="Times New Roman" w:ascii="Times New Roman"/>
          <w:sz w:val="24"/>
          <w:szCs w:val="24"/>
        </w:rPr>
        <w:t>47128883453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182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2B32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182B32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82B32" w:rsidRPr="00182B32">
        <w:rPr>
          <w:rFonts w:cs="Times New Roman" w:hAnsi="Times New Roman" w:ascii="Times New Roman"/>
          <w:sz w:val="24"/>
          <w:szCs w:val="24"/>
        </w:rPr>
        <w:t xml:space="preserve">KROASAN j.d.o.o., Brodarica, Aleksandra </w:t>
      </w:r>
      <w:proofErr w:type="spellStart"/>
      <w:r w:rsidR="00182B32" w:rsidRPr="00182B32">
        <w:rPr>
          <w:rFonts w:cs="Times New Roman" w:hAnsi="Times New Roman" w:ascii="Times New Roman"/>
          <w:sz w:val="24"/>
          <w:szCs w:val="24"/>
        </w:rPr>
        <w:t>Curavića</w:t>
      </w:r>
      <w:proofErr w:type="spellEnd"/>
      <w:r w:rsidR="00182B32" w:rsidRPr="00182B32">
        <w:rPr>
          <w:rFonts w:cs="Times New Roman" w:hAnsi="Times New Roman" w:ascii="Times New Roman"/>
          <w:sz w:val="24"/>
          <w:szCs w:val="24"/>
        </w:rPr>
        <w:t xml:space="preserve"> 6, OIB: 85224329396</w:t>
      </w:r>
      <w:r w:rsidRPr="00182B32">
        <w:rPr>
          <w:rFonts w:cs="Times New Roman" w:hAnsi="Times New Roman" w:ascii="Times New Roman"/>
          <w:sz w:val="24"/>
          <w:szCs w:val="24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isplatit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Fonda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neposredno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pravomoćnosti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brisanja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imenovanje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zemljišne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izgradnji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intelektualnog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druge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očevidnike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nositelj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Ovlašćuje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unovčiti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pokrenuti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voditi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podmiriti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neiskorišteni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iznos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uplatiti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Fond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125201" w:rsidR="00A53E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  <w:proofErr w:type="spellEnd"/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Financijska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Regionalni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centar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Podružnica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siječnja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zahtjev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uvodno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označenim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429.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Narodne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broj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71/15,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tekstu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: SZ).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zahtjevu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bitnome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navodi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siječnja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Očevidniku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redoslijeda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evidentirane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ukupnom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47.867,12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zaposlenih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otvoren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Sberbank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d.d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zaplijenjena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novčana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predujma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izvršenog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uvida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sudski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postupajući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430. 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je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r w:rsidR="003D26B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objavio</w:t>
      </w:r>
      <w:proofErr w:type="spellEnd"/>
      <w:r w:rsidR="003D26B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obrascu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pozvani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potonjom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dana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podnesu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toga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proizlazi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predvidivih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nijedan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predujmi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smatrati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286.-292.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naprijed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navedene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dostavile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predložile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određenom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potvrde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Financijske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agencije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22.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proizlazi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blokadi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zbog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47.936,46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257 dana, to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431.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SZ-a,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svezi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286.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292.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istog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donesena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točki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I. do IV.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SZ-a,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navedenih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skladu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133.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Napominje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nalog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posljedično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civilno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zrakoplovstvo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izostali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razloga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što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prethodno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utvrdio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predmet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zabilježbe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civilnih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zrakoplova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koji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vodi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navedena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.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Izbor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obavljen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metodom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odabira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područje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nadležnosti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432. SZ-a. </w:t>
      </w:r>
    </w:p>
    <w:p w:rsidRDefault="00EC22FF" w:rsidP="00EC22FF" w:rsidR="00EC22FF" w:rsidRPr="002D0C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C4E0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otpravka-ovlaštena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Sudska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savjetnica</w:t>
      </w:r>
      <w:proofErr w:type="spellEnd"/>
    </w:p>
    <w:p w:rsidRDefault="00CC4E0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Ivandić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v.r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4078F7" w:rsidP="004078F7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lijeku</w:t>
      </w:r>
      <w:proofErr w:type="spellEnd"/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 dana 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putem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tri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istovjetna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primjerka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19. SZ-a).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odlučuje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pojedinac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odgađa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do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dana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128.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SZ-a).</w:t>
      </w:r>
      <w:proofErr w:type="gramEnd"/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125201"/>
    <w:rsid w:val="00182B32"/>
    <w:rsid w:val="00211718"/>
    <w:rsid w:val="002D0CF3"/>
    <w:rsid w:val="003D26B5"/>
    <w:rsid w:val="004078F7"/>
    <w:rsid w:val="00475B2B"/>
    <w:rsid w:val="005103DC"/>
    <w:rsid w:val="007B0533"/>
    <w:rsid w:val="007C56C3"/>
    <w:rsid w:val="00842A51"/>
    <w:rsid w:val="008649FB"/>
    <w:rsid w:val="00A53E5F"/>
    <w:rsid w:val="00B8172B"/>
    <w:rsid w:val="00BF7B04"/>
    <w:rsid w:val="00C3374D"/>
    <w:rsid w:val="00CC4E05"/>
    <w:rsid w:val="00EC22FF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7C5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6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6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6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6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C5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6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6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6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6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92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KROASAN jednostavno društvo s ograničenom odgovornošću za trgovinu i usluge</izvorni_sadrzaj>
    <derivirana_varijabla naziv="DomainObject.Predmet.ProtustrankaFormated_1">  KROASAN jednostavno društvo s ograničenom odgovornošću za trgovinu i usluge</derivirana_varijabla>
  </DomainObject.Predmet.ProtustrankaFormated>
  <DomainObject.Predmet.ProtustrankaFormatedOIB>
    <izvorni_sadrzaj>  KROASAN jednostavno društvo s ograničenom odgovornošću za trgovinu i usluge, OIB 85224329396</izvorni_sadrzaj>
    <derivirana_varijabla naziv="DomainObject.Predmet.ProtustrankaFormatedOIB_1">  KROASAN jednostavno društvo s ograničenom odgovornošću za trgovinu i usluge, OIB 85224329396</derivirana_varijabla>
  </DomainObject.Predmet.ProtustrankaFormatedOIB>
  <DomainObject.Predmet.ProtustrankaFormatedWithAdress>
    <izvorni_sadrzaj> KROASAN jednostavno društvo s ograničenom odgovornošću za trgovinu i usluge, Aleksandra Curavića 6, 22000 Brodarica</izvorni_sadrzaj>
    <derivirana_varijabla naziv="DomainObject.Predmet.ProtustrankaFormatedWithAdress_1"> KROASAN jednostavno društvo s ograničenom odgovornošću za trgovinu i usluge, Aleksandra Curavića 6, 22000 Brodarica</derivirana_varijabla>
  </DomainObject.Predmet.ProtustrankaFormatedWithAdress>
  <DomainObject.Predmet.ProtustrankaFormatedWithAdressOIB>
    <izvorni_sadrzaj> KROASAN jednostavno društvo s ograničenom odgovornošću za trgovinu i usluge, OIB 85224329396, Aleksandra Curavića 6, 22000 Brodarica</izvorni_sadrzaj>
    <derivirana_varijabla naziv="DomainObject.Predmet.ProtustrankaFormatedWithAdressOIB_1"> KROASAN jednostavno društvo s ograničenom odgovornošću za trgovinu i usluge, OIB 85224329396, Aleksandra Curavića 6, 22000 Brodarica</derivirana_varijabla>
  </DomainObject.Predmet.ProtustrankaFormatedWithAdressOIB>
  <DomainObject.Predmet.ProtustrankaWithAdress>
    <izvorni_sadrzaj>KROASAN jednostavno društvo s ograničenom odgovornošću za trgovinu i usluge Aleksandra Curavića 6, 22000 Brodarica</izvorni_sadrzaj>
    <derivirana_varijabla naziv="DomainObject.Predmet.ProtustrankaWithAdress_1">KROASAN jednostavno društvo s ograničenom odgovornošću za trgovinu i usluge Aleksandra Curavića 6, 22000 Brodarica</derivirana_varijabla>
  </DomainObject.Predmet.ProtustrankaWithAdress>
  <DomainObject.Predmet.ProtustrankaWithAdressOIB>
    <izvorni_sadrzaj>KROASAN jednostavno društvo s ograničenom odgovornošću za trgovinu i usluge, OIB 85224329396, Aleksandra Curavića 6, 22000 Brodarica</izvorni_sadrzaj>
    <derivirana_varijabla naziv="DomainObject.Predmet.ProtustrankaWithAdressOIB_1">KROASAN jednostavno društvo s ograničenom odgovornošću za trgovinu i usluge, OIB 85224329396, Aleksandra Curavića 6, 22000 Brodarica</derivirana_varijabla>
  </DomainObject.Predmet.ProtustrankaWithAdressOIB>
  <DomainObject.Predmet.ProtustrankaNazivFormated>
    <izvorni_sadrzaj>KROASAN jednostavno društvo s ograničenom odgovornošću za trgovinu i usluge</izvorni_sadrzaj>
    <derivirana_varijabla naziv="DomainObject.Predmet.ProtustrankaNazivFormated_1">KROASAN jednostavno društvo s ograničenom odgovornošću za trgovinu i usluge</derivirana_varijabla>
  </DomainObject.Predmet.ProtustrankaNazivFormated>
  <DomainObject.Predmet.ProtustrankaNazivFormatedOIB>
    <izvorni_sadrzaj>KROASAN jednostavno društvo s ograničenom odgovornošću za trgovinu i usluge, OIB 85224329396</izvorni_sadrzaj>
    <derivirana_varijabla naziv="DomainObject.Predmet.ProtustrankaNazivFormatedOIB_1">KROASAN jednostavno društvo s ograničenom odgovornošću za trgovinu i usluge, OIB 85224329396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85224329396</izvorni_sadrzaj>
    <derivirana_varijabla naziv="DomainObject.Predmet.StrankaFormatedOIB_1">  Fina-Podružnica Šibenik, OIB 85224329396</derivirana_varijabla>
  </DomainObject.Predmet.StrankaFormatedOIB>
  <DomainObject.Predmet.StrankaFormatedWithAdress>
    <izvorni_sadrzaj> Fina-Podružnica Šibenik, Perovoj Lune Marune 1, 22000 Šibenik</izvorni_sadrzaj>
    <derivirana_varijabla naziv="DomainObject.Predmet.StrankaFormatedWithAdress_1"> Fina-Podružnica Šibenik, Perovoj Lune Marune 1, 22000 Šibenik</derivirana_varijabla>
  </DomainObject.Predmet.StrankaFormatedWithAdress>
  <DomainObject.Predmet.StrankaFormatedWithAdressOIB>
    <izvorni_sadrzaj> Fina-Podružnica Šibenik, OIB 85224329396, Perovoj Lune Marune 1, 22000 Šibenik</izvorni_sadrzaj>
    <derivirana_varijabla naziv="DomainObject.Predmet.StrankaFormatedWithAdressOIB_1"> Fina-Podružnica Šibenik, OIB 85224329396, Perovoj Lune Marune 1, 22000 Šibenik</derivirana_varijabla>
  </DomainObject.Predmet.StrankaFormatedWithAdressOIB>
  <DomainObject.Predmet.StrankaWithAdress>
    <izvorni_sadrzaj>Fina-Podružnica Šibenik Perovoj Lune Marune 1,22000 Šibenik</izvorni_sadrzaj>
    <derivirana_varijabla naziv="DomainObject.Predmet.StrankaWithAdress_1">Fina-Podružnica Šibenik Perovoj Lune Marune 1,22000 Šibenik</derivirana_varijabla>
  </DomainObject.Predmet.StrankaWithAdress>
  <DomainObject.Predmet.StrankaWithAdressOIB>
    <izvorni_sadrzaj>Fina-Podružnica Šibenik, OIB 85224329396, Perovoj Lune Marune 1,22000 Šibenik</izvorni_sadrzaj>
    <derivirana_varijabla naziv="DomainObject.Predmet.StrankaWithAdressOIB_1">Fina-Podružnica Šibenik, OIB 85224329396, Perovoj Lune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85224329396</izvorni_sadrzaj>
    <derivirana_varijabla naziv="DomainObject.Predmet.StrankaNazivFormatedOIB_1">Fina-Podružnica Šibenik, OIB 85224329396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85224329396</item>
    </izvorni_sadrzaj>
    <derivirana_varijabla naziv="DomainObject.Predmet.StrankaListFormatedOIB_1">
      <item>Fina-Podružnica Šibenik, OIB 85224329396</item>
    </derivirana_varijabla>
  </DomainObject.Predmet.StrankaListFormatedOIB>
  <DomainObject.Predmet.StrankaListFormatedWithAdress>
    <izvorni_sadrzaj>
      <item>Fina-Podružnica Šibenik, Perovoj Lune Marune 1, 22000 Šibenik</item>
    </izvorni_sadrzaj>
    <derivirana_varijabla naziv="DomainObject.Predmet.StrankaListFormatedWithAdress_1">
      <item>Fina-Podružnica Šibenik, Perovoj Lune Marune 1, 22000 Šibenik</item>
    </derivirana_varijabla>
  </DomainObject.Predmet.StrankaListFormatedWithAdress>
  <DomainObject.Predmet.StrankaListFormatedWithAdressOIB>
    <izvorni_sadrzaj>
      <item>Fina-Podružnica Šibenik, OIB 85224329396, Perovoj Lune Marune 1, 22000 Šibenik</item>
    </izvorni_sadrzaj>
    <derivirana_varijabla naziv="DomainObject.Predmet.StrankaListFormatedWithAdressOIB_1">
      <item>Fina-Podružnica Šibenik, OIB 85224329396, Perovoj Lune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85224329396</item>
    </izvorni_sadrzaj>
    <derivirana_varijabla naziv="DomainObject.Predmet.StrankaListNazivFormatedOIB_1">
      <item>Fina-Podružnica Šibenik, OIB 85224329396</item>
    </derivirana_varijabla>
  </DomainObject.Predmet.StrankaListNazivFormatedOIB>
  <DomainObject.Predmet.ProtuStrankaListFormated>
    <izvorni_sadrzaj>
      <item>KROASAN jednostavno društvo s ograničenom odgovornošću za trgovinu i usluge</item>
    </izvorni_sadrzaj>
    <derivirana_varijabla naziv="DomainObject.Predmet.ProtuStrankaListFormated_1">
      <item>KROASAN jednostavno društvo s ograničenom odgovornošću za trgovinu i usluge</item>
    </derivirana_varijabla>
  </DomainObject.Predmet.ProtuStrankaListFormated>
  <DomainObject.Predmet.ProtuStrankaListFormatedOIB>
    <izvorni_sadrzaj>
      <item>KROASAN jednostavno društvo s ograničenom odgovornošću za trgovinu i usluge, OIB 85224329396</item>
    </izvorni_sadrzaj>
    <derivirana_varijabla naziv="DomainObject.Predmet.ProtuStrankaListFormatedOIB_1">
      <item>KROASAN jednostavno društvo s ograničenom odgovornošću za trgovinu i usluge, OIB 85224329396</item>
    </derivirana_varijabla>
  </DomainObject.Predmet.ProtuStrankaListFormatedOIB>
  <DomainObject.Predmet.ProtuStrankaListFormatedWithAdress>
    <izvorni_sadrzaj>
      <item>KROASAN jednostavno društvo s ograničenom odgovornošću za trgovinu i usluge, Aleksandra Curavića 6, 22000 Brodarica</item>
    </izvorni_sadrzaj>
    <derivirana_varijabla naziv="DomainObject.Predmet.ProtuStrankaListFormatedWithAdress_1">
      <item>KROASAN jednostavno društvo s ograničenom odgovornošću za trgovinu i usluge, Aleksandra Curavića 6, 22000 Brodarica</item>
    </derivirana_varijabla>
  </DomainObject.Predmet.ProtuStrankaListFormatedWithAdress>
  <DomainObject.Predmet.ProtuStrankaListFormatedWithAdressOIB>
    <izvorni_sadrzaj>
      <item>KROASAN jednostavno društvo s ograničenom odgovornošću za trgovinu i usluge, OIB 85224329396, Aleksandra Curavića 6, 22000 Brodarica</item>
    </izvorni_sadrzaj>
    <derivirana_varijabla naziv="DomainObject.Predmet.ProtuStrankaListFormatedWithAdressOIB_1">
      <item>KROASAN jednostavno društvo s ograničenom odgovornošću za trgovinu i usluge, OIB 85224329396, Aleksandra Curavića 6, 22000 Brodarica</item>
    </derivirana_varijabla>
  </DomainObject.Predmet.ProtuStrankaListFormatedWithAdressOIB>
  <DomainObject.Predmet.ProtuStrankaListNazivFormated>
    <izvorni_sadrzaj>
      <item>KROASAN jednostavno društvo s ograničenom odgovornošću za trgovinu i usluge</item>
    </izvorni_sadrzaj>
    <derivirana_varijabla naziv="DomainObject.Predmet.ProtuStrankaListNazivFormated_1">
      <item>KROASAN jednostavno društvo s ograničenom odgovornošću za trgovinu i usluge</item>
    </derivirana_varijabla>
  </DomainObject.Predmet.ProtuStrankaListNazivFormated>
  <DomainObject.Predmet.ProtuStrankaListNazivFormatedOIB>
    <izvorni_sadrzaj>
      <item>KROASAN jednostavno društvo s ograničenom odgovornošću za trgovinu i usluge, OIB 85224329396</item>
    </izvorni_sadrzaj>
    <derivirana_varijabla naziv="DomainObject.Predmet.ProtuStrankaListNazivFormatedOIB_1">
      <item>KROASAN jednostavno društvo s ograničenom odgovornošću za trgovinu i usluge, OIB 85224329396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KROASAN jednostavno društvo s ograničenom odgovornošću za trgovinu i usluge</izvorni_sadrzaj>
    <derivirana_varijabla naziv="DomainObject.Predmet.ProtustrankaIDrugi_1">KROASAN jednostavno društvo s ograničenom odgovornošću za trgovinu i usluge</derivirana_varijabla>
  </DomainObject.Predmet.ProtustrankaIDrugi>
  <DomainObject.Predmet.StrankaIDrugiAdressOIB>
    <izvorni_sadrzaj>Fina-Podružnica Šibenik, OIB 85224329396, Perovoj Lune Marune 1, 22000 Šibenik</izvorni_sadrzaj>
    <derivirana_varijabla naziv="DomainObject.Predmet.StrankaIDrugiAdressOIB_1">Fina-Podružnica Šibenik, OIB 85224329396, Perovoj Lune Marune 1, 22000 Šibenik</derivirana_varijabla>
  </DomainObject.Predmet.StrankaIDrugiAdressOIB>
  <DomainObject.Predmet.ProtustrankaIDrugiAdressOIB>
    <izvorni_sadrzaj>KROASAN jednostavno društvo s ograničenom odgovornošću za trgovinu i usluge, OIB 85224329396, Aleksandra Curavića 6, 22000 Brodarica</izvorni_sadrzaj>
    <derivirana_varijabla naziv="DomainObject.Predmet.ProtustrankaIDrugiAdressOIB_1">KROASAN jednostavno društvo s ograničenom odgovornošću za trgovinu i usluge, OIB 85224329396,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KROASAN jednostavno društvo s ograničenom odgovornošću za trgovinu i usluge</item>
    </izvorni_sadrzaj>
    <derivirana_varijabla naziv="DomainObject.Predmet.SudioniciListNaziv_1">
      <item>Fina-Podružnica Šibenik</item>
      <item>KROASAN jednostavno društvo s ograničenom odgovornošću za trgovinu i usluge</item>
    </derivirana_varijabla>
  </DomainObject.Predmet.SudioniciListNaziv>
  <DomainObject.Predmet.SudioniciListAdressOIB>
    <izvorni_sadrzaj>
      <item>Fina-Podružnica Šibenik, OIB 85224329396, Perovoj Lune Marune 1,22000 Šibenik</item>
      <item>KROASAN jednostavno društvo s ograničenom odgovornošću za trgovinu i usluge, OIB 85224329396, Aleksandra Curavića 6,22000 Brodarica</item>
    </izvorni_sadrzaj>
    <derivirana_varijabla naziv="DomainObject.Predmet.SudioniciListAdressOIB_1">
      <item>Fina-Podružnica Šibenik, OIB 85224329396, Perovoj Lune Marune 1,22000 Šibenik</item>
      <item>KROASAN jednostavno društvo s ograničenom odgovornošću za trgovinu i usluge, OIB 85224329396,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85224329396</item>
      <item>, OIB 85224329396</item>
    </izvorni_sadrzaj>
    <derivirana_varijabla naziv="DomainObject.Predmet.SudioniciListNazivOIB_1">
      <item>, OIB 85224329396</item>
      <item>, OIB 85224329396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6DFF9-C920-4FF1-932B-14E9168C2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5674</properties:Characters>
  <properties:Lines>123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2018-05-22T09:44:00Z</dcterms:created>
  <dc:creator>Nena Mužanović</dc:creator>
  <cp:lastModifiedBy>Anamarija Kovačić Milković</cp:lastModifiedBy>
  <cp:lastPrinted>2018-05-22T11:23:00Z</cp:lastPrinted>
  <dcterms:modified xmlns:xsi="http://www.w3.org/2001/XMLSchema-instance" xsi:type="dcterms:W3CDTF">2018-05-22T11:24:00Z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St-27-18-otvaranje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