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1CAC0" w14:paraId="49495507" w:rsidRDefault="00737F4C" w:rsidP="00737F4C" w:rsidR="00737F4C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1D4FCCDB" w:rsidRDefault="00737F4C" w:rsidP="00737F4C" w:rsidR="00737F4C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972A2D6" w:rsidRDefault="00737F4C" w:rsidP="00737F4C" w:rsidR="00737F4C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5DDDA4D6" w:rsidRDefault="00737F4C" w:rsidP="00737F4C" w:rsidR="00737F4C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St-2607/2015</w:t>
      </w:r>
    </w:p>
    <w:p w14:textId="77777777" w14:paraId="1B098F52" w:rsidRDefault="00737F4C" w:rsidP="00737F4C" w:rsidR="00737F4C">
      <w:pPr>
        <w:rPr>
          <w:sz w:val="22"/>
          <w:szCs w:val="22"/>
        </w:rPr>
      </w:pPr>
    </w:p>
    <w:p w14:textId="77777777" w14:paraId="58CBEDA4" w:rsidRDefault="00737F4C" w:rsidP="00737F4C" w:rsidR="00737F4C">
      <w:pPr>
        <w:rPr>
          <w:sz w:val="22"/>
          <w:szCs w:val="22"/>
        </w:rPr>
      </w:pPr>
    </w:p>
    <w:p w14:textId="77777777" w14:paraId="226896E7" w:rsidRDefault="00737F4C" w:rsidP="00737F4C" w:rsidR="00737F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SUNCOKRET – CENTAR ZA HUMANITARNI RAD, Zagreb, Av. Dubrovnik 10, OIB 46457391960, temeljem odredbe članka 430. Stečajnog zakona (N. N. br. 71/15), dana 1. ožujka 2016.g.              </w:t>
      </w:r>
    </w:p>
    <w:p w14:textId="77777777" w14:paraId="2171EC18" w:rsidRDefault="00737F4C" w:rsidP="00737F4C" w:rsidR="00737F4C">
      <w:pPr>
        <w:jc w:val="both"/>
        <w:rPr>
          <w:sz w:val="22"/>
          <w:szCs w:val="22"/>
        </w:rPr>
      </w:pPr>
    </w:p>
    <w:p w14:textId="77777777" w14:paraId="2A7B15D5" w:rsidRDefault="00737F4C" w:rsidP="00737F4C" w:rsidR="00737F4C">
      <w:pPr>
        <w:jc w:val="both"/>
        <w:rPr>
          <w:sz w:val="22"/>
          <w:szCs w:val="22"/>
        </w:rPr>
      </w:pPr>
    </w:p>
    <w:p w14:textId="77777777" w14:paraId="4F01604C" w:rsidRDefault="00737F4C" w:rsidP="00737F4C" w:rsidR="00737F4C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02D82E3D" w:rsidRDefault="00737F4C" w:rsidP="00737F4C" w:rsidR="00737F4C">
      <w:pPr>
        <w:jc w:val="center"/>
        <w:rPr>
          <w:sz w:val="22"/>
          <w:szCs w:val="22"/>
        </w:rPr>
      </w:pPr>
    </w:p>
    <w:p w14:textId="77777777" w14:paraId="3A72797B" w:rsidRDefault="00737F4C" w:rsidP="00737F4C" w:rsidR="00737F4C">
      <w:pPr>
        <w:rPr>
          <w:b/>
          <w:sz w:val="22"/>
          <w:szCs w:val="22"/>
        </w:rPr>
      </w:pPr>
    </w:p>
    <w:p w14:textId="77777777" w14:paraId="54AB3AAD" w:rsidRDefault="00737F4C" w:rsidP="00737F4C" w:rsidR="00737F4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SUNCOKRET – CENTAR ZA HUMANITARNI RAD, Zagreb, Av. Dubrovnik 10, OIB 46457391960.           </w:t>
      </w:r>
    </w:p>
    <w:p w14:textId="77777777" w14:paraId="47F6EB45" w:rsidRDefault="00737F4C" w:rsidP="00737F4C" w:rsidR="00737F4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541.978,65 kn. </w:t>
      </w:r>
    </w:p>
    <w:p w14:textId="77777777" w14:paraId="66AC8989" w:rsidRDefault="00737F4C" w:rsidP="00737F4C" w:rsidR="00737F4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042533F3" w:rsidRDefault="00737F4C" w:rsidP="00737F4C" w:rsidR="00737F4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2246A953" w:rsidRDefault="00737F4C" w:rsidP="00737F4C" w:rsidR="00737F4C">
      <w:pPr>
        <w:ind w:firstLine="708"/>
        <w:jc w:val="both"/>
        <w:rPr>
          <w:sz w:val="22"/>
          <w:szCs w:val="22"/>
        </w:rPr>
      </w:pPr>
    </w:p>
    <w:p w14:textId="77777777" w14:paraId="0BDAA9E6" w:rsidRDefault="00737F4C" w:rsidP="00737F4C" w:rsidR="00737F4C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EB4A0BD" w:rsidRDefault="00737F4C" w:rsidP="00737F4C" w:rsidR="00737F4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528757BD" w:rsidRDefault="00737F4C" w:rsidP="00737F4C" w:rsidR="00737F4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D3DC8C6" w:rsidRDefault="00737F4C" w:rsidP="00737F4C" w:rsidR="00737F4C">
      <w:pPr>
        <w:jc w:val="both"/>
        <w:rPr>
          <w:sz w:val="22"/>
          <w:szCs w:val="22"/>
        </w:rPr>
      </w:pPr>
    </w:p>
    <w:p w14:textId="77777777" w14:paraId="364C28F9" w:rsidRDefault="00737F4C" w:rsidP="00737F4C" w:rsidR="00737F4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1. ožujka 2016.g.    </w:t>
      </w:r>
    </w:p>
    <w:p w14:textId="77777777" w14:paraId="22CCB884" w:rsidRDefault="00737F4C" w:rsidP="00737F4C" w:rsidR="00737F4C">
      <w:pPr>
        <w:jc w:val="center"/>
        <w:rPr>
          <w:sz w:val="22"/>
          <w:szCs w:val="22"/>
        </w:rPr>
      </w:pPr>
    </w:p>
    <w:p w14:textId="77777777" w14:paraId="22CF748D" w:rsidRDefault="00737F4C" w:rsidP="00737F4C" w:rsidR="00737F4C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BB6FB79" w:rsidRDefault="00737F4C" w:rsidP="00737F4C" w:rsidR="00737F4C">
      <w:pPr>
        <w:ind w:firstLine="708" w:left="5664"/>
        <w:jc w:val="both"/>
        <w:rPr>
          <w:sz w:val="22"/>
          <w:szCs w:val="22"/>
        </w:rPr>
      </w:pPr>
    </w:p>
    <w:p w14:textId="77777777" w14:paraId="05DA17EB" w:rsidRDefault="00737F4C" w:rsidP="00737F4C" w:rsidR="00737F4C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AD44660" w:rsidRDefault="00737F4C" w:rsidP="00737F4C" w:rsidR="00737F4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5C9C8699" w:rsidRDefault="00737F4C" w:rsidP="00737F4C" w:rsidR="00737F4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BE47E7C" w:rsidRDefault="00737F4C" w:rsidP="00737F4C" w:rsidR="00737F4C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7D55243" w:rsidRDefault="00737F4C" w:rsidP="00737F4C" w:rsidR="00737F4C">
      <w:pPr>
        <w:jc w:val="center"/>
        <w:rPr>
          <w:sz w:val="22"/>
          <w:szCs w:val="22"/>
        </w:rPr>
      </w:pPr>
    </w:p>
    <w:p w14:textId="77777777" w14:paraId="1DC18785" w:rsidRDefault="00737F4C" w:rsidP="00737F4C" w:rsidR="00737F4C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2478AF1E" w:rsidRDefault="00737F4C" w:rsidP="00737F4C" w:rsidR="00737F4C">
      <w:pPr>
        <w:tabs>
          <w:tab w:pos="709" w:val="left"/>
        </w:tabs>
        <w:rPr>
          <w:sz w:val="22"/>
          <w:szCs w:val="22"/>
        </w:rPr>
      </w:pPr>
    </w:p>
    <w:p w14:textId="77777777" w14:paraId="44E2D569" w:rsidRDefault="00737F4C" w:rsidP="00737F4C" w:rsidR="00737F4C">
      <w:pPr>
        <w:tabs>
          <w:tab w:pos="709" w:val="left"/>
        </w:tabs>
        <w:rPr>
          <w:sz w:val="22"/>
          <w:szCs w:val="22"/>
        </w:rPr>
      </w:pPr>
    </w:p>
    <w:p w14:textId="77777777" w14:paraId="4D21E9DF" w:rsidRDefault="00737F4C" w:rsidP="00737F4C" w:rsidR="00737F4C">
      <w:pPr>
        <w:tabs>
          <w:tab w:pos="709" w:val="left"/>
        </w:tabs>
        <w:rPr>
          <w:sz w:val="22"/>
          <w:szCs w:val="22"/>
        </w:rPr>
      </w:pPr>
    </w:p>
    <w:p w14:textId="77777777" w14:paraId="2915E9DA" w:rsidRDefault="00737F4C" w:rsidP="00737F4C" w:rsidR="00737F4C">
      <w:pPr>
        <w:tabs>
          <w:tab w:pos="709" w:val="left"/>
        </w:tabs>
        <w:rPr>
          <w:sz w:val="22"/>
          <w:szCs w:val="22"/>
        </w:rPr>
      </w:pPr>
    </w:p>
    <w:p w14:textId="77777777" w14:paraId="48B921DE" w:rsidRDefault="00737F4C" w:rsidP="00737F4C" w:rsidR="00737F4C">
      <w:pPr>
        <w:tabs>
          <w:tab w:pos="709" w:val="left"/>
        </w:tabs>
        <w:rPr>
          <w:sz w:val="22"/>
          <w:szCs w:val="22"/>
        </w:rPr>
      </w:pPr>
    </w:p>
    <w:p w14:textId="06622EAB" w14:paraId="06622EA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37F4C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7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F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7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7F4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7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F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F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F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F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7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7F4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7917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2607</izvorni_sadrzaj>
    <derivirana_varijabla naziv="DomainObject.Predmet.Broj_1">2607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St-2607/2015</izvorni_sadrzaj>
    <derivirana_varijabla naziv="DomainObject.Predmet.OznakaBroj_1">St-2607/2015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SUNCOKRET - CENTAR ZA HUMANITARNI RAD</izvorni_sadrzaj>
    <derivirana_varijabla naziv="DomainObject.Predmet.ProtustrankaFormated_1">  SUNCOKRET - CENTAR ZA HUMANITARNI RAD</derivirana_varijabla>
  </DomainObject.Predmet.ProtustrankaFormated>
  <DomainObject.Predmet.ProtustrankaFormatedOIB>
    <izvorni_sadrzaj>  SUNCOKRET - CENTAR ZA HUMANITARNI RAD, OIB 46457391960</izvorni_sadrzaj>
    <derivirana_varijabla naziv="DomainObject.Predmet.ProtustrankaFormatedOIB_1">  SUNCOKRET - CENTAR ZA HUMANITARNI RAD, OIB 46457391960</derivirana_varijabla>
  </DomainObject.Predmet.ProtustrankaFormatedOIB>
  <DomainObject.Predmet.ProtustrankaFormatedWithAdress>
    <izvorni_sadrzaj> SUNCOKRET - CENTAR ZA HUMANITARNI RAD, AV.DUBROVNIK 10, 10000 Zagreb</izvorni_sadrzaj>
    <derivirana_varijabla naziv="DomainObject.Predmet.ProtustrankaFormatedWithAdress_1"> SUNCOKRET - CENTAR ZA HUMANITARNI RAD, AV.DUBROVNIK 10, 10000 Zagreb</derivirana_varijabla>
  </DomainObject.Predmet.ProtustrankaFormatedWithAdress>
  <DomainObject.Predmet.ProtustrankaFormatedWithAdressOIB>
    <izvorni_sadrzaj> SUNCOKRET - CENTAR ZA HUMANITARNI RAD, OIB 46457391960, AV.DUBROVNIK 10, 10000 Zagreb</izvorni_sadrzaj>
    <derivirana_varijabla naziv="DomainObject.Predmet.ProtustrankaFormatedWithAdressOIB_1"> SUNCOKRET - CENTAR ZA HUMANITARNI RAD, OIB 46457391960, AV.DUBROVNIK 10, 10000 Zagreb</derivirana_varijabla>
  </DomainObject.Predmet.ProtustrankaFormatedWithAdressOIB>
  <DomainObject.Predmet.ProtustrankaWithAdress>
    <izvorni_sadrzaj>SUNCOKRET - CENTAR ZA HUMANITARNI RAD AV.DUBROVNIK 10, 10000 Zagreb</izvorni_sadrzaj>
    <derivirana_varijabla naziv="DomainObject.Predmet.ProtustrankaWithAdress_1">SUNCOKRET - CENTAR ZA HUMANITARNI RAD AV.DUBROVNIK 10, 10000 Zagreb</derivirana_varijabla>
  </DomainObject.Predmet.ProtustrankaWithAdress>
  <DomainObject.Predmet.ProtustrankaWithAdressOIB>
    <izvorni_sadrzaj>SUNCOKRET - CENTAR ZA HUMANITARNI RAD, OIB 46457391960, AV.DUBROVNIK 10, 10000 Zagreb</izvorni_sadrzaj>
    <derivirana_varijabla naziv="DomainObject.Predmet.ProtustrankaWithAdressOIB_1">SUNCOKRET - CENTAR ZA HUMANITARNI RAD, OIB 46457391960, AV.DUBROVNIK 10, 10000 Zagreb</derivirana_varijabla>
  </DomainObject.Predmet.ProtustrankaWithAdressOIB>
  <DomainObject.Predmet.ProtustrankaNazivFormated>
    <izvorni_sadrzaj>SUNCOKRET - CENTAR ZA HUMANITARNI RAD</izvorni_sadrzaj>
    <derivirana_varijabla naziv="DomainObject.Predmet.ProtustrankaNazivFormated_1">SUNCOKRET - CENTAR ZA HUMANITARNI RAD</derivirana_varijabla>
  </DomainObject.Predmet.ProtustrankaNazivFormated>
  <DomainObject.Predmet.ProtustrankaNazivFormatedOIB>
    <izvorni_sadrzaj>SUNCOKRET - CENTAR ZA HUMANITARNI RAD, OIB 46457391960</izvorni_sadrzaj>
    <derivirana_varijabla naziv="DomainObject.Predmet.ProtustrankaNazivFormatedOIB_1">SUNCOKRET - CENTAR ZA HUMANITARNI RAD, OIB 46457391960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SUNCOKRET - CENTAR ZA HUMANITARNI RAD</item>
    </izvorni_sadrzaj>
    <derivirana_varijabla naziv="DomainObject.Predmet.ProtuStrankaListFormated_1">
      <item>SUNCOKRET - CENTAR ZA HUMANITARNI RAD</item>
    </derivirana_varijabla>
  </DomainObject.Predmet.ProtuStrankaListFormated>
  <DomainObject.Predmet.ProtuStrankaListFormatedOIB>
    <izvorni_sadrzaj>
      <item>SUNCOKRET - CENTAR ZA HUMANITARNI RAD, OIB 46457391960</item>
    </izvorni_sadrzaj>
    <derivirana_varijabla naziv="DomainObject.Predmet.ProtuStrankaListFormatedOIB_1">
      <item>SUNCOKRET - CENTAR ZA HUMANITARNI RAD, OIB 46457391960</item>
    </derivirana_varijabla>
  </DomainObject.Predmet.ProtuStrankaListFormatedOIB>
  <DomainObject.Predmet.ProtuStrankaListFormatedWithAdress>
    <izvorni_sadrzaj>
      <item>SUNCOKRET - CENTAR ZA HUMANITARNI RAD, AV.DUBROVNIK 10, 10000 Zagreb</item>
    </izvorni_sadrzaj>
    <derivirana_varijabla naziv="DomainObject.Predmet.ProtuStrankaListFormatedWithAdress_1">
      <item>SUNCOKRET - CENTAR ZA HUMANITARNI RAD, AV.DUBROVNIK 10, 10000 Zagreb</item>
    </derivirana_varijabla>
  </DomainObject.Predmet.ProtuStrankaListFormatedWithAdress>
  <DomainObject.Predmet.ProtuStrankaListFormatedWithAdressOIB>
    <izvorni_sadrzaj>
      <item>SUNCOKRET - CENTAR ZA HUMANITARNI RAD, OIB 46457391960, AV.DUBROVNIK 10, 10000 Zagreb</item>
    </izvorni_sadrzaj>
    <derivirana_varijabla naziv="DomainObject.Predmet.ProtuStrankaListFormatedWithAdressOIB_1">
      <item>SUNCOKRET - CENTAR ZA HUMANITARNI RAD, OIB 46457391960, AV.DUBROVNIK 10, 10000 Zagreb</item>
    </derivirana_varijabla>
  </DomainObject.Predmet.ProtuStrankaListFormatedWithAdressOIB>
  <DomainObject.Predmet.ProtuStrankaListNazivFormated>
    <izvorni_sadrzaj>
      <item>SUNCOKRET - CENTAR ZA HUMANITARNI RAD</item>
    </izvorni_sadrzaj>
    <derivirana_varijabla naziv="DomainObject.Predmet.ProtuStrankaListNazivFormated_1">
      <item>SUNCOKRET - CENTAR ZA HUMANITARNI RAD</item>
    </derivirana_varijabla>
  </DomainObject.Predmet.ProtuStrankaListNazivFormated>
  <DomainObject.Predmet.ProtuStrankaListNazivFormatedOIB>
    <izvorni_sadrzaj>
      <item>SUNCOKRET - CENTAR ZA HUMANITARNI RAD, OIB 46457391960</item>
    </izvorni_sadrzaj>
    <derivirana_varijabla naziv="DomainObject.Predmet.ProtuStrankaListNazivFormatedOIB_1">
      <item>SUNCOKRET - CENTAR ZA HUMANITARNI RAD, OIB 46457391960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SUNCOKRET - CENTAR ZA HUMANITARNI RAD</izvorni_sadrzaj>
    <derivirana_varijabla naziv="DomainObject.Predmet.ProtustrankaIDrugi_1">SUNCOKRET - CENTAR ZA HUMANITARNI RAD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SUNCOKRET - CENTAR ZA HUMANITARNI RAD, OIB 46457391960, AV.DUBROVNIK 10, 10000 Zagreb</izvorni_sadrzaj>
    <derivirana_varijabla naziv="DomainObject.Predmet.ProtustrankaIDrugiAdressOIB_1">SUNCOKRET - CENTAR ZA HUMANITARNI RAD, OIB 46457391960, AV.DUBROVNIK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SUNCOKRET - CENTAR ZA HUMANITARNI RAD</item>
      <item>HRVATSKI ZAVOD ZA MIROVINSKO OSIGURANJE</item>
    </izvorni_sadrzaj>
    <derivirana_varijabla naziv="DomainObject.Predmet.SudioniciListNaziv_1">
      <item>FINA Regionalni centar Zagreb</item>
      <item>SUNCOKRET - CENTAR ZA HUMANITARNI RAD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SUNCOKRET - CENTAR ZA HUMANITARNI RAD, OIB 46457391960, AV.DUBROVNIK 10,10000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SUNCOKRET - CENTAR ZA HUMANITARNI RAD, OIB 46457391960, AV.DUBROVNIK 10,10000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46457391960</item>
      <item>, OIB 84397956623</item>
    </izvorni_sadrzaj>
    <derivirana_varijabla naziv="DomainObject.Predmet.SudioniciListNazivOIB_1">
      <item>, OIB 85821130368</item>
      <item>, OIB 46457391960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269</properties:Words>
  <properties:Characters>1463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2016-03-01T10:21:00Z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